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3.xml" ContentType="application/vnd.openxmlformats-officedocument.wordprocessingml.header+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customXml/itemProps1.xml" ContentType="application/vnd.openxmlformats-officedocument.customXmlProperties+xml"/>
  <Override PartName="/docProps/custom.xml" ContentType="application/vnd.openxmlformats-officedocument.custom-properties+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8AF083" w14:textId="77777777" w:rsidR="00FA657D" w:rsidRDefault="001C5CAA" w:rsidP="00FA657D">
      <w:r>
        <w:rPr>
          <w:noProof/>
          <w:lang w:eastAsia="zh-TW"/>
        </w:rPr>
        <mc:AlternateContent>
          <mc:Choice Requires="wps">
            <w:drawing>
              <wp:anchor distT="0" distB="0" distL="114300" distR="114300" simplePos="0" relativeHeight="251570176" behindDoc="0" locked="0" layoutInCell="1" allowOverlap="1" wp14:anchorId="388AF515" wp14:editId="388AF516">
                <wp:simplePos x="0" y="0"/>
                <wp:positionH relativeFrom="margin">
                  <wp:posOffset>-3175</wp:posOffset>
                </wp:positionH>
                <wp:positionV relativeFrom="paragraph">
                  <wp:posOffset>47625</wp:posOffset>
                </wp:positionV>
                <wp:extent cx="5490210" cy="814070"/>
                <wp:effectExtent l="0" t="0" r="15240" b="5080"/>
                <wp:wrapNone/>
                <wp:docPr id="6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AF57C" w14:textId="77777777" w:rsidR="001F32CB" w:rsidRPr="00CD3D51" w:rsidRDefault="001F32CB" w:rsidP="00FA657D">
                            <w:pPr>
                              <w:rPr>
                                <w:sz w:val="24"/>
                              </w:rPr>
                            </w:pPr>
                            <w:r w:rsidRPr="00CD3D51">
                              <w:rPr>
                                <w:sz w:val="24"/>
                              </w:rPr>
                              <w:t>SupplyOn AirSupply Supplier EDI Information</w:t>
                            </w:r>
                          </w:p>
                          <w:p w14:paraId="388AF57D" w14:textId="77777777" w:rsidR="001F32CB" w:rsidRPr="00093ADD" w:rsidRDefault="001F32CB" w:rsidP="00FA657D">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1570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" filled="f" stroked="f">
                <v:textbox inset="12.5mm,0,0,0">
                  <w:txbxContent>
                    <w:p w14:paraId="388AF57C" w14:textId="77777777" w:rsidR="001F32CB" w:rsidRPr="00CD3D51" w:rsidRDefault="001F32CB" w:rsidP="00FA657D">
                      <w:pPr>
                        <w:rPr>
                          <w:sz w:val="24"/>
                        </w:rPr>
                      </w:pPr>
                      <w:r w:rsidRPr="00CD3D51">
                        <w:rPr>
                          <w:sz w:val="24"/>
                        </w:rPr>
                        <w:t>SupplyOn AirSupply Supplier EDI Information</w:t>
                      </w:r>
                    </w:p>
                    <w:p w14:paraId="388AF57D" w14:textId="77777777" w:rsidR="001F32CB" w:rsidRPr="00093ADD" w:rsidRDefault="001F32CB" w:rsidP="00FA657D">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388AF084" w14:textId="77777777" w:rsidR="00FA657D" w:rsidRDefault="00FA657D" w:rsidP="00FA657D"/>
    <w:p w14:paraId="388AF085" w14:textId="77777777" w:rsidR="00FA657D" w:rsidRDefault="00FA657D" w:rsidP="00FA657D"/>
    <w:p w14:paraId="388AF086" w14:textId="77777777" w:rsidR="00FA657D" w:rsidRDefault="00FA657D" w:rsidP="00FA657D"/>
    <w:p w14:paraId="388AF087" w14:textId="77777777" w:rsidR="00FA657D" w:rsidRDefault="00FA657D" w:rsidP="00FA657D"/>
    <w:p w14:paraId="388AF088" w14:textId="77777777" w:rsidR="00FA657D" w:rsidRDefault="00FA657D" w:rsidP="00FA657D"/>
    <w:p w14:paraId="388AF089" w14:textId="77777777" w:rsidR="00FA657D" w:rsidRDefault="00FA657D" w:rsidP="00FA657D"/>
    <w:p w14:paraId="388AF08A" w14:textId="77777777" w:rsidR="00FA657D" w:rsidRPr="00416560" w:rsidRDefault="001C5CAA" w:rsidP="00FA657D">
      <w:r>
        <w:rPr>
          <w:noProof/>
          <w:lang w:eastAsia="zh-TW"/>
        </w:rPr>
        <mc:AlternateContent>
          <mc:Choice Requires="wpg">
            <w:drawing>
              <wp:anchor distT="0" distB="0" distL="114300" distR="114300" simplePos="0" relativeHeight="251571200" behindDoc="0" locked="0" layoutInCell="1" allowOverlap="1" wp14:anchorId="388AF517" wp14:editId="388AF518">
                <wp:simplePos x="0" y="0"/>
                <wp:positionH relativeFrom="column">
                  <wp:posOffset>-69850</wp:posOffset>
                </wp:positionH>
                <wp:positionV relativeFrom="paragraph">
                  <wp:posOffset>165735</wp:posOffset>
                </wp:positionV>
                <wp:extent cx="5939790" cy="6759575"/>
                <wp:effectExtent l="0" t="3810" r="0" b="0"/>
                <wp:wrapNone/>
                <wp:docPr id="5669"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5670"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1"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AF57E" w14:textId="77777777" w:rsidR="001F32CB" w:rsidRPr="00FA657D" w:rsidRDefault="001F32CB" w:rsidP="00FA657D">
                              <w:pPr>
                                <w:tabs>
                                  <w:tab w:val="left" w:pos="1418"/>
                                </w:tabs>
                                <w:rPr>
                                  <w:b/>
                                  <w:sz w:val="28"/>
                                </w:rPr>
                              </w:pPr>
                              <w:proofErr w:type="spellStart"/>
                              <w:r w:rsidRPr="00FA657D">
                                <w:rPr>
                                  <w:b/>
                                  <w:sz w:val="28"/>
                                </w:rPr>
                                <w:t>BoostAeroXML</w:t>
                              </w:r>
                              <w:proofErr w:type="spellEnd"/>
                              <w:r w:rsidRPr="00FA657D">
                                <w:rPr>
                                  <w:b/>
                                  <w:sz w:val="28"/>
                                </w:rPr>
                                <w:t xml:space="preserve"> V2.10 message format </w:t>
                              </w:r>
                            </w:p>
                            <w:p w14:paraId="388AF57F" w14:textId="77777777" w:rsidR="001F32CB" w:rsidRDefault="001F32CB" w:rsidP="00FA657D">
                              <w:pPr>
                                <w:tabs>
                                  <w:tab w:val="left" w:pos="1418"/>
                                </w:tabs>
                                <w:rPr>
                                  <w:b/>
                                  <w:sz w:val="28"/>
                                </w:rPr>
                              </w:pPr>
                              <w:r w:rsidRPr="00FA657D">
                                <w:rPr>
                                  <w:b/>
                                  <w:sz w:val="28"/>
                                </w:rPr>
                                <w:t>Receipt Advice</w:t>
                              </w:r>
                            </w:p>
                            <w:p w14:paraId="388AF580" w14:textId="77777777" w:rsidR="001F32CB" w:rsidRDefault="001F32CB" w:rsidP="00FA657D">
                              <w:pPr>
                                <w:tabs>
                                  <w:tab w:val="left" w:pos="1418"/>
                                </w:tabs>
                                <w:rPr>
                                  <w:sz w:val="28"/>
                                </w:rPr>
                              </w:pPr>
                            </w:p>
                            <w:p w14:paraId="388AF581" w14:textId="77777777" w:rsidR="001F32CB" w:rsidRPr="00FA657D" w:rsidRDefault="001F32CB" w:rsidP="00FA657D">
                              <w:pPr>
                                <w:tabs>
                                  <w:tab w:val="left" w:pos="1418"/>
                                </w:tabs>
                                <w:rPr>
                                  <w:sz w:val="22"/>
                                </w:rPr>
                              </w:pPr>
                              <w:r w:rsidRPr="00FA657D">
                                <w:rPr>
                                  <w:sz w:val="22"/>
                                </w:rPr>
                                <w:t>AirSupply GUI Scheduler Message Type</w:t>
                              </w:r>
                              <w:r>
                                <w:rPr>
                                  <w:sz w:val="22"/>
                                </w:rPr>
                                <w:t xml:space="preserve"> for VMI</w:t>
                              </w:r>
                              <w:r w:rsidRPr="00FA657D">
                                <w:rPr>
                                  <w:sz w:val="22"/>
                                </w:rPr>
                                <w:t xml:space="preserve">: </w:t>
                              </w:r>
                            </w:p>
                            <w:p w14:paraId="388AF582" w14:textId="5380769A" w:rsidR="001F32CB" w:rsidRDefault="003150DC" w:rsidP="00FA657D">
                              <w:pPr>
                                <w:tabs>
                                  <w:tab w:val="left" w:pos="1418"/>
                                </w:tabs>
                                <w:rPr>
                                  <w:sz w:val="22"/>
                                </w:rPr>
                              </w:pPr>
                              <w:r>
                                <w:rPr>
                                  <w:sz w:val="22"/>
                                </w:rPr>
                                <w:t xml:space="preserve">43 </w:t>
                              </w:r>
                              <w:proofErr w:type="spellStart"/>
                              <w:r w:rsidR="001F32CB" w:rsidRPr="00FA657D">
                                <w:rPr>
                                  <w:sz w:val="22"/>
                                </w:rPr>
                                <w:t>StockInfo_GoodsReceipt</w:t>
                              </w:r>
                              <w:proofErr w:type="spellEnd"/>
                              <w:r w:rsidR="001F32CB" w:rsidRPr="00FA657D">
                                <w:rPr>
                                  <w:sz w:val="22"/>
                                </w:rPr>
                                <w:t xml:space="preserve"> / Receipt Advice</w:t>
                              </w:r>
                            </w:p>
                            <w:p w14:paraId="388AF583" w14:textId="77777777" w:rsidR="001F32CB" w:rsidRDefault="001F32CB" w:rsidP="00FA657D">
                              <w:pPr>
                                <w:tabs>
                                  <w:tab w:val="left" w:pos="1418"/>
                                </w:tabs>
                                <w:rPr>
                                  <w:szCs w:val="20"/>
                                </w:rPr>
                              </w:pPr>
                            </w:p>
                            <w:p w14:paraId="388AF584" w14:textId="77777777" w:rsidR="001F32CB" w:rsidRPr="007C58C4" w:rsidRDefault="001F32CB" w:rsidP="00FA657D">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388AF585" w14:textId="419ED125" w:rsidR="001F32CB" w:rsidRPr="007C58C4" w:rsidRDefault="005F58CC" w:rsidP="00FA657D">
                              <w:pPr>
                                <w:rPr>
                                  <w:szCs w:val="20"/>
                                </w:rPr>
                              </w:pPr>
                              <w:r>
                                <w:rPr>
                                  <w:szCs w:val="20"/>
                                </w:rPr>
                                <w:t>Version: 1.7</w:t>
                              </w:r>
                              <w:r w:rsidR="001F32CB" w:rsidRPr="007C58C4">
                                <w:rPr>
                                  <w:szCs w:val="20"/>
                                </w:rPr>
                                <w:t xml:space="preserve"> </w:t>
                              </w:r>
                            </w:p>
                            <w:p w14:paraId="388AF586" w14:textId="48876792" w:rsidR="001F32CB" w:rsidRPr="007C58C4" w:rsidRDefault="001F32CB" w:rsidP="00FA657D">
                              <w:pPr>
                                <w:rPr>
                                  <w:szCs w:val="20"/>
                                </w:rPr>
                              </w:pPr>
                              <w:r w:rsidRPr="007C58C4">
                                <w:rPr>
                                  <w:szCs w:val="20"/>
                                </w:rPr>
                                <w:t xml:space="preserve">Date: </w:t>
                              </w:r>
                              <w:r w:rsidR="005F58CC">
                                <w:rPr>
                                  <w:szCs w:val="20"/>
                                </w:rPr>
                                <w:t>17.01.2013</w:t>
                              </w:r>
                            </w:p>
                            <w:p w14:paraId="388AF587" w14:textId="77777777" w:rsidR="001F32CB" w:rsidRPr="004B0984" w:rsidRDefault="001F32CB" w:rsidP="00FA657D">
                              <w:pPr>
                                <w:rPr>
                                  <w:szCs w:val="20"/>
                                </w:rPr>
                              </w:pPr>
                            </w:p>
                            <w:p w14:paraId="388AF588" w14:textId="77777777" w:rsidR="001F32CB" w:rsidRPr="00416560" w:rsidRDefault="001F32CB" w:rsidP="00FA657D">
                              <w:pPr>
                                <w:rPr>
                                  <w:b/>
                                  <w:sz w:val="24"/>
                                </w:rPr>
                              </w:pPr>
                              <w:r w:rsidRPr="004B0984">
                                <w:rPr>
                                  <w:szCs w:val="20"/>
                                </w:rPr>
                                <w:t>Document available in English (only)</w:t>
                              </w:r>
                            </w:p>
                          </w:txbxContent>
                        </wps:txbx>
                        <wps:bodyPr rot="0" vert="horz" wrap="square" lIns="0" tIns="45720" rIns="0" bIns="45720" anchor="t" anchorCtr="0" upright="1">
                          <a:noAutofit/>
                        </wps:bodyPr>
                      </wps:wsp>
                      <pic:pic xmlns:pic="http://schemas.openxmlformats.org/drawingml/2006/picture">
                        <pic:nvPicPr>
                          <pic:cNvPr id="5672"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1571200"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ysIA&#10;AADdAAAADwAAAGRycy9kb3ducmV2LnhtbERPz2vCMBS+D/wfwhO8zdTJVKpRZFAQ2WFTDx6fybMt&#10;Ni81ibb775fDYMeP7/dq09tGPMmH2rGCyTgDQaydqblUcDoWrwsQISIbbByTgh8KsFkPXlaYG9fx&#10;Nz0PsRQphEOOCqoY21zKoCuyGMauJU7c1XmLMUFfSuOxS+G2kW9ZNpMWa04NFbb0UZG+HR5WwVQX&#10;l89A5+J+0oXf6n5/++r2So2G/XYJIlIf/8V/7p1R8D6bp/3pTXo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YH/KwgAAAN0AAAAPAAAAAAAAAAAAAAAAAJgCAABkcnMvZG93&#10;bnJldi54bWxQSwUGAAAAAAQABAD1AAAAhwMAAAAA&#10;" fillcolor="#dadada" stroked="f"/>
                <v:shape id="Text Box 3" o:sp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DsNcYA&#10;AADdAAAADwAAAGRycy9kb3ducmV2LnhtbESPQWvCQBSE74X+h+UJ3upGQSvRVSSkoCCFxBY8PrLP&#10;JJh9G7Krbv99Vyj0OMzMN8x6G0wn7jS41rKC6SQBQVxZ3XKt4Ov08bYE4Tyyxs4yKfghB9vN68sa&#10;U20fXNC99LWIEHYpKmi871MpXdWQQTexPXH0LnYw6KMcaqkHfES46eQsSRbSYMtxocGesoaqa3kz&#10;Cs6zvM7DZ7H75sOxCNc8O2W3UqnxKOxWIDwF/x/+a++1gvnifQrP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DsNcYAAADdAAAADwAAAAAAAAAAAAAAAACYAgAAZHJz&#10;L2Rvd25yZXYueG1sUEsFBgAAAAAEAAQA9QAAAIsDAAAAAA==&#10;" filled="f" stroked="f">
                  <v:textbox inset="0,,0">
                    <w:txbxContent>
                      <w:p w14:paraId="388AF57E" w14:textId="77777777" w:rsidR="001F32CB" w:rsidRPr="00FA657D" w:rsidRDefault="001F32CB" w:rsidP="00FA657D">
                        <w:pPr>
                          <w:tabs>
                            <w:tab w:val="left" w:pos="1418"/>
                          </w:tabs>
                          <w:rPr>
                            <w:b/>
                            <w:sz w:val="28"/>
                          </w:rPr>
                        </w:pPr>
                        <w:proofErr w:type="spellStart"/>
                        <w:r w:rsidRPr="00FA657D">
                          <w:rPr>
                            <w:b/>
                            <w:sz w:val="28"/>
                          </w:rPr>
                          <w:t>BoostAeroXML</w:t>
                        </w:r>
                        <w:proofErr w:type="spellEnd"/>
                        <w:r w:rsidRPr="00FA657D">
                          <w:rPr>
                            <w:b/>
                            <w:sz w:val="28"/>
                          </w:rPr>
                          <w:t xml:space="preserve"> V2.10 message format </w:t>
                        </w:r>
                      </w:p>
                      <w:p w14:paraId="388AF57F" w14:textId="77777777" w:rsidR="001F32CB" w:rsidRDefault="001F32CB" w:rsidP="00FA657D">
                        <w:pPr>
                          <w:tabs>
                            <w:tab w:val="left" w:pos="1418"/>
                          </w:tabs>
                          <w:rPr>
                            <w:b/>
                            <w:sz w:val="28"/>
                          </w:rPr>
                        </w:pPr>
                        <w:r w:rsidRPr="00FA657D">
                          <w:rPr>
                            <w:b/>
                            <w:sz w:val="28"/>
                          </w:rPr>
                          <w:t>Receipt Advice</w:t>
                        </w:r>
                      </w:p>
                      <w:p w14:paraId="388AF580" w14:textId="77777777" w:rsidR="001F32CB" w:rsidRDefault="001F32CB" w:rsidP="00FA657D">
                        <w:pPr>
                          <w:tabs>
                            <w:tab w:val="left" w:pos="1418"/>
                          </w:tabs>
                          <w:rPr>
                            <w:sz w:val="28"/>
                          </w:rPr>
                        </w:pPr>
                      </w:p>
                      <w:p w14:paraId="388AF581" w14:textId="77777777" w:rsidR="001F32CB" w:rsidRPr="00FA657D" w:rsidRDefault="001F32CB" w:rsidP="00FA657D">
                        <w:pPr>
                          <w:tabs>
                            <w:tab w:val="left" w:pos="1418"/>
                          </w:tabs>
                          <w:rPr>
                            <w:sz w:val="22"/>
                          </w:rPr>
                        </w:pPr>
                        <w:r w:rsidRPr="00FA657D">
                          <w:rPr>
                            <w:sz w:val="22"/>
                          </w:rPr>
                          <w:t>AirSupply GUI Scheduler Message Type</w:t>
                        </w:r>
                        <w:r>
                          <w:rPr>
                            <w:sz w:val="22"/>
                          </w:rPr>
                          <w:t xml:space="preserve"> for VMI</w:t>
                        </w:r>
                        <w:r w:rsidRPr="00FA657D">
                          <w:rPr>
                            <w:sz w:val="22"/>
                          </w:rPr>
                          <w:t xml:space="preserve">: </w:t>
                        </w:r>
                      </w:p>
                      <w:p w14:paraId="388AF582" w14:textId="5380769A" w:rsidR="001F32CB" w:rsidRDefault="003150DC" w:rsidP="00FA657D">
                        <w:pPr>
                          <w:tabs>
                            <w:tab w:val="left" w:pos="1418"/>
                          </w:tabs>
                          <w:rPr>
                            <w:sz w:val="22"/>
                          </w:rPr>
                        </w:pPr>
                        <w:r>
                          <w:rPr>
                            <w:sz w:val="22"/>
                          </w:rPr>
                          <w:t xml:space="preserve">43 </w:t>
                        </w:r>
                        <w:proofErr w:type="spellStart"/>
                        <w:r w:rsidR="001F32CB" w:rsidRPr="00FA657D">
                          <w:rPr>
                            <w:sz w:val="22"/>
                          </w:rPr>
                          <w:t>StockInfo_GoodsReceipt</w:t>
                        </w:r>
                        <w:proofErr w:type="spellEnd"/>
                        <w:r w:rsidR="001F32CB" w:rsidRPr="00FA657D">
                          <w:rPr>
                            <w:sz w:val="22"/>
                          </w:rPr>
                          <w:t xml:space="preserve"> / Receipt Advice</w:t>
                        </w:r>
                      </w:p>
                      <w:p w14:paraId="388AF583" w14:textId="77777777" w:rsidR="001F32CB" w:rsidRDefault="001F32CB" w:rsidP="00FA657D">
                        <w:pPr>
                          <w:tabs>
                            <w:tab w:val="left" w:pos="1418"/>
                          </w:tabs>
                          <w:rPr>
                            <w:szCs w:val="20"/>
                          </w:rPr>
                        </w:pPr>
                      </w:p>
                      <w:p w14:paraId="388AF584" w14:textId="77777777" w:rsidR="001F32CB" w:rsidRPr="007C58C4" w:rsidRDefault="001F32CB" w:rsidP="00FA657D">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388AF585" w14:textId="419ED125" w:rsidR="001F32CB" w:rsidRPr="007C58C4" w:rsidRDefault="005F58CC" w:rsidP="00FA657D">
                        <w:pPr>
                          <w:rPr>
                            <w:szCs w:val="20"/>
                          </w:rPr>
                        </w:pPr>
                        <w:r>
                          <w:rPr>
                            <w:szCs w:val="20"/>
                          </w:rPr>
                          <w:t>Version: 1.7</w:t>
                        </w:r>
                        <w:r w:rsidR="001F32CB" w:rsidRPr="007C58C4">
                          <w:rPr>
                            <w:szCs w:val="20"/>
                          </w:rPr>
                          <w:t xml:space="preserve"> </w:t>
                        </w:r>
                      </w:p>
                      <w:p w14:paraId="388AF586" w14:textId="48876792" w:rsidR="001F32CB" w:rsidRPr="007C58C4" w:rsidRDefault="001F32CB" w:rsidP="00FA657D">
                        <w:pPr>
                          <w:rPr>
                            <w:szCs w:val="20"/>
                          </w:rPr>
                        </w:pPr>
                        <w:r w:rsidRPr="007C58C4">
                          <w:rPr>
                            <w:szCs w:val="20"/>
                          </w:rPr>
                          <w:t xml:space="preserve">Date: </w:t>
                        </w:r>
                        <w:r w:rsidR="005F58CC">
                          <w:rPr>
                            <w:szCs w:val="20"/>
                          </w:rPr>
                          <w:t>17.01.2013</w:t>
                        </w:r>
                      </w:p>
                      <w:p w14:paraId="388AF587" w14:textId="77777777" w:rsidR="001F32CB" w:rsidRPr="004B0984" w:rsidRDefault="001F32CB" w:rsidP="00FA657D">
                        <w:pPr>
                          <w:rPr>
                            <w:szCs w:val="20"/>
                          </w:rPr>
                        </w:pPr>
                      </w:p>
                      <w:p w14:paraId="388AF588" w14:textId="77777777" w:rsidR="001F32CB" w:rsidRPr="00416560" w:rsidRDefault="001F32CB" w:rsidP="00FA657D">
                        <w:pPr>
                          <w:rPr>
                            <w:b/>
                            <w:sz w:val="24"/>
                          </w:rPr>
                        </w:pPr>
                        <w:r w:rsidRPr="004B0984">
                          <w:rPr>
                            <w:szCs w:val="20"/>
                          </w:rPr>
                          <w:t>Document available in English (only)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yGWbGAAAA3QAAAA8AAABkcnMvZG93bnJldi54bWxEj0+LwjAUxO+C3yG8hb3ImlrQXbtGEWFB&#10;YT34Z++P5tkWk5fSRG399BtB8DjMzG+Y2aK1Rlyp8ZVjBaNhAoI4d7riQsHx8PPxBcIHZI3GMSno&#10;yMNi3u/NMNPuxju67kMhIoR9hgrKEOpMSp+XZNEPXU0cvZNrLIYom0LqBm8Rbo1Mk2QiLVYcF0qs&#10;aVVSft5frILlNFkf74Ntlx4607Xj37/zJjVKvb+1y28QgdrwCj/ba61gPPlM4fEmPgE5/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IZZsYAAADdAAAADwAAAAAAAAAAAAAA&#10;AACfAgAAZHJzL2Rvd25yZXYueG1sUEsFBgAAAAAEAAQA9wAAAJIDAAAAAA==&#10;">
                  <v:imagedata r:id="rId13" o:title=" iStock_000006019597Large" croptop="7841f" cropbottom="16825f" cropleft="14516f" cropright="14289f"/>
                </v:shape>
              </v:group>
            </w:pict>
          </mc:Fallback>
        </mc:AlternateContent>
      </w:r>
    </w:p>
    <w:p w14:paraId="388AF08B" w14:textId="77777777" w:rsidR="00FA657D" w:rsidRDefault="00FA657D" w:rsidP="00FA657D"/>
    <w:p w14:paraId="388AF08C" w14:textId="77777777" w:rsidR="00FA657D" w:rsidRDefault="00FA657D" w:rsidP="00FA657D"/>
    <w:p w14:paraId="388AF08D" w14:textId="77777777" w:rsidR="00FA657D" w:rsidRDefault="00FA657D" w:rsidP="00FA657D"/>
    <w:p w14:paraId="388AF08E" w14:textId="77777777" w:rsidR="00FA657D" w:rsidRDefault="00FA657D" w:rsidP="00FA657D"/>
    <w:p w14:paraId="388AF08F" w14:textId="77777777" w:rsidR="00FA657D" w:rsidRDefault="00FA657D" w:rsidP="00FA657D"/>
    <w:p w14:paraId="388AF090" w14:textId="77777777" w:rsidR="00FA657D" w:rsidRPr="004B0984" w:rsidRDefault="00FA657D" w:rsidP="00FA657D">
      <w:pPr>
        <w:tabs>
          <w:tab w:val="left" w:pos="709"/>
        </w:tabs>
        <w:rPr>
          <w:rFonts w:cs="Arial"/>
        </w:rPr>
      </w:pPr>
    </w:p>
    <w:p w14:paraId="388AF091" w14:textId="77777777" w:rsidR="00FA657D" w:rsidRPr="004B0984" w:rsidRDefault="00FA657D" w:rsidP="00FA657D">
      <w:pPr>
        <w:rPr>
          <w:rFonts w:cs="Arial"/>
        </w:rPr>
      </w:pPr>
    </w:p>
    <w:p w14:paraId="388AF092" w14:textId="77777777" w:rsidR="00A41AE4" w:rsidRDefault="001C5CAA" w:rsidP="00A41AE4">
      <w:pPr>
        <w:rPr>
          <w:b/>
          <w:sz w:val="24"/>
        </w:rPr>
      </w:pPr>
      <w:r>
        <w:rPr>
          <w:noProof/>
          <w:lang w:eastAsia="zh-TW"/>
        </w:rPr>
        <mc:AlternateContent>
          <mc:Choice Requires="wps">
            <w:drawing>
              <wp:anchor distT="0" distB="0" distL="114300" distR="114300" simplePos="0" relativeHeight="251266048" behindDoc="0" locked="0" layoutInCell="1" allowOverlap="1" wp14:anchorId="388AF519" wp14:editId="388AF51A">
                <wp:simplePos x="0" y="0"/>
                <wp:positionH relativeFrom="margin">
                  <wp:posOffset>450215</wp:posOffset>
                </wp:positionH>
                <wp:positionV relativeFrom="paragraph">
                  <wp:posOffset>3432175</wp:posOffset>
                </wp:positionV>
                <wp:extent cx="5039995" cy="1225550"/>
                <wp:effectExtent l="0" t="0" r="8255" b="0"/>
                <wp:wrapNone/>
                <wp:docPr id="613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22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AF589" w14:textId="77777777" w:rsidR="001F32CB" w:rsidRPr="00B35786" w:rsidRDefault="001F32CB"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388AF58A" w14:textId="77777777" w:rsidR="001F32CB" w:rsidRPr="00B35786" w:rsidRDefault="001F32CB" w:rsidP="00287640">
                            <w:pPr>
                              <w:tabs>
                                <w:tab w:val="left" w:pos="2835"/>
                              </w:tabs>
                              <w:rPr>
                                <w:b/>
                                <w:sz w:val="24"/>
                              </w:rPr>
                            </w:pPr>
                            <w:r w:rsidRPr="00B35786">
                              <w:rPr>
                                <w:b/>
                                <w:sz w:val="24"/>
                              </w:rPr>
                              <w:t>Version:</w:t>
                            </w:r>
                            <w:r w:rsidRPr="00B35786">
                              <w:rPr>
                                <w:b/>
                                <w:sz w:val="24"/>
                              </w:rPr>
                              <w:tab/>
                            </w:r>
                            <w:r w:rsidRPr="00B35786">
                              <w:rPr>
                                <w:b/>
                                <w:sz w:val="24"/>
                              </w:rPr>
                              <w:tab/>
                            </w:r>
                            <w:r>
                              <w:rPr>
                                <w:b/>
                                <w:sz w:val="24"/>
                              </w:rPr>
                              <w:t>1.4</w:t>
                            </w:r>
                          </w:p>
                          <w:p w14:paraId="388AF58B" w14:textId="77777777" w:rsidR="001F32CB" w:rsidRPr="00B35786" w:rsidRDefault="001F32CB" w:rsidP="00287640">
                            <w:pPr>
                              <w:tabs>
                                <w:tab w:val="left" w:pos="2835"/>
                              </w:tabs>
                              <w:rPr>
                                <w:b/>
                                <w:sz w:val="24"/>
                              </w:rPr>
                            </w:pPr>
                            <w:r w:rsidRPr="00B35786">
                              <w:rPr>
                                <w:b/>
                                <w:sz w:val="24"/>
                              </w:rPr>
                              <w:t>Date:</w:t>
                            </w:r>
                            <w:r>
                              <w:rPr>
                                <w:b/>
                                <w:sz w:val="24"/>
                              </w:rPr>
                              <w:tab/>
                              <w:t>25.11.2011</w:t>
                            </w:r>
                          </w:p>
                          <w:p w14:paraId="388AF58C" w14:textId="77777777" w:rsidR="001F32CB" w:rsidRPr="00416560" w:rsidRDefault="001F32CB" w:rsidP="00416560">
                            <w:pPr>
                              <w:tabs>
                                <w:tab w:val="left" w:pos="1418"/>
                              </w:tabs>
                              <w:rPr>
                                <w:b/>
                                <w:sz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margin-left:35.45pt;margin-top:270.25pt;width:396.85pt;height:96.5pt;z-index:25126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" filled="f" stroked="f">
                <v:textbox inset="0,,0">
                  <w:txbxContent>
                    <w:p w14:paraId="388AF589" w14:textId="77777777" w:rsidR="001F32CB" w:rsidRPr="00B35786" w:rsidRDefault="001F32CB"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388AF58A" w14:textId="77777777" w:rsidR="001F32CB" w:rsidRPr="00B35786" w:rsidRDefault="001F32CB" w:rsidP="00287640">
                      <w:pPr>
                        <w:tabs>
                          <w:tab w:val="left" w:pos="2835"/>
                        </w:tabs>
                        <w:rPr>
                          <w:b/>
                          <w:sz w:val="24"/>
                        </w:rPr>
                      </w:pPr>
                      <w:r w:rsidRPr="00B35786">
                        <w:rPr>
                          <w:b/>
                          <w:sz w:val="24"/>
                        </w:rPr>
                        <w:t>Version:</w:t>
                      </w:r>
                      <w:r w:rsidRPr="00B35786">
                        <w:rPr>
                          <w:b/>
                          <w:sz w:val="24"/>
                        </w:rPr>
                        <w:tab/>
                      </w:r>
                      <w:r w:rsidRPr="00B35786">
                        <w:rPr>
                          <w:b/>
                          <w:sz w:val="24"/>
                        </w:rPr>
                        <w:tab/>
                      </w:r>
                      <w:r>
                        <w:rPr>
                          <w:b/>
                          <w:sz w:val="24"/>
                        </w:rPr>
                        <w:t>1.4</w:t>
                      </w:r>
                    </w:p>
                    <w:p w14:paraId="388AF58B" w14:textId="77777777" w:rsidR="001F32CB" w:rsidRPr="00B35786" w:rsidRDefault="001F32CB" w:rsidP="00287640">
                      <w:pPr>
                        <w:tabs>
                          <w:tab w:val="left" w:pos="2835"/>
                        </w:tabs>
                        <w:rPr>
                          <w:b/>
                          <w:sz w:val="24"/>
                        </w:rPr>
                      </w:pPr>
                      <w:r w:rsidRPr="00B35786">
                        <w:rPr>
                          <w:b/>
                          <w:sz w:val="24"/>
                        </w:rPr>
                        <w:t>Date:</w:t>
                      </w:r>
                      <w:r>
                        <w:rPr>
                          <w:b/>
                          <w:sz w:val="24"/>
                        </w:rPr>
                        <w:tab/>
                        <w:t>25.11.2011</w:t>
                      </w:r>
                    </w:p>
                    <w:p w14:paraId="388AF58C" w14:textId="77777777" w:rsidR="001F32CB" w:rsidRPr="00416560" w:rsidRDefault="001F32CB" w:rsidP="00416560">
                      <w:pPr>
                        <w:tabs>
                          <w:tab w:val="left" w:pos="1418"/>
                        </w:tabs>
                        <w:rPr>
                          <w:b/>
                          <w:sz w:val="24"/>
                        </w:rPr>
                      </w:pPr>
                    </w:p>
                  </w:txbxContent>
                </v:textbox>
                <w10:wrap anchorx="margin"/>
              </v:shape>
            </w:pict>
          </mc:Fallback>
        </mc:AlternateContent>
      </w:r>
      <w:r w:rsidR="00F643D9">
        <w:br w:type="page"/>
      </w:r>
      <w:bookmarkStart w:id="0" w:name="_Toc390493230"/>
      <w:r w:rsidR="00A41AE4" w:rsidRPr="00A41AE4">
        <w:rPr>
          <w:b/>
          <w:sz w:val="24"/>
        </w:rPr>
        <w:lastRenderedPageBreak/>
        <w:t>History</w:t>
      </w:r>
    </w:p>
    <w:p w14:paraId="388AF093"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70"/>
        <w:gridCol w:w="1575"/>
        <w:gridCol w:w="1778"/>
        <w:gridCol w:w="5057"/>
      </w:tblGrid>
      <w:tr w:rsidR="00A41AE4" w:rsidRPr="00645A5E" w14:paraId="388AF098" w14:textId="77777777" w:rsidTr="0042125C">
        <w:trPr>
          <w:trHeight w:val="565"/>
        </w:trPr>
        <w:tc>
          <w:tcPr>
            <w:tcW w:w="970" w:type="dxa"/>
            <w:tcBorders>
              <w:top w:val="single" w:sz="12" w:space="0" w:color="auto"/>
              <w:bottom w:val="single" w:sz="12" w:space="0" w:color="auto"/>
            </w:tcBorders>
            <w:shd w:val="clear" w:color="auto" w:fill="C0C0C0"/>
            <w:vAlign w:val="center"/>
          </w:tcPr>
          <w:p w14:paraId="388AF094" w14:textId="77777777" w:rsidR="00A41AE4" w:rsidRPr="00645A5E" w:rsidRDefault="00A41AE4" w:rsidP="00C11DEE">
            <w:pPr>
              <w:rPr>
                <w:rFonts w:cs="Arial"/>
              </w:rPr>
            </w:pPr>
            <w:r w:rsidRPr="00645A5E">
              <w:rPr>
                <w:rFonts w:cs="Arial"/>
              </w:rPr>
              <w:t>Version</w:t>
            </w:r>
          </w:p>
        </w:tc>
        <w:tc>
          <w:tcPr>
            <w:tcW w:w="1575" w:type="dxa"/>
            <w:tcBorders>
              <w:top w:val="single" w:sz="12" w:space="0" w:color="auto"/>
              <w:bottom w:val="single" w:sz="12" w:space="0" w:color="auto"/>
            </w:tcBorders>
            <w:shd w:val="clear" w:color="auto" w:fill="C0C0C0"/>
            <w:vAlign w:val="center"/>
          </w:tcPr>
          <w:p w14:paraId="388AF095" w14:textId="77777777" w:rsidR="00A41AE4" w:rsidRPr="00645A5E" w:rsidRDefault="00A41AE4" w:rsidP="00C11DEE">
            <w:pPr>
              <w:rPr>
                <w:rFonts w:cs="Arial"/>
              </w:rPr>
            </w:pPr>
            <w:r w:rsidRPr="00645A5E">
              <w:rPr>
                <w:rFonts w:cs="Arial"/>
              </w:rPr>
              <w:t>Date</w:t>
            </w:r>
          </w:p>
        </w:tc>
        <w:tc>
          <w:tcPr>
            <w:tcW w:w="1778" w:type="dxa"/>
            <w:tcBorders>
              <w:top w:val="single" w:sz="12" w:space="0" w:color="auto"/>
              <w:bottom w:val="single" w:sz="12" w:space="0" w:color="auto"/>
            </w:tcBorders>
            <w:shd w:val="clear" w:color="auto" w:fill="C0C0C0"/>
            <w:vAlign w:val="center"/>
          </w:tcPr>
          <w:p w14:paraId="388AF096" w14:textId="77777777" w:rsidR="00A41AE4" w:rsidRPr="00645A5E" w:rsidRDefault="00A41AE4" w:rsidP="00C11DEE">
            <w:pPr>
              <w:rPr>
                <w:rFonts w:cs="Arial"/>
              </w:rPr>
            </w:pPr>
            <w:r w:rsidRPr="00645A5E">
              <w:rPr>
                <w:rFonts w:cs="Arial"/>
              </w:rPr>
              <w:t>Author</w:t>
            </w:r>
          </w:p>
        </w:tc>
        <w:tc>
          <w:tcPr>
            <w:tcW w:w="5057" w:type="dxa"/>
            <w:tcBorders>
              <w:top w:val="single" w:sz="12" w:space="0" w:color="auto"/>
              <w:bottom w:val="single" w:sz="12" w:space="0" w:color="auto"/>
            </w:tcBorders>
            <w:shd w:val="clear" w:color="auto" w:fill="C0C0C0"/>
            <w:vAlign w:val="center"/>
          </w:tcPr>
          <w:p w14:paraId="388AF097" w14:textId="77777777" w:rsidR="00A41AE4" w:rsidRPr="00645A5E" w:rsidRDefault="00A41AE4" w:rsidP="00C11DEE">
            <w:pPr>
              <w:rPr>
                <w:rFonts w:cs="Arial"/>
              </w:rPr>
            </w:pPr>
            <w:r w:rsidRPr="00645A5E">
              <w:rPr>
                <w:rFonts w:cs="Arial"/>
              </w:rPr>
              <w:t>Change Log</w:t>
            </w:r>
          </w:p>
        </w:tc>
      </w:tr>
      <w:tr w:rsidR="00A41AE4" w:rsidRPr="003044C3" w14:paraId="388AF09E" w14:textId="77777777" w:rsidTr="006F5196">
        <w:tc>
          <w:tcPr>
            <w:tcW w:w="970" w:type="dxa"/>
            <w:tcBorders>
              <w:top w:val="single" w:sz="12" w:space="0" w:color="auto"/>
              <w:bottom w:val="single" w:sz="12" w:space="0" w:color="auto"/>
            </w:tcBorders>
          </w:tcPr>
          <w:p w14:paraId="388AF099" w14:textId="77777777" w:rsidR="00A41AE4" w:rsidRPr="00645A5E" w:rsidRDefault="00A41AE4" w:rsidP="00287640">
            <w:r w:rsidRPr="00287640">
              <w:rPr>
                <w:rFonts w:cs="Arial"/>
              </w:rPr>
              <w:t>1.0</w:t>
            </w:r>
          </w:p>
        </w:tc>
        <w:tc>
          <w:tcPr>
            <w:tcW w:w="1575" w:type="dxa"/>
            <w:tcBorders>
              <w:top w:val="single" w:sz="12" w:space="0" w:color="auto"/>
              <w:bottom w:val="single" w:sz="12" w:space="0" w:color="auto"/>
            </w:tcBorders>
          </w:tcPr>
          <w:p w14:paraId="388AF09A" w14:textId="77777777" w:rsidR="00A41AE4" w:rsidRPr="00645A5E" w:rsidRDefault="008E4D5C" w:rsidP="00BD03B9">
            <w:pPr>
              <w:rPr>
                <w:rFonts w:cs="Arial"/>
              </w:rPr>
            </w:pPr>
            <w:r>
              <w:rPr>
                <w:rFonts w:cs="Arial"/>
              </w:rPr>
              <w:t>10</w:t>
            </w:r>
            <w:r w:rsidR="00152254">
              <w:rPr>
                <w:rFonts w:cs="Arial"/>
              </w:rPr>
              <w:t>.</w:t>
            </w:r>
            <w:r w:rsidR="00BD03B9">
              <w:rPr>
                <w:rFonts w:cs="Arial"/>
              </w:rPr>
              <w:t>Mai</w:t>
            </w:r>
            <w:r w:rsidR="00A41AE4">
              <w:rPr>
                <w:rFonts w:cs="Arial"/>
              </w:rPr>
              <w:t xml:space="preserve"> 201</w:t>
            </w:r>
            <w:r w:rsidR="00B1590C">
              <w:rPr>
                <w:rFonts w:cs="Arial"/>
              </w:rPr>
              <w:t>1</w:t>
            </w:r>
          </w:p>
        </w:tc>
        <w:tc>
          <w:tcPr>
            <w:tcW w:w="1778" w:type="dxa"/>
            <w:tcBorders>
              <w:top w:val="single" w:sz="12" w:space="0" w:color="auto"/>
              <w:bottom w:val="single" w:sz="12" w:space="0" w:color="auto"/>
            </w:tcBorders>
          </w:tcPr>
          <w:p w14:paraId="388AF09B" w14:textId="77777777" w:rsidR="00A41AE4" w:rsidRDefault="00FA5ADD" w:rsidP="00C11DEE">
            <w:pPr>
              <w:rPr>
                <w:rFonts w:cs="Arial"/>
              </w:rPr>
            </w:pPr>
            <w:r>
              <w:rPr>
                <w:rFonts w:cs="Arial"/>
              </w:rPr>
              <w:t>Danny Badur</w:t>
            </w:r>
          </w:p>
          <w:p w14:paraId="388AF09C" w14:textId="77777777" w:rsidR="00AE064B" w:rsidRPr="00645A5E" w:rsidRDefault="00AE064B" w:rsidP="00C11DEE">
            <w:pPr>
              <w:rPr>
                <w:rFonts w:cs="Arial"/>
              </w:rPr>
            </w:pPr>
            <w:r>
              <w:rPr>
                <w:rFonts w:cs="Arial"/>
              </w:rPr>
              <w:t>Georg Büxel</w:t>
            </w:r>
          </w:p>
        </w:tc>
        <w:tc>
          <w:tcPr>
            <w:tcW w:w="5057" w:type="dxa"/>
            <w:tcBorders>
              <w:top w:val="single" w:sz="12" w:space="0" w:color="auto"/>
              <w:bottom w:val="single" w:sz="12" w:space="0" w:color="auto"/>
            </w:tcBorders>
          </w:tcPr>
          <w:p w14:paraId="388AF09D" w14:textId="77777777" w:rsidR="00A41AE4" w:rsidRPr="00645A5E" w:rsidRDefault="00A41AE4" w:rsidP="00C11DEE">
            <w:pPr>
              <w:rPr>
                <w:rFonts w:cs="Arial"/>
              </w:rPr>
            </w:pPr>
            <w:r w:rsidRPr="00645A5E">
              <w:rPr>
                <w:rFonts w:cs="Arial"/>
              </w:rPr>
              <w:t>First version</w:t>
            </w:r>
          </w:p>
        </w:tc>
      </w:tr>
      <w:tr w:rsidR="008E4D5C" w:rsidRPr="003044C3" w14:paraId="388AF0A5" w14:textId="77777777" w:rsidTr="006F5196">
        <w:tc>
          <w:tcPr>
            <w:tcW w:w="970" w:type="dxa"/>
            <w:tcBorders>
              <w:top w:val="single" w:sz="12" w:space="0" w:color="auto"/>
              <w:bottom w:val="single" w:sz="12" w:space="0" w:color="auto"/>
            </w:tcBorders>
          </w:tcPr>
          <w:p w14:paraId="388AF09F" w14:textId="77777777" w:rsidR="008E4D5C" w:rsidRPr="00287640" w:rsidRDefault="008E4D5C" w:rsidP="00287640">
            <w:pPr>
              <w:rPr>
                <w:rFonts w:cs="Arial"/>
              </w:rPr>
            </w:pPr>
            <w:r>
              <w:rPr>
                <w:rFonts w:cs="Arial"/>
              </w:rPr>
              <w:t>1.1</w:t>
            </w:r>
          </w:p>
        </w:tc>
        <w:tc>
          <w:tcPr>
            <w:tcW w:w="1575" w:type="dxa"/>
            <w:tcBorders>
              <w:top w:val="single" w:sz="12" w:space="0" w:color="auto"/>
              <w:bottom w:val="single" w:sz="12" w:space="0" w:color="auto"/>
            </w:tcBorders>
          </w:tcPr>
          <w:p w14:paraId="388AF0A0" w14:textId="77777777" w:rsidR="008E4D5C" w:rsidRPr="00645A5E" w:rsidRDefault="008E4D5C" w:rsidP="00727460">
            <w:pPr>
              <w:rPr>
                <w:rFonts w:cs="Arial"/>
              </w:rPr>
            </w:pPr>
            <w:r>
              <w:rPr>
                <w:rFonts w:cs="Arial"/>
              </w:rPr>
              <w:t>11.Mai 2011</w:t>
            </w:r>
          </w:p>
        </w:tc>
        <w:tc>
          <w:tcPr>
            <w:tcW w:w="1778" w:type="dxa"/>
            <w:tcBorders>
              <w:top w:val="single" w:sz="12" w:space="0" w:color="auto"/>
              <w:bottom w:val="single" w:sz="12" w:space="0" w:color="auto"/>
            </w:tcBorders>
          </w:tcPr>
          <w:p w14:paraId="388AF0A1" w14:textId="77777777" w:rsidR="008E4D5C" w:rsidRDefault="008E4D5C" w:rsidP="00727460">
            <w:pPr>
              <w:rPr>
                <w:rFonts w:cs="Arial"/>
              </w:rPr>
            </w:pPr>
            <w:r>
              <w:rPr>
                <w:rFonts w:cs="Arial"/>
              </w:rPr>
              <w:t>Danny Badur</w:t>
            </w:r>
          </w:p>
          <w:p w14:paraId="388AF0A2" w14:textId="77777777" w:rsidR="008E4D5C" w:rsidRPr="00645A5E" w:rsidRDefault="008E4D5C" w:rsidP="00727460">
            <w:pPr>
              <w:rPr>
                <w:rFonts w:cs="Arial"/>
              </w:rPr>
            </w:pPr>
            <w:r>
              <w:rPr>
                <w:rFonts w:cs="Arial"/>
              </w:rPr>
              <w:t>Georg Büxel</w:t>
            </w:r>
          </w:p>
        </w:tc>
        <w:tc>
          <w:tcPr>
            <w:tcW w:w="5057" w:type="dxa"/>
            <w:tcBorders>
              <w:top w:val="single" w:sz="12" w:space="0" w:color="auto"/>
              <w:bottom w:val="single" w:sz="12" w:space="0" w:color="auto"/>
            </w:tcBorders>
          </w:tcPr>
          <w:p w14:paraId="388AF0A3" w14:textId="77777777" w:rsidR="008E4D5C" w:rsidRDefault="008E4D5C" w:rsidP="00C11DEE">
            <w:pPr>
              <w:rPr>
                <w:rFonts w:cs="Arial"/>
              </w:rPr>
            </w:pPr>
            <w:r w:rsidRPr="008E4D5C">
              <w:rPr>
                <w:rFonts w:cs="Arial"/>
              </w:rPr>
              <w:t xml:space="preserve">4.3.4.2 </w:t>
            </w:r>
            <w:proofErr w:type="spellStart"/>
            <w:r w:rsidRPr="008E4D5C">
              <w:rPr>
                <w:rFonts w:cs="Arial"/>
              </w:rPr>
              <w:t>asram:AdditionalReferencedCIReferencedDocument</w:t>
            </w:r>
            <w:proofErr w:type="spellEnd"/>
          </w:p>
          <w:p w14:paraId="388AF0A4" w14:textId="77777777" w:rsidR="008E4D5C" w:rsidRPr="00645A5E" w:rsidRDefault="008E4D5C" w:rsidP="00C11DEE">
            <w:pPr>
              <w:rPr>
                <w:rFonts w:cs="Arial"/>
              </w:rPr>
            </w:pPr>
            <w:r>
              <w:rPr>
                <w:rFonts w:cs="Arial"/>
              </w:rPr>
              <w:t xml:space="preserve">Add </w:t>
            </w:r>
            <w:proofErr w:type="spellStart"/>
            <w:r>
              <w:rPr>
                <w:rFonts w:cs="Arial"/>
              </w:rPr>
              <w:t>VMIItemReference</w:t>
            </w:r>
            <w:proofErr w:type="spellEnd"/>
          </w:p>
        </w:tc>
      </w:tr>
      <w:tr w:rsidR="00CC534E" w:rsidRPr="003044C3" w14:paraId="388AF0AE" w14:textId="77777777" w:rsidTr="006F5196">
        <w:tc>
          <w:tcPr>
            <w:tcW w:w="970" w:type="dxa"/>
            <w:tcBorders>
              <w:top w:val="single" w:sz="12" w:space="0" w:color="auto"/>
              <w:bottom w:val="single" w:sz="12" w:space="0" w:color="auto"/>
            </w:tcBorders>
          </w:tcPr>
          <w:p w14:paraId="388AF0A6" w14:textId="77777777" w:rsidR="00CC534E" w:rsidRDefault="00CC534E" w:rsidP="00727460">
            <w:pPr>
              <w:rPr>
                <w:rFonts w:cs="Arial"/>
              </w:rPr>
            </w:pPr>
            <w:r>
              <w:rPr>
                <w:rFonts w:cs="Arial"/>
              </w:rPr>
              <w:t>1.2</w:t>
            </w:r>
          </w:p>
        </w:tc>
        <w:tc>
          <w:tcPr>
            <w:tcW w:w="1575" w:type="dxa"/>
            <w:tcBorders>
              <w:top w:val="single" w:sz="12" w:space="0" w:color="auto"/>
              <w:bottom w:val="single" w:sz="12" w:space="0" w:color="auto"/>
            </w:tcBorders>
          </w:tcPr>
          <w:p w14:paraId="388AF0A7" w14:textId="77777777" w:rsidR="00CC534E" w:rsidRPr="005B6BDE" w:rsidRDefault="00CC534E" w:rsidP="00727460">
            <w:pPr>
              <w:rPr>
                <w:rFonts w:cs="Arial"/>
              </w:rPr>
            </w:pPr>
            <w:r>
              <w:rPr>
                <w:rFonts w:cs="Arial"/>
              </w:rPr>
              <w:t xml:space="preserve">04 </w:t>
            </w:r>
            <w:proofErr w:type="spellStart"/>
            <w:r w:rsidRPr="005B6BDE">
              <w:rPr>
                <w:rFonts w:cs="Arial"/>
              </w:rPr>
              <w:t>Juli</w:t>
            </w:r>
            <w:proofErr w:type="spellEnd"/>
            <w:r>
              <w:rPr>
                <w:rFonts w:cs="Arial"/>
              </w:rPr>
              <w:t xml:space="preserve"> </w:t>
            </w:r>
            <w:r w:rsidRPr="005B6BDE">
              <w:rPr>
                <w:rFonts w:cs="Arial"/>
              </w:rPr>
              <w:t xml:space="preserve"> 2011</w:t>
            </w:r>
          </w:p>
        </w:tc>
        <w:tc>
          <w:tcPr>
            <w:tcW w:w="1778" w:type="dxa"/>
            <w:tcBorders>
              <w:top w:val="single" w:sz="12" w:space="0" w:color="auto"/>
              <w:bottom w:val="single" w:sz="12" w:space="0" w:color="auto"/>
            </w:tcBorders>
          </w:tcPr>
          <w:p w14:paraId="388AF0A8" w14:textId="77777777" w:rsidR="00CC534E" w:rsidRPr="00946A2D" w:rsidRDefault="00CC534E" w:rsidP="00727460">
            <w:pPr>
              <w:rPr>
                <w:rFonts w:cs="Arial"/>
              </w:rPr>
            </w:pPr>
            <w:r w:rsidRPr="00946A2D">
              <w:rPr>
                <w:rFonts w:cs="Arial"/>
              </w:rPr>
              <w:t>Georg Büxel</w:t>
            </w:r>
          </w:p>
        </w:tc>
        <w:tc>
          <w:tcPr>
            <w:tcW w:w="5057" w:type="dxa"/>
            <w:tcBorders>
              <w:top w:val="single" w:sz="12" w:space="0" w:color="auto"/>
              <w:bottom w:val="single" w:sz="12" w:space="0" w:color="auto"/>
            </w:tcBorders>
          </w:tcPr>
          <w:p w14:paraId="388AF0A9" w14:textId="77777777" w:rsidR="00CC534E" w:rsidRPr="00946A2D" w:rsidRDefault="00CC534E" w:rsidP="00727460">
            <w:pPr>
              <w:spacing w:line="240" w:lineRule="auto"/>
              <w:ind w:left="-70"/>
            </w:pPr>
            <w:r w:rsidRPr="00946A2D">
              <w:t xml:space="preserve">  2</w:t>
            </w:r>
          </w:p>
          <w:p w14:paraId="388AF0AA" w14:textId="77777777" w:rsidR="00CC534E" w:rsidRPr="00946A2D" w:rsidRDefault="00CC534E" w:rsidP="00727460">
            <w:pPr>
              <w:spacing w:line="240" w:lineRule="auto"/>
            </w:pPr>
            <w:r w:rsidRPr="00946A2D">
              <w:t xml:space="preserve">- Changed field length of </w:t>
            </w:r>
            <w:proofErr w:type="spellStart"/>
            <w:r w:rsidRPr="00946A2D">
              <w:t>asram:</w:t>
            </w:r>
            <w:r w:rsidRPr="00946A2D">
              <w:rPr>
                <w:rFonts w:cs="Arial"/>
                <w:bCs/>
                <w:szCs w:val="20"/>
              </w:rPr>
              <w:t>SpecifiedTransactionIdentifier</w:t>
            </w:r>
            <w:proofErr w:type="spellEnd"/>
          </w:p>
          <w:p w14:paraId="388AF0AB" w14:textId="77777777" w:rsidR="00CC534E" w:rsidRPr="00946A2D" w:rsidRDefault="00CC534E" w:rsidP="00727460">
            <w:pPr>
              <w:spacing w:line="240" w:lineRule="auto"/>
              <w:ind w:left="-70"/>
            </w:pPr>
            <w:r w:rsidRPr="00946A2D">
              <w:t xml:space="preserve">  4</w:t>
            </w:r>
            <w:r>
              <w:t>.3.1.1</w:t>
            </w:r>
          </w:p>
          <w:p w14:paraId="388AF0AC" w14:textId="77777777" w:rsidR="00CC534E" w:rsidRPr="00946A2D" w:rsidRDefault="00CC534E" w:rsidP="00727460">
            <w:pPr>
              <w:spacing w:line="240" w:lineRule="auto"/>
            </w:pPr>
            <w:r w:rsidRPr="00946A2D">
              <w:t xml:space="preserve">- Changed field length of </w:t>
            </w:r>
            <w:proofErr w:type="spellStart"/>
            <w:r w:rsidRPr="00946A2D">
              <w:t>asram:ContentText</w:t>
            </w:r>
            <w:proofErr w:type="spellEnd"/>
            <w:r w:rsidRPr="00946A2D">
              <w:t xml:space="preserve"> for </w:t>
            </w:r>
            <w:proofErr w:type="spellStart"/>
            <w:r w:rsidRPr="00946A2D">
              <w:t>DeliverySite</w:t>
            </w:r>
            <w:proofErr w:type="spellEnd"/>
          </w:p>
          <w:p w14:paraId="388AF0AD" w14:textId="77777777" w:rsidR="00CC534E" w:rsidRPr="00946A2D" w:rsidRDefault="00CC534E" w:rsidP="00727460">
            <w:pPr>
              <w:spacing w:line="240" w:lineRule="auto"/>
              <w:ind w:left="-212" w:firstLine="142"/>
            </w:pPr>
          </w:p>
        </w:tc>
      </w:tr>
      <w:tr w:rsidR="00CC534E" w:rsidRPr="003044C3" w14:paraId="388AF0B5" w14:textId="77777777" w:rsidTr="006F5196">
        <w:tc>
          <w:tcPr>
            <w:tcW w:w="970" w:type="dxa"/>
            <w:tcBorders>
              <w:top w:val="single" w:sz="12" w:space="0" w:color="auto"/>
              <w:bottom w:val="single" w:sz="12" w:space="0" w:color="auto"/>
            </w:tcBorders>
          </w:tcPr>
          <w:p w14:paraId="388AF0AF" w14:textId="77777777" w:rsidR="00CC534E" w:rsidRDefault="00CC534E" w:rsidP="00727460">
            <w:pPr>
              <w:rPr>
                <w:rFonts w:cs="Arial"/>
              </w:rPr>
            </w:pPr>
            <w:r>
              <w:rPr>
                <w:rFonts w:cs="Arial"/>
              </w:rPr>
              <w:t>1.3</w:t>
            </w:r>
          </w:p>
        </w:tc>
        <w:tc>
          <w:tcPr>
            <w:tcW w:w="1575" w:type="dxa"/>
            <w:tcBorders>
              <w:top w:val="single" w:sz="12" w:space="0" w:color="auto"/>
              <w:bottom w:val="single" w:sz="12" w:space="0" w:color="auto"/>
            </w:tcBorders>
          </w:tcPr>
          <w:p w14:paraId="388AF0B0" w14:textId="77777777" w:rsidR="00CC534E" w:rsidRPr="005B6BDE" w:rsidRDefault="00CC534E" w:rsidP="00727460">
            <w:pPr>
              <w:rPr>
                <w:rFonts w:cs="Arial"/>
              </w:rPr>
            </w:pPr>
            <w:r>
              <w:rPr>
                <w:rFonts w:cs="Arial"/>
              </w:rPr>
              <w:t>22 August</w:t>
            </w:r>
            <w:r w:rsidRPr="005B6BDE">
              <w:rPr>
                <w:rFonts w:cs="Arial"/>
              </w:rPr>
              <w:t xml:space="preserve"> 2011</w:t>
            </w:r>
          </w:p>
        </w:tc>
        <w:tc>
          <w:tcPr>
            <w:tcW w:w="1778" w:type="dxa"/>
            <w:tcBorders>
              <w:top w:val="single" w:sz="12" w:space="0" w:color="auto"/>
              <w:bottom w:val="single" w:sz="12" w:space="0" w:color="auto"/>
            </w:tcBorders>
          </w:tcPr>
          <w:p w14:paraId="388AF0B1" w14:textId="77777777" w:rsidR="00CC534E" w:rsidRPr="00946A2D" w:rsidRDefault="00CC534E" w:rsidP="00727460">
            <w:pPr>
              <w:rPr>
                <w:rFonts w:cs="Arial"/>
              </w:rPr>
            </w:pPr>
            <w:r w:rsidRPr="00946A2D">
              <w:rPr>
                <w:rFonts w:cs="Arial"/>
              </w:rPr>
              <w:t>Georg Büxel</w:t>
            </w:r>
          </w:p>
        </w:tc>
        <w:tc>
          <w:tcPr>
            <w:tcW w:w="5057" w:type="dxa"/>
            <w:tcBorders>
              <w:top w:val="single" w:sz="12" w:space="0" w:color="auto"/>
              <w:bottom w:val="single" w:sz="12" w:space="0" w:color="auto"/>
            </w:tcBorders>
          </w:tcPr>
          <w:p w14:paraId="388AF0B2" w14:textId="77777777" w:rsidR="00CC534E" w:rsidRPr="00946A2D" w:rsidRDefault="00CC534E" w:rsidP="00727460">
            <w:pPr>
              <w:spacing w:line="240" w:lineRule="auto"/>
              <w:ind w:left="-70"/>
            </w:pPr>
            <w:r>
              <w:t xml:space="preserve"> </w:t>
            </w:r>
            <w:r w:rsidRPr="00946A2D">
              <w:t xml:space="preserve">  4</w:t>
            </w:r>
            <w:r>
              <w:t>.</w:t>
            </w:r>
            <w:r w:rsidR="00727460">
              <w:t>3</w:t>
            </w:r>
            <w:r>
              <w:t>.</w:t>
            </w:r>
            <w:r w:rsidR="00727460">
              <w:t>5</w:t>
            </w:r>
          </w:p>
          <w:p w14:paraId="388AF0B3" w14:textId="77777777" w:rsidR="00CC534E" w:rsidRDefault="00CC534E" w:rsidP="00727460">
            <w:pPr>
              <w:spacing w:line="240" w:lineRule="auto"/>
              <w:ind w:left="-212" w:firstLine="142"/>
            </w:pPr>
            <w:r w:rsidRPr="00946A2D">
              <w:t xml:space="preserve">- </w:t>
            </w:r>
            <w:r>
              <w:t>Added</w:t>
            </w:r>
          </w:p>
          <w:p w14:paraId="388AF0B4" w14:textId="77777777" w:rsidR="00CC534E" w:rsidRPr="00946A2D" w:rsidRDefault="00CC534E" w:rsidP="00727460">
            <w:pPr>
              <w:spacing w:line="240" w:lineRule="auto"/>
            </w:pPr>
            <w:r>
              <w:t xml:space="preserve"> </w:t>
            </w:r>
            <w:proofErr w:type="spellStart"/>
            <w:r w:rsidRPr="00EF5ED5">
              <w:t>asram:DeliveryStatusCode</w:t>
            </w:r>
            <w:proofErr w:type="spellEnd"/>
          </w:p>
        </w:tc>
      </w:tr>
      <w:tr w:rsidR="00A14A06" w:rsidRPr="003044C3" w14:paraId="388AF0BA" w14:textId="77777777" w:rsidTr="006F5196">
        <w:tc>
          <w:tcPr>
            <w:tcW w:w="970" w:type="dxa"/>
            <w:tcBorders>
              <w:top w:val="single" w:sz="12" w:space="0" w:color="auto"/>
              <w:bottom w:val="single" w:sz="12" w:space="0" w:color="auto"/>
            </w:tcBorders>
          </w:tcPr>
          <w:p w14:paraId="388AF0B6" w14:textId="77777777" w:rsidR="00A14A06" w:rsidRDefault="00A14A06" w:rsidP="00727460">
            <w:pPr>
              <w:rPr>
                <w:rFonts w:cs="Arial"/>
              </w:rPr>
            </w:pPr>
            <w:r>
              <w:rPr>
                <w:rFonts w:cs="Arial"/>
              </w:rPr>
              <w:t>1.4</w:t>
            </w:r>
          </w:p>
        </w:tc>
        <w:tc>
          <w:tcPr>
            <w:tcW w:w="1575" w:type="dxa"/>
            <w:tcBorders>
              <w:top w:val="single" w:sz="12" w:space="0" w:color="auto"/>
              <w:bottom w:val="single" w:sz="12" w:space="0" w:color="auto"/>
            </w:tcBorders>
          </w:tcPr>
          <w:p w14:paraId="388AF0B7" w14:textId="77777777" w:rsidR="00A14A06" w:rsidRDefault="00FA657D" w:rsidP="00954272">
            <w:pPr>
              <w:rPr>
                <w:rFonts w:cs="Arial"/>
              </w:rPr>
            </w:pPr>
            <w:r>
              <w:rPr>
                <w:rFonts w:cs="Arial"/>
              </w:rPr>
              <w:t>22</w:t>
            </w:r>
            <w:r w:rsidR="00A14A06">
              <w:rPr>
                <w:rFonts w:cs="Arial"/>
              </w:rPr>
              <w:t xml:space="preserve"> Nov 2011</w:t>
            </w:r>
          </w:p>
        </w:tc>
        <w:tc>
          <w:tcPr>
            <w:tcW w:w="1778" w:type="dxa"/>
            <w:tcBorders>
              <w:top w:val="single" w:sz="12" w:space="0" w:color="auto"/>
              <w:bottom w:val="single" w:sz="12" w:space="0" w:color="auto"/>
            </w:tcBorders>
          </w:tcPr>
          <w:p w14:paraId="388AF0B8" w14:textId="77777777" w:rsidR="00A14A06" w:rsidRPr="00946A2D" w:rsidRDefault="00A14A06" w:rsidP="00727460">
            <w:pPr>
              <w:rPr>
                <w:rFonts w:cs="Arial"/>
              </w:rPr>
            </w:pPr>
            <w:r>
              <w:rPr>
                <w:rFonts w:cs="Arial"/>
              </w:rPr>
              <w:t>Dominik Koch</w:t>
            </w:r>
          </w:p>
        </w:tc>
        <w:tc>
          <w:tcPr>
            <w:tcW w:w="5057" w:type="dxa"/>
            <w:tcBorders>
              <w:top w:val="single" w:sz="12" w:space="0" w:color="auto"/>
              <w:bottom w:val="single" w:sz="12" w:space="0" w:color="auto"/>
            </w:tcBorders>
          </w:tcPr>
          <w:p w14:paraId="388AF0B9" w14:textId="77777777" w:rsidR="00A14A06" w:rsidRDefault="00FA657D" w:rsidP="00727460">
            <w:pPr>
              <w:spacing w:line="240" w:lineRule="auto"/>
              <w:ind w:left="-70"/>
            </w:pPr>
            <w:r>
              <w:t>Added name of Scheduler Message Type to subheading, changed picture of cover page and owner.</w:t>
            </w:r>
          </w:p>
        </w:tc>
      </w:tr>
      <w:tr w:rsidR="00151463" w:rsidRPr="003044C3" w14:paraId="388AF0BF" w14:textId="77777777" w:rsidTr="006F5196">
        <w:tc>
          <w:tcPr>
            <w:tcW w:w="970" w:type="dxa"/>
            <w:tcBorders>
              <w:top w:val="single" w:sz="12" w:space="0" w:color="auto"/>
              <w:bottom w:val="single" w:sz="12" w:space="0" w:color="auto"/>
            </w:tcBorders>
          </w:tcPr>
          <w:p w14:paraId="388AF0BB" w14:textId="77777777" w:rsidR="00151463" w:rsidRDefault="00151463" w:rsidP="00727460">
            <w:pPr>
              <w:rPr>
                <w:rFonts w:cs="Arial"/>
              </w:rPr>
            </w:pPr>
            <w:r>
              <w:rPr>
                <w:rFonts w:cs="Arial"/>
              </w:rPr>
              <w:t>1.5</w:t>
            </w:r>
          </w:p>
        </w:tc>
        <w:tc>
          <w:tcPr>
            <w:tcW w:w="1575" w:type="dxa"/>
            <w:tcBorders>
              <w:top w:val="single" w:sz="12" w:space="0" w:color="auto"/>
              <w:bottom w:val="single" w:sz="12" w:space="0" w:color="auto"/>
            </w:tcBorders>
          </w:tcPr>
          <w:p w14:paraId="388AF0BC" w14:textId="77777777" w:rsidR="00151463" w:rsidRDefault="00151463" w:rsidP="00954272">
            <w:pPr>
              <w:rPr>
                <w:rFonts w:cs="Arial"/>
              </w:rPr>
            </w:pPr>
            <w:r>
              <w:rPr>
                <w:rFonts w:cs="Arial"/>
              </w:rPr>
              <w:t>23. Feb 2012</w:t>
            </w:r>
          </w:p>
        </w:tc>
        <w:tc>
          <w:tcPr>
            <w:tcW w:w="1778" w:type="dxa"/>
            <w:tcBorders>
              <w:top w:val="single" w:sz="12" w:space="0" w:color="auto"/>
              <w:bottom w:val="single" w:sz="12" w:space="0" w:color="auto"/>
            </w:tcBorders>
          </w:tcPr>
          <w:p w14:paraId="388AF0BD" w14:textId="77777777" w:rsidR="00151463" w:rsidRDefault="00151463" w:rsidP="00727460">
            <w:pPr>
              <w:rPr>
                <w:rFonts w:cs="Arial"/>
              </w:rPr>
            </w:pPr>
            <w:r>
              <w:rPr>
                <w:rFonts w:cs="Arial"/>
              </w:rPr>
              <w:t>Nils Gross</w:t>
            </w:r>
          </w:p>
        </w:tc>
        <w:tc>
          <w:tcPr>
            <w:tcW w:w="5057" w:type="dxa"/>
            <w:tcBorders>
              <w:top w:val="single" w:sz="12" w:space="0" w:color="auto"/>
              <w:bottom w:val="single" w:sz="12" w:space="0" w:color="auto"/>
            </w:tcBorders>
          </w:tcPr>
          <w:p w14:paraId="388AF0BE" w14:textId="77777777" w:rsidR="00151463" w:rsidRDefault="00C1267C" w:rsidP="00727460">
            <w:pPr>
              <w:spacing w:line="240" w:lineRule="auto"/>
              <w:ind w:left="-70"/>
            </w:pPr>
            <w:r>
              <w:t>Rework of Layout, Correction of cardinality, highlighting of changed cardinality</w:t>
            </w:r>
          </w:p>
        </w:tc>
      </w:tr>
      <w:tr w:rsidR="00BE37F3" w:rsidRPr="003044C3" w14:paraId="3941A561" w14:textId="77777777" w:rsidTr="006F5196">
        <w:tc>
          <w:tcPr>
            <w:tcW w:w="970" w:type="dxa"/>
            <w:tcBorders>
              <w:top w:val="single" w:sz="12" w:space="0" w:color="auto"/>
              <w:bottom w:val="single" w:sz="12" w:space="0" w:color="auto"/>
            </w:tcBorders>
          </w:tcPr>
          <w:p w14:paraId="422723A5" w14:textId="26724D69" w:rsidR="00BE37F3" w:rsidRDefault="00BE37F3" w:rsidP="00727460">
            <w:pPr>
              <w:rPr>
                <w:rFonts w:cs="Arial"/>
              </w:rPr>
            </w:pPr>
            <w:r>
              <w:rPr>
                <w:rFonts w:cs="Arial"/>
              </w:rPr>
              <w:t>1.5.1</w:t>
            </w:r>
          </w:p>
        </w:tc>
        <w:tc>
          <w:tcPr>
            <w:tcW w:w="1575" w:type="dxa"/>
            <w:tcBorders>
              <w:top w:val="single" w:sz="12" w:space="0" w:color="auto"/>
              <w:bottom w:val="single" w:sz="12" w:space="0" w:color="auto"/>
            </w:tcBorders>
          </w:tcPr>
          <w:p w14:paraId="728F3A71" w14:textId="0A108073" w:rsidR="00BE37F3" w:rsidRDefault="00BE37F3" w:rsidP="00954272">
            <w:pPr>
              <w:rPr>
                <w:rFonts w:cs="Arial"/>
              </w:rPr>
            </w:pPr>
            <w:r>
              <w:rPr>
                <w:rFonts w:cs="Arial"/>
              </w:rPr>
              <w:t>01 Jun 2012</w:t>
            </w:r>
          </w:p>
        </w:tc>
        <w:tc>
          <w:tcPr>
            <w:tcW w:w="1778" w:type="dxa"/>
            <w:tcBorders>
              <w:top w:val="single" w:sz="12" w:space="0" w:color="auto"/>
              <w:bottom w:val="single" w:sz="12" w:space="0" w:color="auto"/>
            </w:tcBorders>
          </w:tcPr>
          <w:p w14:paraId="7BC20885" w14:textId="361C844F" w:rsidR="00BE37F3" w:rsidRDefault="00BE37F3" w:rsidP="00727460">
            <w:pPr>
              <w:rPr>
                <w:rFonts w:cs="Arial"/>
              </w:rPr>
            </w:pPr>
            <w:r>
              <w:rPr>
                <w:rFonts w:cs="Arial"/>
              </w:rPr>
              <w:t>Dominik Koch</w:t>
            </w:r>
          </w:p>
        </w:tc>
        <w:tc>
          <w:tcPr>
            <w:tcW w:w="5057" w:type="dxa"/>
            <w:tcBorders>
              <w:top w:val="single" w:sz="12" w:space="0" w:color="auto"/>
              <w:bottom w:val="single" w:sz="12" w:space="0" w:color="auto"/>
            </w:tcBorders>
          </w:tcPr>
          <w:p w14:paraId="5DCDBFBD" w14:textId="22141F30" w:rsidR="00BE37F3" w:rsidRDefault="00BE37F3" w:rsidP="00727460">
            <w:pPr>
              <w:spacing w:line="240" w:lineRule="auto"/>
              <w:ind w:left="-70"/>
            </w:pPr>
            <w:r w:rsidRPr="00BE37F3">
              <w:t xml:space="preserve">4.3.5.1.1 Changed Element from </w:t>
            </w:r>
            <w:proofErr w:type="spellStart"/>
            <w:r w:rsidRPr="00BE37F3">
              <w:t>asram:EventUnitQuantity</w:t>
            </w:r>
            <w:proofErr w:type="spellEnd"/>
            <w:r w:rsidRPr="00BE37F3">
              <w:t xml:space="preserve"> to </w:t>
            </w:r>
            <w:proofErr w:type="spellStart"/>
            <w:r w:rsidRPr="00BE37F3">
              <w:t>asram:UnitQuantity</w:t>
            </w:r>
            <w:proofErr w:type="spellEnd"/>
            <w:r w:rsidRPr="00BE37F3">
              <w:t>, in order to be aligned with the XSD</w:t>
            </w:r>
          </w:p>
        </w:tc>
      </w:tr>
      <w:tr w:rsidR="00F726FE" w:rsidRPr="003044C3" w14:paraId="2CD54CED" w14:textId="77777777" w:rsidTr="006F5196">
        <w:tc>
          <w:tcPr>
            <w:tcW w:w="970" w:type="dxa"/>
            <w:tcBorders>
              <w:top w:val="single" w:sz="12" w:space="0" w:color="auto"/>
              <w:bottom w:val="single" w:sz="12" w:space="0" w:color="auto"/>
            </w:tcBorders>
          </w:tcPr>
          <w:p w14:paraId="47280364" w14:textId="423ED57D" w:rsidR="00F726FE" w:rsidRDefault="00F726FE" w:rsidP="00727460">
            <w:pPr>
              <w:rPr>
                <w:rFonts w:cs="Arial"/>
              </w:rPr>
            </w:pPr>
            <w:r>
              <w:rPr>
                <w:rFonts w:cs="Arial"/>
              </w:rPr>
              <w:t>1.5.2</w:t>
            </w:r>
          </w:p>
        </w:tc>
        <w:tc>
          <w:tcPr>
            <w:tcW w:w="1575" w:type="dxa"/>
            <w:tcBorders>
              <w:top w:val="single" w:sz="12" w:space="0" w:color="auto"/>
              <w:bottom w:val="single" w:sz="12" w:space="0" w:color="auto"/>
            </w:tcBorders>
          </w:tcPr>
          <w:p w14:paraId="6516EA05" w14:textId="40794F19" w:rsidR="00F726FE" w:rsidRDefault="003150DC" w:rsidP="00954272">
            <w:pPr>
              <w:rPr>
                <w:rFonts w:cs="Arial"/>
              </w:rPr>
            </w:pPr>
            <w:r>
              <w:rPr>
                <w:rFonts w:cs="Arial"/>
              </w:rPr>
              <w:t>11.June</w:t>
            </w:r>
            <w:r w:rsidR="00F726FE">
              <w:rPr>
                <w:rFonts w:cs="Arial"/>
              </w:rPr>
              <w:t xml:space="preserve"> 2012</w:t>
            </w:r>
          </w:p>
        </w:tc>
        <w:tc>
          <w:tcPr>
            <w:tcW w:w="1778" w:type="dxa"/>
            <w:tcBorders>
              <w:top w:val="single" w:sz="12" w:space="0" w:color="auto"/>
              <w:bottom w:val="single" w:sz="12" w:space="0" w:color="auto"/>
            </w:tcBorders>
          </w:tcPr>
          <w:p w14:paraId="3B1CA1BA" w14:textId="75B29AF4" w:rsidR="00F726FE" w:rsidRDefault="00F726FE" w:rsidP="00727460">
            <w:pPr>
              <w:rPr>
                <w:rFonts w:cs="Arial"/>
              </w:rPr>
            </w:pPr>
            <w:r>
              <w:rPr>
                <w:rFonts w:cs="Arial"/>
              </w:rPr>
              <w:t>Nils Gross</w:t>
            </w:r>
          </w:p>
        </w:tc>
        <w:tc>
          <w:tcPr>
            <w:tcW w:w="5057" w:type="dxa"/>
            <w:tcBorders>
              <w:top w:val="single" w:sz="12" w:space="0" w:color="auto"/>
              <w:bottom w:val="single" w:sz="12" w:space="0" w:color="auto"/>
            </w:tcBorders>
          </w:tcPr>
          <w:p w14:paraId="1140E7C2" w14:textId="46C395A2" w:rsidR="00F726FE" w:rsidRDefault="00544C51" w:rsidP="00544C51">
            <w:pPr>
              <w:ind w:hanging="70"/>
            </w:pPr>
            <w:r>
              <w:t>C</w:t>
            </w:r>
            <w:r w:rsidR="00F726FE">
              <w:t>hanges regarding SP2 R2012:</w:t>
            </w:r>
          </w:p>
          <w:p w14:paraId="34708734" w14:textId="77777777" w:rsidR="00F726FE" w:rsidRDefault="00F726FE" w:rsidP="00F726FE">
            <w:pPr>
              <w:spacing w:line="240" w:lineRule="auto"/>
              <w:ind w:left="-70"/>
            </w:pPr>
            <w:proofErr w:type="spellStart"/>
            <w:r>
              <w:t>asra</w:t>
            </w:r>
            <w:r w:rsidR="00544C51">
              <w:t>m:NameText</w:t>
            </w:r>
            <w:proofErr w:type="spellEnd"/>
            <w:r w:rsidR="00544C51">
              <w:t xml:space="preserve"> for the document type </w:t>
            </w:r>
          </w:p>
          <w:p w14:paraId="5475233A" w14:textId="552CDE6C" w:rsidR="00CC71B7" w:rsidRPr="00BE37F3" w:rsidRDefault="00CC71B7" w:rsidP="00F726FE">
            <w:pPr>
              <w:spacing w:line="240" w:lineRule="auto"/>
              <w:ind w:left="-70"/>
            </w:pPr>
          </w:p>
        </w:tc>
      </w:tr>
      <w:tr w:rsidR="003150DC" w:rsidRPr="003044C3" w14:paraId="6D11EA30" w14:textId="77777777" w:rsidTr="006F5196">
        <w:tc>
          <w:tcPr>
            <w:tcW w:w="970" w:type="dxa"/>
            <w:tcBorders>
              <w:top w:val="single" w:sz="12" w:space="0" w:color="auto"/>
              <w:bottom w:val="single" w:sz="12" w:space="0" w:color="auto"/>
            </w:tcBorders>
          </w:tcPr>
          <w:p w14:paraId="6B5C3CA9" w14:textId="635214FE" w:rsidR="003150DC" w:rsidRDefault="003150DC" w:rsidP="00727460">
            <w:pPr>
              <w:rPr>
                <w:rFonts w:cs="Arial"/>
              </w:rPr>
            </w:pPr>
            <w:r>
              <w:rPr>
                <w:rFonts w:cs="Arial"/>
              </w:rPr>
              <w:t>1.6</w:t>
            </w:r>
          </w:p>
        </w:tc>
        <w:tc>
          <w:tcPr>
            <w:tcW w:w="1575" w:type="dxa"/>
            <w:tcBorders>
              <w:top w:val="single" w:sz="12" w:space="0" w:color="auto"/>
              <w:bottom w:val="single" w:sz="12" w:space="0" w:color="auto"/>
            </w:tcBorders>
          </w:tcPr>
          <w:p w14:paraId="4C900778" w14:textId="08DC5418" w:rsidR="003150DC" w:rsidRDefault="003150DC" w:rsidP="00954272">
            <w:pPr>
              <w:rPr>
                <w:rFonts w:cs="Arial"/>
              </w:rPr>
            </w:pPr>
            <w:r>
              <w:rPr>
                <w:rFonts w:cs="Arial"/>
              </w:rPr>
              <w:t>15.July 2012</w:t>
            </w:r>
          </w:p>
        </w:tc>
        <w:tc>
          <w:tcPr>
            <w:tcW w:w="1778" w:type="dxa"/>
            <w:tcBorders>
              <w:top w:val="single" w:sz="12" w:space="0" w:color="auto"/>
              <w:bottom w:val="single" w:sz="12" w:space="0" w:color="auto"/>
            </w:tcBorders>
          </w:tcPr>
          <w:p w14:paraId="4C7B6BF9" w14:textId="0792C050" w:rsidR="003150DC" w:rsidRDefault="003150DC" w:rsidP="00727460">
            <w:pPr>
              <w:rPr>
                <w:rFonts w:cs="Arial"/>
              </w:rPr>
            </w:pPr>
            <w:r>
              <w:rPr>
                <w:rFonts w:cs="Arial"/>
              </w:rPr>
              <w:t>Nils Gross</w:t>
            </w:r>
          </w:p>
        </w:tc>
        <w:tc>
          <w:tcPr>
            <w:tcW w:w="5057" w:type="dxa"/>
            <w:tcBorders>
              <w:top w:val="single" w:sz="12" w:space="0" w:color="auto"/>
              <w:bottom w:val="single" w:sz="12" w:space="0" w:color="auto"/>
            </w:tcBorders>
          </w:tcPr>
          <w:p w14:paraId="35EA0015" w14:textId="46C3FD2B" w:rsidR="003150DC" w:rsidRDefault="006F5196" w:rsidP="006F5196">
            <w:pPr>
              <w:ind w:left="-70"/>
            </w:pPr>
            <w:r>
              <w:t xml:space="preserve">Description of </w:t>
            </w:r>
            <w:proofErr w:type="spellStart"/>
            <w:r w:rsidRPr="007A3583">
              <w:t>IssueDateTime</w:t>
            </w:r>
            <w:proofErr w:type="spellEnd"/>
            <w:r>
              <w:t xml:space="preserve">, </w:t>
            </w:r>
            <w:proofErr w:type="spellStart"/>
            <w:r>
              <w:t>RevisionDateTime</w:t>
            </w:r>
            <w:proofErr w:type="spellEnd"/>
            <w:r>
              <w:t xml:space="preserve"> and </w:t>
            </w:r>
            <w:proofErr w:type="spellStart"/>
            <w:r>
              <w:t>SubmissionDateTime</w:t>
            </w:r>
            <w:proofErr w:type="spellEnd"/>
          </w:p>
        </w:tc>
      </w:tr>
      <w:tr w:rsidR="005F58CC" w:rsidRPr="003044C3" w14:paraId="6AD7DA2D" w14:textId="77777777" w:rsidTr="006F5196">
        <w:tc>
          <w:tcPr>
            <w:tcW w:w="970" w:type="dxa"/>
            <w:tcBorders>
              <w:top w:val="single" w:sz="12" w:space="0" w:color="auto"/>
              <w:bottom w:val="single" w:sz="12" w:space="0" w:color="auto"/>
            </w:tcBorders>
          </w:tcPr>
          <w:p w14:paraId="6E460C2A" w14:textId="75D9D0A1" w:rsidR="005F58CC" w:rsidRDefault="005F58CC" w:rsidP="00727460">
            <w:pPr>
              <w:rPr>
                <w:rFonts w:cs="Arial"/>
              </w:rPr>
            </w:pPr>
            <w:r>
              <w:rPr>
                <w:rFonts w:cs="Arial"/>
              </w:rPr>
              <w:t>1.7</w:t>
            </w:r>
          </w:p>
        </w:tc>
        <w:tc>
          <w:tcPr>
            <w:tcW w:w="1575" w:type="dxa"/>
            <w:tcBorders>
              <w:top w:val="single" w:sz="12" w:space="0" w:color="auto"/>
              <w:bottom w:val="single" w:sz="12" w:space="0" w:color="auto"/>
            </w:tcBorders>
          </w:tcPr>
          <w:p w14:paraId="104D9927" w14:textId="2A77505A" w:rsidR="005F58CC" w:rsidRDefault="005F58CC" w:rsidP="00954272">
            <w:pPr>
              <w:rPr>
                <w:rFonts w:cs="Arial"/>
              </w:rPr>
            </w:pPr>
            <w:r>
              <w:rPr>
                <w:rFonts w:cs="Arial"/>
              </w:rPr>
              <w:t>17.01.2013</w:t>
            </w:r>
          </w:p>
        </w:tc>
        <w:tc>
          <w:tcPr>
            <w:tcW w:w="1778" w:type="dxa"/>
            <w:tcBorders>
              <w:top w:val="single" w:sz="12" w:space="0" w:color="auto"/>
              <w:bottom w:val="single" w:sz="12" w:space="0" w:color="auto"/>
            </w:tcBorders>
          </w:tcPr>
          <w:p w14:paraId="0BF9243E" w14:textId="3E524A83" w:rsidR="005F58CC" w:rsidRDefault="005F58CC" w:rsidP="00727460">
            <w:pPr>
              <w:rPr>
                <w:rFonts w:cs="Arial"/>
              </w:rPr>
            </w:pPr>
            <w:r>
              <w:rPr>
                <w:rFonts w:cs="Arial"/>
              </w:rPr>
              <w:t>PM SupplyOn AG</w:t>
            </w:r>
          </w:p>
        </w:tc>
        <w:tc>
          <w:tcPr>
            <w:tcW w:w="5057" w:type="dxa"/>
            <w:tcBorders>
              <w:top w:val="single" w:sz="12" w:space="0" w:color="auto"/>
              <w:bottom w:val="single" w:sz="12" w:space="0" w:color="auto"/>
            </w:tcBorders>
          </w:tcPr>
          <w:p w14:paraId="6FF02567" w14:textId="760157CE" w:rsidR="005F58CC" w:rsidRDefault="005F58CC" w:rsidP="006F5196">
            <w:pPr>
              <w:ind w:left="-70"/>
            </w:pPr>
            <w:r>
              <w:t>Section 1 Preface added to I. Introduction</w:t>
            </w:r>
          </w:p>
        </w:tc>
      </w:tr>
      <w:bookmarkEnd w:id="0"/>
    </w:tbl>
    <w:p w14:paraId="388AF0CB" w14:textId="77777777" w:rsidR="00FD4E7D" w:rsidRDefault="00FD4E7D">
      <w:pPr>
        <w:spacing w:line="240" w:lineRule="auto"/>
      </w:pPr>
      <w:r>
        <w:br w:type="page"/>
      </w:r>
    </w:p>
    <w:p w14:paraId="388AF0CC" w14:textId="77777777" w:rsidR="00C447AE" w:rsidRDefault="005610FE" w:rsidP="008A0571">
      <w:pPr>
        <w:rPr>
          <w:b/>
          <w:sz w:val="24"/>
        </w:rPr>
      </w:pPr>
      <w:r>
        <w:rPr>
          <w:b/>
          <w:sz w:val="24"/>
        </w:rPr>
        <w:lastRenderedPageBreak/>
        <w:t>Index</w:t>
      </w:r>
    </w:p>
    <w:p w14:paraId="388AF0CE" w14:textId="77777777" w:rsidR="008A0571" w:rsidRDefault="008A0571" w:rsidP="008A0571">
      <w:bookmarkStart w:id="1" w:name="_GoBack"/>
      <w:bookmarkEnd w:id="1"/>
    </w:p>
    <w:p w14:paraId="3D3EF72B" w14:textId="77777777" w:rsidR="005F58CC" w:rsidRDefault="00123C19">
      <w:pPr>
        <w:pStyle w:val="Verzeichnis1"/>
        <w:rPr>
          <w:rFonts w:asciiTheme="minorHAnsi" w:eastAsiaTheme="minorEastAsia" w:hAnsiTheme="minorHAnsi" w:cstheme="minorBidi"/>
          <w:b w:val="0"/>
          <w:noProof/>
          <w:sz w:val="22"/>
          <w:lang w:eastAsia="zh-TW"/>
        </w:rPr>
      </w:pPr>
      <w:r>
        <w:rPr>
          <w:b w:val="0"/>
        </w:rPr>
        <w:fldChar w:fldCharType="begin"/>
      </w:r>
      <w:r>
        <w:rPr>
          <w:b w:val="0"/>
        </w:rPr>
        <w:instrText xml:space="preserve"> TOC \o "7-7" \h \z \u \t "Überschrift 1;2;Überschrift 2;3;Überschrift 3;4;Überschrift 4;5;Überschrift 5;6;Überschrift 6;7;Kapitelüberschrift;1" </w:instrText>
      </w:r>
      <w:r>
        <w:rPr>
          <w:b w:val="0"/>
        </w:rPr>
        <w:fldChar w:fldCharType="separate"/>
      </w:r>
      <w:hyperlink w:anchor="_Toc347483388" w:history="1">
        <w:r w:rsidR="005F58CC" w:rsidRPr="00F33BFC">
          <w:rPr>
            <w:rStyle w:val="Hyperlink"/>
            <w:noProof/>
            <w:lang w:val="de-DE"/>
          </w:rPr>
          <w:t>I.</w:t>
        </w:r>
        <w:r w:rsidR="005F58CC">
          <w:rPr>
            <w:rFonts w:asciiTheme="minorHAnsi" w:eastAsiaTheme="minorEastAsia" w:hAnsiTheme="minorHAnsi" w:cstheme="minorBidi"/>
            <w:b w:val="0"/>
            <w:noProof/>
            <w:sz w:val="22"/>
            <w:lang w:eastAsia="zh-TW"/>
          </w:rPr>
          <w:tab/>
        </w:r>
        <w:r w:rsidR="005F58CC" w:rsidRPr="00F33BFC">
          <w:rPr>
            <w:rStyle w:val="Hyperlink"/>
            <w:noProof/>
            <w:lang w:val="de-DE"/>
          </w:rPr>
          <w:t>Introduction</w:t>
        </w:r>
        <w:r w:rsidR="005F58CC">
          <w:rPr>
            <w:noProof/>
            <w:webHidden/>
          </w:rPr>
          <w:tab/>
        </w:r>
        <w:r w:rsidR="005F58CC">
          <w:rPr>
            <w:noProof/>
            <w:webHidden/>
          </w:rPr>
          <w:fldChar w:fldCharType="begin"/>
        </w:r>
        <w:r w:rsidR="005F58CC">
          <w:rPr>
            <w:noProof/>
            <w:webHidden/>
          </w:rPr>
          <w:instrText xml:space="preserve"> PAGEREF _Toc347483388 \h </w:instrText>
        </w:r>
        <w:r w:rsidR="005F58CC">
          <w:rPr>
            <w:noProof/>
            <w:webHidden/>
          </w:rPr>
        </w:r>
        <w:r w:rsidR="005F58CC">
          <w:rPr>
            <w:noProof/>
            <w:webHidden/>
          </w:rPr>
          <w:fldChar w:fldCharType="separate"/>
        </w:r>
        <w:r w:rsidR="005F58CC">
          <w:rPr>
            <w:noProof/>
            <w:webHidden/>
          </w:rPr>
          <w:t>5</w:t>
        </w:r>
        <w:r w:rsidR="005F58CC">
          <w:rPr>
            <w:noProof/>
            <w:webHidden/>
          </w:rPr>
          <w:fldChar w:fldCharType="end"/>
        </w:r>
      </w:hyperlink>
    </w:p>
    <w:p w14:paraId="339D0DF4" w14:textId="77777777" w:rsidR="005F58CC" w:rsidRDefault="005F58CC">
      <w:pPr>
        <w:pStyle w:val="Verzeichnis2"/>
        <w:rPr>
          <w:rFonts w:asciiTheme="minorHAnsi" w:eastAsiaTheme="minorEastAsia" w:hAnsiTheme="minorHAnsi" w:cstheme="minorBidi"/>
          <w:noProof/>
          <w:sz w:val="22"/>
          <w:lang w:eastAsia="zh-TW"/>
        </w:rPr>
      </w:pPr>
      <w:hyperlink w:anchor="_Toc347483389" w:history="1">
        <w:r w:rsidRPr="00F33BFC">
          <w:rPr>
            <w:rStyle w:val="Hyperlink"/>
            <w:noProof/>
          </w:rPr>
          <w:t>1</w:t>
        </w:r>
        <w:r>
          <w:rPr>
            <w:rFonts w:asciiTheme="minorHAnsi" w:eastAsiaTheme="minorEastAsia" w:hAnsiTheme="minorHAnsi" w:cstheme="minorBidi"/>
            <w:noProof/>
            <w:sz w:val="22"/>
            <w:lang w:eastAsia="zh-TW"/>
          </w:rPr>
          <w:tab/>
        </w:r>
        <w:r w:rsidRPr="00F33BFC">
          <w:rPr>
            <w:rStyle w:val="Hyperlink"/>
            <w:noProof/>
          </w:rPr>
          <w:t>Preface</w:t>
        </w:r>
        <w:r>
          <w:rPr>
            <w:noProof/>
            <w:webHidden/>
          </w:rPr>
          <w:tab/>
        </w:r>
        <w:r>
          <w:rPr>
            <w:noProof/>
            <w:webHidden/>
          </w:rPr>
          <w:fldChar w:fldCharType="begin"/>
        </w:r>
        <w:r>
          <w:rPr>
            <w:noProof/>
            <w:webHidden/>
          </w:rPr>
          <w:instrText xml:space="preserve"> PAGEREF _Toc347483389 \h </w:instrText>
        </w:r>
        <w:r>
          <w:rPr>
            <w:noProof/>
            <w:webHidden/>
          </w:rPr>
        </w:r>
        <w:r>
          <w:rPr>
            <w:noProof/>
            <w:webHidden/>
          </w:rPr>
          <w:fldChar w:fldCharType="separate"/>
        </w:r>
        <w:r>
          <w:rPr>
            <w:noProof/>
            <w:webHidden/>
          </w:rPr>
          <w:t>5</w:t>
        </w:r>
        <w:r>
          <w:rPr>
            <w:noProof/>
            <w:webHidden/>
          </w:rPr>
          <w:fldChar w:fldCharType="end"/>
        </w:r>
      </w:hyperlink>
    </w:p>
    <w:p w14:paraId="2B2D219C" w14:textId="77777777" w:rsidR="005F58CC" w:rsidRDefault="005F58CC">
      <w:pPr>
        <w:pStyle w:val="Verzeichnis2"/>
        <w:rPr>
          <w:rFonts w:asciiTheme="minorHAnsi" w:eastAsiaTheme="minorEastAsia" w:hAnsiTheme="minorHAnsi" w:cstheme="minorBidi"/>
          <w:noProof/>
          <w:sz w:val="22"/>
          <w:lang w:eastAsia="zh-TW"/>
        </w:rPr>
      </w:pPr>
      <w:hyperlink w:anchor="_Toc347483390" w:history="1">
        <w:r w:rsidRPr="00F33BFC">
          <w:rPr>
            <w:rStyle w:val="Hyperlink"/>
            <w:noProof/>
          </w:rPr>
          <w:t>2</w:t>
        </w:r>
        <w:r>
          <w:rPr>
            <w:rFonts w:asciiTheme="minorHAnsi" w:eastAsiaTheme="minorEastAsia" w:hAnsiTheme="minorHAnsi" w:cstheme="minorBidi"/>
            <w:noProof/>
            <w:sz w:val="22"/>
            <w:lang w:eastAsia="zh-TW"/>
          </w:rPr>
          <w:tab/>
        </w:r>
        <w:r w:rsidRPr="00F33BFC">
          <w:rPr>
            <w:rStyle w:val="Hyperlink"/>
            <w:noProof/>
          </w:rPr>
          <w:t>Purpose of the document</w:t>
        </w:r>
        <w:r>
          <w:rPr>
            <w:noProof/>
            <w:webHidden/>
          </w:rPr>
          <w:tab/>
        </w:r>
        <w:r>
          <w:rPr>
            <w:noProof/>
            <w:webHidden/>
          </w:rPr>
          <w:fldChar w:fldCharType="begin"/>
        </w:r>
        <w:r>
          <w:rPr>
            <w:noProof/>
            <w:webHidden/>
          </w:rPr>
          <w:instrText xml:space="preserve"> PAGEREF _Toc347483390 \h </w:instrText>
        </w:r>
        <w:r>
          <w:rPr>
            <w:noProof/>
            <w:webHidden/>
          </w:rPr>
        </w:r>
        <w:r>
          <w:rPr>
            <w:noProof/>
            <w:webHidden/>
          </w:rPr>
          <w:fldChar w:fldCharType="separate"/>
        </w:r>
        <w:r>
          <w:rPr>
            <w:noProof/>
            <w:webHidden/>
          </w:rPr>
          <w:t>5</w:t>
        </w:r>
        <w:r>
          <w:rPr>
            <w:noProof/>
            <w:webHidden/>
          </w:rPr>
          <w:fldChar w:fldCharType="end"/>
        </w:r>
      </w:hyperlink>
    </w:p>
    <w:p w14:paraId="7D6F1A96" w14:textId="77777777" w:rsidR="005F58CC" w:rsidRDefault="005F58CC">
      <w:pPr>
        <w:pStyle w:val="Verzeichnis2"/>
        <w:rPr>
          <w:rFonts w:asciiTheme="minorHAnsi" w:eastAsiaTheme="minorEastAsia" w:hAnsiTheme="minorHAnsi" w:cstheme="minorBidi"/>
          <w:noProof/>
          <w:sz w:val="22"/>
          <w:lang w:eastAsia="zh-TW"/>
        </w:rPr>
      </w:pPr>
      <w:hyperlink w:anchor="_Toc347483391" w:history="1">
        <w:r w:rsidRPr="00F33BFC">
          <w:rPr>
            <w:rStyle w:val="Hyperlink"/>
            <w:noProof/>
            <w:lang w:val="de-DE"/>
          </w:rPr>
          <w:t>3</w:t>
        </w:r>
        <w:r>
          <w:rPr>
            <w:rFonts w:asciiTheme="minorHAnsi" w:eastAsiaTheme="minorEastAsia" w:hAnsiTheme="minorHAnsi" w:cstheme="minorBidi"/>
            <w:noProof/>
            <w:sz w:val="22"/>
            <w:lang w:eastAsia="zh-TW"/>
          </w:rPr>
          <w:tab/>
        </w:r>
        <w:r w:rsidRPr="00F33BFC">
          <w:rPr>
            <w:rStyle w:val="Hyperlink"/>
            <w:noProof/>
          </w:rPr>
          <w:t>Receipt Advice Definition</w:t>
        </w:r>
        <w:r>
          <w:rPr>
            <w:noProof/>
            <w:webHidden/>
          </w:rPr>
          <w:tab/>
        </w:r>
        <w:r>
          <w:rPr>
            <w:noProof/>
            <w:webHidden/>
          </w:rPr>
          <w:fldChar w:fldCharType="begin"/>
        </w:r>
        <w:r>
          <w:rPr>
            <w:noProof/>
            <w:webHidden/>
          </w:rPr>
          <w:instrText xml:space="preserve"> PAGEREF _Toc347483391 \h </w:instrText>
        </w:r>
        <w:r>
          <w:rPr>
            <w:noProof/>
            <w:webHidden/>
          </w:rPr>
        </w:r>
        <w:r>
          <w:rPr>
            <w:noProof/>
            <w:webHidden/>
          </w:rPr>
          <w:fldChar w:fldCharType="separate"/>
        </w:r>
        <w:r>
          <w:rPr>
            <w:noProof/>
            <w:webHidden/>
          </w:rPr>
          <w:t>5</w:t>
        </w:r>
        <w:r>
          <w:rPr>
            <w:noProof/>
            <w:webHidden/>
          </w:rPr>
          <w:fldChar w:fldCharType="end"/>
        </w:r>
      </w:hyperlink>
    </w:p>
    <w:p w14:paraId="2A5BE02F" w14:textId="77777777" w:rsidR="005F58CC" w:rsidRDefault="005F58CC">
      <w:pPr>
        <w:pStyle w:val="Verzeichnis2"/>
        <w:rPr>
          <w:rFonts w:asciiTheme="minorHAnsi" w:eastAsiaTheme="minorEastAsia" w:hAnsiTheme="minorHAnsi" w:cstheme="minorBidi"/>
          <w:noProof/>
          <w:sz w:val="22"/>
          <w:lang w:eastAsia="zh-TW"/>
        </w:rPr>
      </w:pPr>
      <w:hyperlink w:anchor="_Toc347483392" w:history="1">
        <w:r w:rsidRPr="00F33BFC">
          <w:rPr>
            <w:rStyle w:val="Hyperlink"/>
            <w:noProof/>
            <w:lang w:val="de-DE"/>
          </w:rPr>
          <w:t>4</w:t>
        </w:r>
        <w:r>
          <w:rPr>
            <w:rFonts w:asciiTheme="minorHAnsi" w:eastAsiaTheme="minorEastAsia" w:hAnsiTheme="minorHAnsi" w:cstheme="minorBidi"/>
            <w:noProof/>
            <w:sz w:val="22"/>
            <w:lang w:eastAsia="zh-TW"/>
          </w:rPr>
          <w:tab/>
        </w:r>
        <w:r w:rsidRPr="00F33BFC">
          <w:rPr>
            <w:rStyle w:val="Hyperlink"/>
            <w:noProof/>
          </w:rPr>
          <w:t>Preliminary Remarks</w:t>
        </w:r>
        <w:r>
          <w:rPr>
            <w:noProof/>
            <w:webHidden/>
          </w:rPr>
          <w:tab/>
        </w:r>
        <w:r>
          <w:rPr>
            <w:noProof/>
            <w:webHidden/>
          </w:rPr>
          <w:fldChar w:fldCharType="begin"/>
        </w:r>
        <w:r>
          <w:rPr>
            <w:noProof/>
            <w:webHidden/>
          </w:rPr>
          <w:instrText xml:space="preserve"> PAGEREF _Toc347483392 \h </w:instrText>
        </w:r>
        <w:r>
          <w:rPr>
            <w:noProof/>
            <w:webHidden/>
          </w:rPr>
        </w:r>
        <w:r>
          <w:rPr>
            <w:noProof/>
            <w:webHidden/>
          </w:rPr>
          <w:fldChar w:fldCharType="separate"/>
        </w:r>
        <w:r>
          <w:rPr>
            <w:noProof/>
            <w:webHidden/>
          </w:rPr>
          <w:t>5</w:t>
        </w:r>
        <w:r>
          <w:rPr>
            <w:noProof/>
            <w:webHidden/>
          </w:rPr>
          <w:fldChar w:fldCharType="end"/>
        </w:r>
      </w:hyperlink>
    </w:p>
    <w:p w14:paraId="21B42FEF" w14:textId="77777777" w:rsidR="005F58CC" w:rsidRDefault="005F58CC">
      <w:pPr>
        <w:pStyle w:val="Verzeichnis2"/>
        <w:rPr>
          <w:rFonts w:asciiTheme="minorHAnsi" w:eastAsiaTheme="minorEastAsia" w:hAnsiTheme="minorHAnsi" w:cstheme="minorBidi"/>
          <w:noProof/>
          <w:sz w:val="22"/>
          <w:lang w:eastAsia="zh-TW"/>
        </w:rPr>
      </w:pPr>
      <w:hyperlink w:anchor="_Toc347483393" w:history="1">
        <w:r w:rsidRPr="00F33BFC">
          <w:rPr>
            <w:rStyle w:val="Hyperlink"/>
            <w:noProof/>
          </w:rPr>
          <w:t>5</w:t>
        </w:r>
        <w:r>
          <w:rPr>
            <w:rFonts w:asciiTheme="minorHAnsi" w:eastAsiaTheme="minorEastAsia" w:hAnsiTheme="minorHAnsi" w:cstheme="minorBidi"/>
            <w:noProof/>
            <w:sz w:val="22"/>
            <w:lang w:eastAsia="zh-TW"/>
          </w:rPr>
          <w:tab/>
        </w:r>
        <w:r w:rsidRPr="00F33BFC">
          <w:rPr>
            <w:rStyle w:val="Hyperlink"/>
            <w:noProof/>
          </w:rPr>
          <w:t>Composition of the XML message graphics</w:t>
        </w:r>
        <w:r>
          <w:rPr>
            <w:noProof/>
            <w:webHidden/>
          </w:rPr>
          <w:tab/>
        </w:r>
        <w:r>
          <w:rPr>
            <w:noProof/>
            <w:webHidden/>
          </w:rPr>
          <w:fldChar w:fldCharType="begin"/>
        </w:r>
        <w:r>
          <w:rPr>
            <w:noProof/>
            <w:webHidden/>
          </w:rPr>
          <w:instrText xml:space="preserve"> PAGEREF _Toc347483393 \h </w:instrText>
        </w:r>
        <w:r>
          <w:rPr>
            <w:noProof/>
            <w:webHidden/>
          </w:rPr>
        </w:r>
        <w:r>
          <w:rPr>
            <w:noProof/>
            <w:webHidden/>
          </w:rPr>
          <w:fldChar w:fldCharType="separate"/>
        </w:r>
        <w:r>
          <w:rPr>
            <w:noProof/>
            <w:webHidden/>
          </w:rPr>
          <w:t>5</w:t>
        </w:r>
        <w:r>
          <w:rPr>
            <w:noProof/>
            <w:webHidden/>
          </w:rPr>
          <w:fldChar w:fldCharType="end"/>
        </w:r>
      </w:hyperlink>
    </w:p>
    <w:p w14:paraId="189FBAE5" w14:textId="77777777" w:rsidR="005F58CC" w:rsidRDefault="005F58CC">
      <w:pPr>
        <w:pStyle w:val="Verzeichnis2"/>
        <w:rPr>
          <w:rFonts w:asciiTheme="minorHAnsi" w:eastAsiaTheme="minorEastAsia" w:hAnsiTheme="minorHAnsi" w:cstheme="minorBidi"/>
          <w:noProof/>
          <w:sz w:val="22"/>
          <w:lang w:eastAsia="zh-TW"/>
        </w:rPr>
      </w:pPr>
      <w:hyperlink w:anchor="_Toc347483394" w:history="1">
        <w:r w:rsidRPr="00F33BFC">
          <w:rPr>
            <w:rStyle w:val="Hyperlink"/>
            <w:noProof/>
          </w:rPr>
          <w:t>6</w:t>
        </w:r>
        <w:r>
          <w:rPr>
            <w:rFonts w:asciiTheme="minorHAnsi" w:eastAsiaTheme="minorEastAsia" w:hAnsiTheme="minorHAnsi" w:cstheme="minorBidi"/>
            <w:noProof/>
            <w:sz w:val="22"/>
            <w:lang w:eastAsia="zh-TW"/>
          </w:rPr>
          <w:tab/>
        </w:r>
        <w:r w:rsidRPr="00F33BFC">
          <w:rPr>
            <w:rStyle w:val="Hyperlink"/>
            <w:noProof/>
          </w:rPr>
          <w:t>Composition of the XML message table</w:t>
        </w:r>
        <w:r>
          <w:rPr>
            <w:noProof/>
            <w:webHidden/>
          </w:rPr>
          <w:tab/>
        </w:r>
        <w:r>
          <w:rPr>
            <w:noProof/>
            <w:webHidden/>
          </w:rPr>
          <w:fldChar w:fldCharType="begin"/>
        </w:r>
        <w:r>
          <w:rPr>
            <w:noProof/>
            <w:webHidden/>
          </w:rPr>
          <w:instrText xml:space="preserve"> PAGEREF _Toc347483394 \h </w:instrText>
        </w:r>
        <w:r>
          <w:rPr>
            <w:noProof/>
            <w:webHidden/>
          </w:rPr>
        </w:r>
        <w:r>
          <w:rPr>
            <w:noProof/>
            <w:webHidden/>
          </w:rPr>
          <w:fldChar w:fldCharType="separate"/>
        </w:r>
        <w:r>
          <w:rPr>
            <w:noProof/>
            <w:webHidden/>
          </w:rPr>
          <w:t>6</w:t>
        </w:r>
        <w:r>
          <w:rPr>
            <w:noProof/>
            <w:webHidden/>
          </w:rPr>
          <w:fldChar w:fldCharType="end"/>
        </w:r>
      </w:hyperlink>
    </w:p>
    <w:p w14:paraId="42D19937" w14:textId="77777777" w:rsidR="005F58CC" w:rsidRDefault="005F58CC">
      <w:pPr>
        <w:pStyle w:val="Verzeichnis2"/>
        <w:rPr>
          <w:rFonts w:asciiTheme="minorHAnsi" w:eastAsiaTheme="minorEastAsia" w:hAnsiTheme="minorHAnsi" w:cstheme="minorBidi"/>
          <w:noProof/>
          <w:sz w:val="22"/>
          <w:lang w:eastAsia="zh-TW"/>
        </w:rPr>
      </w:pPr>
      <w:hyperlink w:anchor="_Toc347483395" w:history="1">
        <w:r w:rsidRPr="00F33BFC">
          <w:rPr>
            <w:rStyle w:val="Hyperlink"/>
            <w:noProof/>
          </w:rPr>
          <w:t>7</w:t>
        </w:r>
        <w:r>
          <w:rPr>
            <w:rFonts w:asciiTheme="minorHAnsi" w:eastAsiaTheme="minorEastAsia" w:hAnsiTheme="minorHAnsi" w:cstheme="minorBidi"/>
            <w:noProof/>
            <w:sz w:val="22"/>
            <w:lang w:eastAsia="zh-TW"/>
          </w:rPr>
          <w:tab/>
        </w:r>
        <w:r w:rsidRPr="00F33BFC">
          <w:rPr>
            <w:rStyle w:val="Hyperlink"/>
            <w:noProof/>
          </w:rPr>
          <w:t>BoostAero Attribute Codes Lists</w:t>
        </w:r>
        <w:r>
          <w:rPr>
            <w:noProof/>
            <w:webHidden/>
          </w:rPr>
          <w:tab/>
        </w:r>
        <w:r>
          <w:rPr>
            <w:noProof/>
            <w:webHidden/>
          </w:rPr>
          <w:fldChar w:fldCharType="begin"/>
        </w:r>
        <w:r>
          <w:rPr>
            <w:noProof/>
            <w:webHidden/>
          </w:rPr>
          <w:instrText xml:space="preserve"> PAGEREF _Toc347483395 \h </w:instrText>
        </w:r>
        <w:r>
          <w:rPr>
            <w:noProof/>
            <w:webHidden/>
          </w:rPr>
        </w:r>
        <w:r>
          <w:rPr>
            <w:noProof/>
            <w:webHidden/>
          </w:rPr>
          <w:fldChar w:fldCharType="separate"/>
        </w:r>
        <w:r>
          <w:rPr>
            <w:noProof/>
            <w:webHidden/>
          </w:rPr>
          <w:t>6</w:t>
        </w:r>
        <w:r>
          <w:rPr>
            <w:noProof/>
            <w:webHidden/>
          </w:rPr>
          <w:fldChar w:fldCharType="end"/>
        </w:r>
      </w:hyperlink>
    </w:p>
    <w:p w14:paraId="7DEFAB64" w14:textId="77777777" w:rsidR="005F58CC" w:rsidRDefault="005F58CC">
      <w:pPr>
        <w:pStyle w:val="Verzeichnis2"/>
        <w:rPr>
          <w:rFonts w:asciiTheme="minorHAnsi" w:eastAsiaTheme="minorEastAsia" w:hAnsiTheme="minorHAnsi" w:cstheme="minorBidi"/>
          <w:noProof/>
          <w:sz w:val="22"/>
          <w:lang w:eastAsia="zh-TW"/>
        </w:rPr>
      </w:pPr>
      <w:hyperlink w:anchor="_Toc347483396" w:history="1">
        <w:r w:rsidRPr="00F33BFC">
          <w:rPr>
            <w:rStyle w:val="Hyperlink"/>
            <w:noProof/>
          </w:rPr>
          <w:t>8</w:t>
        </w:r>
        <w:r>
          <w:rPr>
            <w:rFonts w:asciiTheme="minorHAnsi" w:eastAsiaTheme="minorEastAsia" w:hAnsiTheme="minorHAnsi" w:cstheme="minorBidi"/>
            <w:noProof/>
            <w:sz w:val="22"/>
            <w:lang w:eastAsia="zh-TW"/>
          </w:rPr>
          <w:tab/>
        </w:r>
        <w:r w:rsidRPr="00F33BFC">
          <w:rPr>
            <w:rStyle w:val="Hyperlink"/>
            <w:noProof/>
          </w:rPr>
          <w:t>Glossary</w:t>
        </w:r>
        <w:r>
          <w:rPr>
            <w:noProof/>
            <w:webHidden/>
          </w:rPr>
          <w:tab/>
        </w:r>
        <w:r>
          <w:rPr>
            <w:noProof/>
            <w:webHidden/>
          </w:rPr>
          <w:fldChar w:fldCharType="begin"/>
        </w:r>
        <w:r>
          <w:rPr>
            <w:noProof/>
            <w:webHidden/>
          </w:rPr>
          <w:instrText xml:space="preserve"> PAGEREF _Toc347483396 \h </w:instrText>
        </w:r>
        <w:r>
          <w:rPr>
            <w:noProof/>
            <w:webHidden/>
          </w:rPr>
        </w:r>
        <w:r>
          <w:rPr>
            <w:noProof/>
            <w:webHidden/>
          </w:rPr>
          <w:fldChar w:fldCharType="separate"/>
        </w:r>
        <w:r>
          <w:rPr>
            <w:noProof/>
            <w:webHidden/>
          </w:rPr>
          <w:t>6</w:t>
        </w:r>
        <w:r>
          <w:rPr>
            <w:noProof/>
            <w:webHidden/>
          </w:rPr>
          <w:fldChar w:fldCharType="end"/>
        </w:r>
      </w:hyperlink>
    </w:p>
    <w:p w14:paraId="6E8F286A" w14:textId="77777777" w:rsidR="005F58CC" w:rsidRDefault="005F58CC">
      <w:pPr>
        <w:pStyle w:val="Verzeichnis1"/>
        <w:rPr>
          <w:rFonts w:asciiTheme="minorHAnsi" w:eastAsiaTheme="minorEastAsia" w:hAnsiTheme="minorHAnsi" w:cstheme="minorBidi"/>
          <w:b w:val="0"/>
          <w:noProof/>
          <w:sz w:val="22"/>
          <w:lang w:eastAsia="zh-TW"/>
        </w:rPr>
      </w:pPr>
      <w:hyperlink w:anchor="_Toc347483397" w:history="1">
        <w:r w:rsidRPr="00F33BFC">
          <w:rPr>
            <w:rStyle w:val="Hyperlink"/>
            <w:noProof/>
          </w:rPr>
          <w:t>II.</w:t>
        </w:r>
        <w:r>
          <w:rPr>
            <w:rFonts w:asciiTheme="minorHAnsi" w:eastAsiaTheme="minorEastAsia" w:hAnsiTheme="minorHAnsi" w:cstheme="minorBidi"/>
            <w:b w:val="0"/>
            <w:noProof/>
            <w:sz w:val="22"/>
            <w:lang w:eastAsia="zh-TW"/>
          </w:rPr>
          <w:tab/>
        </w:r>
        <w:r w:rsidRPr="00F33BFC">
          <w:rPr>
            <w:rStyle w:val="Hyperlink"/>
            <w:noProof/>
          </w:rPr>
          <w:t>Structure of BA XML Receipt Advice</w:t>
        </w:r>
        <w:r>
          <w:rPr>
            <w:noProof/>
            <w:webHidden/>
          </w:rPr>
          <w:tab/>
        </w:r>
        <w:r>
          <w:rPr>
            <w:noProof/>
            <w:webHidden/>
          </w:rPr>
          <w:fldChar w:fldCharType="begin"/>
        </w:r>
        <w:r>
          <w:rPr>
            <w:noProof/>
            <w:webHidden/>
          </w:rPr>
          <w:instrText xml:space="preserve"> PAGEREF _Toc347483397 \h </w:instrText>
        </w:r>
        <w:r>
          <w:rPr>
            <w:noProof/>
            <w:webHidden/>
          </w:rPr>
        </w:r>
        <w:r>
          <w:rPr>
            <w:noProof/>
            <w:webHidden/>
          </w:rPr>
          <w:fldChar w:fldCharType="separate"/>
        </w:r>
        <w:r>
          <w:rPr>
            <w:noProof/>
            <w:webHidden/>
          </w:rPr>
          <w:t>8</w:t>
        </w:r>
        <w:r>
          <w:rPr>
            <w:noProof/>
            <w:webHidden/>
          </w:rPr>
          <w:fldChar w:fldCharType="end"/>
        </w:r>
      </w:hyperlink>
    </w:p>
    <w:p w14:paraId="050E6BEA" w14:textId="77777777" w:rsidR="005F58CC" w:rsidRDefault="005F58CC">
      <w:pPr>
        <w:pStyle w:val="Verzeichnis2"/>
        <w:rPr>
          <w:rFonts w:asciiTheme="minorHAnsi" w:eastAsiaTheme="minorEastAsia" w:hAnsiTheme="minorHAnsi" w:cstheme="minorBidi"/>
          <w:noProof/>
          <w:sz w:val="22"/>
          <w:lang w:eastAsia="zh-TW"/>
        </w:rPr>
      </w:pPr>
      <w:hyperlink w:anchor="_Toc347483398" w:history="1">
        <w:r w:rsidRPr="00F33BFC">
          <w:rPr>
            <w:rStyle w:val="Hyperlink"/>
            <w:noProof/>
          </w:rPr>
          <w:t>1</w:t>
        </w:r>
        <w:r>
          <w:rPr>
            <w:rFonts w:asciiTheme="minorHAnsi" w:eastAsiaTheme="minorEastAsia" w:hAnsiTheme="minorHAnsi" w:cstheme="minorBidi"/>
            <w:noProof/>
            <w:sz w:val="22"/>
            <w:lang w:eastAsia="zh-TW"/>
          </w:rPr>
          <w:tab/>
        </w:r>
        <w:r w:rsidRPr="00F33BFC">
          <w:rPr>
            <w:rStyle w:val="Hyperlink"/>
            <w:noProof/>
          </w:rPr>
          <w:t>CI_ReceiptAdvice</w:t>
        </w:r>
        <w:r>
          <w:rPr>
            <w:noProof/>
            <w:webHidden/>
          </w:rPr>
          <w:tab/>
        </w:r>
        <w:r>
          <w:rPr>
            <w:noProof/>
            <w:webHidden/>
          </w:rPr>
          <w:fldChar w:fldCharType="begin"/>
        </w:r>
        <w:r>
          <w:rPr>
            <w:noProof/>
            <w:webHidden/>
          </w:rPr>
          <w:instrText xml:space="preserve"> PAGEREF _Toc347483398 \h </w:instrText>
        </w:r>
        <w:r>
          <w:rPr>
            <w:noProof/>
            <w:webHidden/>
          </w:rPr>
        </w:r>
        <w:r>
          <w:rPr>
            <w:noProof/>
            <w:webHidden/>
          </w:rPr>
          <w:fldChar w:fldCharType="separate"/>
        </w:r>
        <w:r>
          <w:rPr>
            <w:noProof/>
            <w:webHidden/>
          </w:rPr>
          <w:t>8</w:t>
        </w:r>
        <w:r>
          <w:rPr>
            <w:noProof/>
            <w:webHidden/>
          </w:rPr>
          <w:fldChar w:fldCharType="end"/>
        </w:r>
      </w:hyperlink>
    </w:p>
    <w:p w14:paraId="154E97CC" w14:textId="77777777" w:rsidR="005F58CC" w:rsidRDefault="005F58CC">
      <w:pPr>
        <w:pStyle w:val="Verzeichnis2"/>
        <w:rPr>
          <w:rFonts w:asciiTheme="minorHAnsi" w:eastAsiaTheme="minorEastAsia" w:hAnsiTheme="minorHAnsi" w:cstheme="minorBidi"/>
          <w:noProof/>
          <w:sz w:val="22"/>
          <w:lang w:eastAsia="zh-TW"/>
        </w:rPr>
      </w:pPr>
      <w:hyperlink w:anchor="_Toc347483399" w:history="1">
        <w:r w:rsidRPr="00F33BFC">
          <w:rPr>
            <w:rStyle w:val="Hyperlink"/>
            <w:noProof/>
          </w:rPr>
          <w:t>2</w:t>
        </w:r>
        <w:r>
          <w:rPr>
            <w:rFonts w:asciiTheme="minorHAnsi" w:eastAsiaTheme="minorEastAsia" w:hAnsiTheme="minorHAnsi" w:cstheme="minorBidi"/>
            <w:noProof/>
            <w:sz w:val="22"/>
            <w:lang w:eastAsia="zh-TW"/>
          </w:rPr>
          <w:tab/>
        </w:r>
        <w:r w:rsidRPr="00F33BFC">
          <w:rPr>
            <w:rStyle w:val="Hyperlink"/>
            <w:noProof/>
          </w:rPr>
          <w:t>as:CIExchangedDocumentContext</w:t>
        </w:r>
        <w:r>
          <w:rPr>
            <w:noProof/>
            <w:webHidden/>
          </w:rPr>
          <w:tab/>
        </w:r>
        <w:r>
          <w:rPr>
            <w:noProof/>
            <w:webHidden/>
          </w:rPr>
          <w:fldChar w:fldCharType="begin"/>
        </w:r>
        <w:r>
          <w:rPr>
            <w:noProof/>
            <w:webHidden/>
          </w:rPr>
          <w:instrText xml:space="preserve"> PAGEREF _Toc347483399 \h </w:instrText>
        </w:r>
        <w:r>
          <w:rPr>
            <w:noProof/>
            <w:webHidden/>
          </w:rPr>
        </w:r>
        <w:r>
          <w:rPr>
            <w:noProof/>
            <w:webHidden/>
          </w:rPr>
          <w:fldChar w:fldCharType="separate"/>
        </w:r>
        <w:r>
          <w:rPr>
            <w:noProof/>
            <w:webHidden/>
          </w:rPr>
          <w:t>9</w:t>
        </w:r>
        <w:r>
          <w:rPr>
            <w:noProof/>
            <w:webHidden/>
          </w:rPr>
          <w:fldChar w:fldCharType="end"/>
        </w:r>
      </w:hyperlink>
    </w:p>
    <w:p w14:paraId="032231E6" w14:textId="77777777" w:rsidR="005F58CC" w:rsidRDefault="005F58CC">
      <w:pPr>
        <w:pStyle w:val="Verzeichnis3"/>
        <w:rPr>
          <w:rFonts w:asciiTheme="minorHAnsi" w:eastAsiaTheme="minorEastAsia" w:hAnsiTheme="minorHAnsi" w:cstheme="minorBidi"/>
          <w:noProof/>
          <w:sz w:val="22"/>
          <w:lang w:eastAsia="zh-TW"/>
        </w:rPr>
      </w:pPr>
      <w:hyperlink w:anchor="_Toc347483400" w:history="1">
        <w:r w:rsidRPr="00F33BFC">
          <w:rPr>
            <w:rStyle w:val="Hyperlink"/>
            <w:noProof/>
          </w:rPr>
          <w:t>2.1</w:t>
        </w:r>
        <w:r>
          <w:rPr>
            <w:rFonts w:asciiTheme="minorHAnsi" w:eastAsiaTheme="minorEastAsia" w:hAnsiTheme="minorHAnsi" w:cstheme="minorBidi"/>
            <w:noProof/>
            <w:sz w:val="22"/>
            <w:lang w:eastAsia="zh-TW"/>
          </w:rPr>
          <w:tab/>
        </w:r>
        <w:r w:rsidRPr="00F33BFC">
          <w:rPr>
            <w:rStyle w:val="Hyperlink"/>
            <w:noProof/>
          </w:rPr>
          <w:t>asram:ApplicationSpecifiedCIDocumentContextParameter</w:t>
        </w:r>
        <w:r>
          <w:rPr>
            <w:noProof/>
            <w:webHidden/>
          </w:rPr>
          <w:tab/>
        </w:r>
        <w:r>
          <w:rPr>
            <w:noProof/>
            <w:webHidden/>
          </w:rPr>
          <w:fldChar w:fldCharType="begin"/>
        </w:r>
        <w:r>
          <w:rPr>
            <w:noProof/>
            <w:webHidden/>
          </w:rPr>
          <w:instrText xml:space="preserve"> PAGEREF _Toc347483400 \h </w:instrText>
        </w:r>
        <w:r>
          <w:rPr>
            <w:noProof/>
            <w:webHidden/>
          </w:rPr>
        </w:r>
        <w:r>
          <w:rPr>
            <w:noProof/>
            <w:webHidden/>
          </w:rPr>
          <w:fldChar w:fldCharType="separate"/>
        </w:r>
        <w:r>
          <w:rPr>
            <w:noProof/>
            <w:webHidden/>
          </w:rPr>
          <w:t>9</w:t>
        </w:r>
        <w:r>
          <w:rPr>
            <w:noProof/>
            <w:webHidden/>
          </w:rPr>
          <w:fldChar w:fldCharType="end"/>
        </w:r>
      </w:hyperlink>
    </w:p>
    <w:p w14:paraId="51E0EE4A"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01" w:history="1">
        <w:r w:rsidRPr="00F33BFC">
          <w:rPr>
            <w:rStyle w:val="Hyperlink"/>
            <w:noProof/>
          </w:rPr>
          <w:t>2.1.1</w:t>
        </w:r>
        <w:r>
          <w:rPr>
            <w:rFonts w:asciiTheme="minorHAnsi" w:eastAsiaTheme="minorEastAsia" w:hAnsiTheme="minorHAnsi" w:cstheme="minorBidi"/>
            <w:noProof/>
            <w:sz w:val="22"/>
            <w:lang w:eastAsia="zh-TW"/>
          </w:rPr>
          <w:tab/>
        </w:r>
        <w:r w:rsidRPr="00F33BFC">
          <w:rPr>
            <w:rStyle w:val="Hyperlink"/>
            <w:noProof/>
          </w:rPr>
          <w:t>asram:SpecifiedCIDocumentVersion</w:t>
        </w:r>
        <w:r>
          <w:rPr>
            <w:noProof/>
            <w:webHidden/>
          </w:rPr>
          <w:tab/>
        </w:r>
        <w:r>
          <w:rPr>
            <w:noProof/>
            <w:webHidden/>
          </w:rPr>
          <w:fldChar w:fldCharType="begin"/>
        </w:r>
        <w:r>
          <w:rPr>
            <w:noProof/>
            <w:webHidden/>
          </w:rPr>
          <w:instrText xml:space="preserve"> PAGEREF _Toc347483401 \h </w:instrText>
        </w:r>
        <w:r>
          <w:rPr>
            <w:noProof/>
            <w:webHidden/>
          </w:rPr>
        </w:r>
        <w:r>
          <w:rPr>
            <w:noProof/>
            <w:webHidden/>
          </w:rPr>
          <w:fldChar w:fldCharType="separate"/>
        </w:r>
        <w:r>
          <w:rPr>
            <w:noProof/>
            <w:webHidden/>
          </w:rPr>
          <w:t>10</w:t>
        </w:r>
        <w:r>
          <w:rPr>
            <w:noProof/>
            <w:webHidden/>
          </w:rPr>
          <w:fldChar w:fldCharType="end"/>
        </w:r>
      </w:hyperlink>
    </w:p>
    <w:p w14:paraId="3D226D65" w14:textId="77777777" w:rsidR="005F58CC" w:rsidRDefault="005F58CC">
      <w:pPr>
        <w:pStyle w:val="Verzeichnis3"/>
        <w:rPr>
          <w:rFonts w:asciiTheme="minorHAnsi" w:eastAsiaTheme="minorEastAsia" w:hAnsiTheme="minorHAnsi" w:cstheme="minorBidi"/>
          <w:noProof/>
          <w:sz w:val="22"/>
          <w:lang w:eastAsia="zh-TW"/>
        </w:rPr>
      </w:pPr>
      <w:hyperlink w:anchor="_Toc347483402" w:history="1">
        <w:r w:rsidRPr="00F33BFC">
          <w:rPr>
            <w:rStyle w:val="Hyperlink"/>
            <w:noProof/>
          </w:rPr>
          <w:t>2.2</w:t>
        </w:r>
        <w:r>
          <w:rPr>
            <w:rFonts w:asciiTheme="minorHAnsi" w:eastAsiaTheme="minorEastAsia" w:hAnsiTheme="minorHAnsi" w:cstheme="minorBidi"/>
            <w:noProof/>
            <w:sz w:val="22"/>
            <w:lang w:eastAsia="zh-TW"/>
          </w:rPr>
          <w:tab/>
        </w:r>
        <w:r w:rsidRPr="00F33BFC">
          <w:rPr>
            <w:rStyle w:val="Hyperlink"/>
            <w:noProof/>
          </w:rPr>
          <w:t>asram:SubsetSpecifiedCIDocumentContextParameter</w:t>
        </w:r>
        <w:r>
          <w:rPr>
            <w:noProof/>
            <w:webHidden/>
          </w:rPr>
          <w:tab/>
        </w:r>
        <w:r>
          <w:rPr>
            <w:noProof/>
            <w:webHidden/>
          </w:rPr>
          <w:fldChar w:fldCharType="begin"/>
        </w:r>
        <w:r>
          <w:rPr>
            <w:noProof/>
            <w:webHidden/>
          </w:rPr>
          <w:instrText xml:space="preserve"> PAGEREF _Toc347483402 \h </w:instrText>
        </w:r>
        <w:r>
          <w:rPr>
            <w:noProof/>
            <w:webHidden/>
          </w:rPr>
        </w:r>
        <w:r>
          <w:rPr>
            <w:noProof/>
            <w:webHidden/>
          </w:rPr>
          <w:fldChar w:fldCharType="separate"/>
        </w:r>
        <w:r>
          <w:rPr>
            <w:noProof/>
            <w:webHidden/>
          </w:rPr>
          <w:t>10</w:t>
        </w:r>
        <w:r>
          <w:rPr>
            <w:noProof/>
            <w:webHidden/>
          </w:rPr>
          <w:fldChar w:fldCharType="end"/>
        </w:r>
      </w:hyperlink>
    </w:p>
    <w:p w14:paraId="6CCB845F" w14:textId="77777777" w:rsidR="005F58CC" w:rsidRDefault="005F58CC">
      <w:pPr>
        <w:pStyle w:val="Verzeichnis2"/>
        <w:rPr>
          <w:rFonts w:asciiTheme="minorHAnsi" w:eastAsiaTheme="minorEastAsia" w:hAnsiTheme="minorHAnsi" w:cstheme="minorBidi"/>
          <w:noProof/>
          <w:sz w:val="22"/>
          <w:lang w:eastAsia="zh-TW"/>
        </w:rPr>
      </w:pPr>
      <w:hyperlink w:anchor="_Toc347483403" w:history="1">
        <w:r w:rsidRPr="00F33BFC">
          <w:rPr>
            <w:rStyle w:val="Hyperlink"/>
            <w:noProof/>
          </w:rPr>
          <w:t>3</w:t>
        </w:r>
        <w:r>
          <w:rPr>
            <w:rFonts w:asciiTheme="minorHAnsi" w:eastAsiaTheme="minorEastAsia" w:hAnsiTheme="minorHAnsi" w:cstheme="minorBidi"/>
            <w:noProof/>
            <w:sz w:val="22"/>
            <w:lang w:eastAsia="zh-TW"/>
          </w:rPr>
          <w:tab/>
        </w:r>
        <w:r w:rsidRPr="00F33BFC">
          <w:rPr>
            <w:rStyle w:val="Hyperlink"/>
            <w:noProof/>
          </w:rPr>
          <w:t>as:CIRAExchangedDocument</w:t>
        </w:r>
        <w:r>
          <w:rPr>
            <w:noProof/>
            <w:webHidden/>
          </w:rPr>
          <w:tab/>
        </w:r>
        <w:r>
          <w:rPr>
            <w:noProof/>
            <w:webHidden/>
          </w:rPr>
          <w:fldChar w:fldCharType="begin"/>
        </w:r>
        <w:r>
          <w:rPr>
            <w:noProof/>
            <w:webHidden/>
          </w:rPr>
          <w:instrText xml:space="preserve"> PAGEREF _Toc347483403 \h </w:instrText>
        </w:r>
        <w:r>
          <w:rPr>
            <w:noProof/>
            <w:webHidden/>
          </w:rPr>
        </w:r>
        <w:r>
          <w:rPr>
            <w:noProof/>
            <w:webHidden/>
          </w:rPr>
          <w:fldChar w:fldCharType="separate"/>
        </w:r>
        <w:r>
          <w:rPr>
            <w:noProof/>
            <w:webHidden/>
          </w:rPr>
          <w:t>12</w:t>
        </w:r>
        <w:r>
          <w:rPr>
            <w:noProof/>
            <w:webHidden/>
          </w:rPr>
          <w:fldChar w:fldCharType="end"/>
        </w:r>
      </w:hyperlink>
    </w:p>
    <w:p w14:paraId="56A211B1" w14:textId="77777777" w:rsidR="005F58CC" w:rsidRDefault="005F58CC">
      <w:pPr>
        <w:pStyle w:val="Verzeichnis3"/>
        <w:rPr>
          <w:rFonts w:asciiTheme="minorHAnsi" w:eastAsiaTheme="minorEastAsia" w:hAnsiTheme="minorHAnsi" w:cstheme="minorBidi"/>
          <w:noProof/>
          <w:sz w:val="22"/>
          <w:lang w:eastAsia="zh-TW"/>
        </w:rPr>
      </w:pPr>
      <w:hyperlink w:anchor="_Toc347483404" w:history="1">
        <w:r w:rsidRPr="00F33BFC">
          <w:rPr>
            <w:rStyle w:val="Hyperlink"/>
            <w:noProof/>
          </w:rPr>
          <w:t>3.1</w:t>
        </w:r>
        <w:r>
          <w:rPr>
            <w:rFonts w:asciiTheme="minorHAnsi" w:eastAsiaTheme="minorEastAsia" w:hAnsiTheme="minorHAnsi" w:cstheme="minorBidi"/>
            <w:noProof/>
            <w:sz w:val="22"/>
            <w:lang w:eastAsia="zh-TW"/>
          </w:rPr>
          <w:tab/>
        </w:r>
        <w:r w:rsidRPr="00F33BFC">
          <w:rPr>
            <w:rStyle w:val="Hyperlink"/>
            <w:noProof/>
          </w:rPr>
          <w:t>asram:RecipientCITradeParty</w:t>
        </w:r>
        <w:r>
          <w:rPr>
            <w:noProof/>
            <w:webHidden/>
          </w:rPr>
          <w:tab/>
        </w:r>
        <w:r>
          <w:rPr>
            <w:noProof/>
            <w:webHidden/>
          </w:rPr>
          <w:fldChar w:fldCharType="begin"/>
        </w:r>
        <w:r>
          <w:rPr>
            <w:noProof/>
            <w:webHidden/>
          </w:rPr>
          <w:instrText xml:space="preserve"> PAGEREF _Toc347483404 \h </w:instrText>
        </w:r>
        <w:r>
          <w:rPr>
            <w:noProof/>
            <w:webHidden/>
          </w:rPr>
        </w:r>
        <w:r>
          <w:rPr>
            <w:noProof/>
            <w:webHidden/>
          </w:rPr>
          <w:fldChar w:fldCharType="separate"/>
        </w:r>
        <w:r>
          <w:rPr>
            <w:noProof/>
            <w:webHidden/>
          </w:rPr>
          <w:t>13</w:t>
        </w:r>
        <w:r>
          <w:rPr>
            <w:noProof/>
            <w:webHidden/>
          </w:rPr>
          <w:fldChar w:fldCharType="end"/>
        </w:r>
      </w:hyperlink>
    </w:p>
    <w:p w14:paraId="228DA3C5" w14:textId="77777777" w:rsidR="005F58CC" w:rsidRDefault="005F58CC">
      <w:pPr>
        <w:pStyle w:val="Verzeichnis3"/>
        <w:rPr>
          <w:rFonts w:asciiTheme="minorHAnsi" w:eastAsiaTheme="minorEastAsia" w:hAnsiTheme="minorHAnsi" w:cstheme="minorBidi"/>
          <w:noProof/>
          <w:sz w:val="22"/>
          <w:lang w:eastAsia="zh-TW"/>
        </w:rPr>
      </w:pPr>
      <w:hyperlink w:anchor="_Toc347483405" w:history="1">
        <w:r w:rsidRPr="00F33BFC">
          <w:rPr>
            <w:rStyle w:val="Hyperlink"/>
            <w:noProof/>
          </w:rPr>
          <w:t>3.2</w:t>
        </w:r>
        <w:r>
          <w:rPr>
            <w:rFonts w:asciiTheme="minorHAnsi" w:eastAsiaTheme="minorEastAsia" w:hAnsiTheme="minorHAnsi" w:cstheme="minorBidi"/>
            <w:noProof/>
            <w:sz w:val="22"/>
            <w:lang w:eastAsia="zh-TW"/>
          </w:rPr>
          <w:tab/>
        </w:r>
        <w:r w:rsidRPr="00F33BFC">
          <w:rPr>
            <w:rStyle w:val="Hyperlink"/>
            <w:noProof/>
          </w:rPr>
          <w:t>asram:SenderCITradeParty</w:t>
        </w:r>
        <w:r>
          <w:rPr>
            <w:noProof/>
            <w:webHidden/>
          </w:rPr>
          <w:tab/>
        </w:r>
        <w:r>
          <w:rPr>
            <w:noProof/>
            <w:webHidden/>
          </w:rPr>
          <w:fldChar w:fldCharType="begin"/>
        </w:r>
        <w:r>
          <w:rPr>
            <w:noProof/>
            <w:webHidden/>
          </w:rPr>
          <w:instrText xml:space="preserve"> PAGEREF _Toc347483405 \h </w:instrText>
        </w:r>
        <w:r>
          <w:rPr>
            <w:noProof/>
            <w:webHidden/>
          </w:rPr>
        </w:r>
        <w:r>
          <w:rPr>
            <w:noProof/>
            <w:webHidden/>
          </w:rPr>
          <w:fldChar w:fldCharType="separate"/>
        </w:r>
        <w:r>
          <w:rPr>
            <w:noProof/>
            <w:webHidden/>
          </w:rPr>
          <w:t>13</w:t>
        </w:r>
        <w:r>
          <w:rPr>
            <w:noProof/>
            <w:webHidden/>
          </w:rPr>
          <w:fldChar w:fldCharType="end"/>
        </w:r>
      </w:hyperlink>
    </w:p>
    <w:p w14:paraId="2ED088B2" w14:textId="77777777" w:rsidR="005F58CC" w:rsidRDefault="005F58CC">
      <w:pPr>
        <w:pStyle w:val="Verzeichnis2"/>
        <w:rPr>
          <w:rFonts w:asciiTheme="minorHAnsi" w:eastAsiaTheme="minorEastAsia" w:hAnsiTheme="minorHAnsi" w:cstheme="minorBidi"/>
          <w:noProof/>
          <w:sz w:val="22"/>
          <w:lang w:eastAsia="zh-TW"/>
        </w:rPr>
      </w:pPr>
      <w:hyperlink w:anchor="_Toc347483406" w:history="1">
        <w:r w:rsidRPr="00F33BFC">
          <w:rPr>
            <w:rStyle w:val="Hyperlink"/>
            <w:noProof/>
          </w:rPr>
          <w:t>4</w:t>
        </w:r>
        <w:r>
          <w:rPr>
            <w:rFonts w:asciiTheme="minorHAnsi" w:eastAsiaTheme="minorEastAsia" w:hAnsiTheme="minorHAnsi" w:cstheme="minorBidi"/>
            <w:noProof/>
            <w:sz w:val="22"/>
            <w:lang w:eastAsia="zh-TW"/>
          </w:rPr>
          <w:tab/>
        </w:r>
        <w:r w:rsidRPr="00F33BFC">
          <w:rPr>
            <w:rStyle w:val="Hyperlink"/>
            <w:noProof/>
          </w:rPr>
          <w:t>as:CIRASupplyChainTradeTransaction</w:t>
        </w:r>
        <w:r>
          <w:rPr>
            <w:noProof/>
            <w:webHidden/>
          </w:rPr>
          <w:tab/>
        </w:r>
        <w:r>
          <w:rPr>
            <w:noProof/>
            <w:webHidden/>
          </w:rPr>
          <w:fldChar w:fldCharType="begin"/>
        </w:r>
        <w:r>
          <w:rPr>
            <w:noProof/>
            <w:webHidden/>
          </w:rPr>
          <w:instrText xml:space="preserve"> PAGEREF _Toc347483406 \h </w:instrText>
        </w:r>
        <w:r>
          <w:rPr>
            <w:noProof/>
            <w:webHidden/>
          </w:rPr>
        </w:r>
        <w:r>
          <w:rPr>
            <w:noProof/>
            <w:webHidden/>
          </w:rPr>
          <w:fldChar w:fldCharType="separate"/>
        </w:r>
        <w:r>
          <w:rPr>
            <w:noProof/>
            <w:webHidden/>
          </w:rPr>
          <w:t>14</w:t>
        </w:r>
        <w:r>
          <w:rPr>
            <w:noProof/>
            <w:webHidden/>
          </w:rPr>
          <w:fldChar w:fldCharType="end"/>
        </w:r>
      </w:hyperlink>
    </w:p>
    <w:p w14:paraId="1118DD1F" w14:textId="77777777" w:rsidR="005F58CC" w:rsidRDefault="005F58CC">
      <w:pPr>
        <w:pStyle w:val="Verzeichnis3"/>
        <w:rPr>
          <w:rFonts w:asciiTheme="minorHAnsi" w:eastAsiaTheme="minorEastAsia" w:hAnsiTheme="minorHAnsi" w:cstheme="minorBidi"/>
          <w:noProof/>
          <w:sz w:val="22"/>
          <w:lang w:eastAsia="zh-TW"/>
        </w:rPr>
      </w:pPr>
      <w:hyperlink w:anchor="_Toc347483407" w:history="1">
        <w:r w:rsidRPr="00F33BFC">
          <w:rPr>
            <w:rStyle w:val="Hyperlink"/>
            <w:noProof/>
          </w:rPr>
          <w:t>4.1</w:t>
        </w:r>
        <w:r>
          <w:rPr>
            <w:rFonts w:asciiTheme="minorHAnsi" w:eastAsiaTheme="minorEastAsia" w:hAnsiTheme="minorHAnsi" w:cstheme="minorBidi"/>
            <w:noProof/>
            <w:sz w:val="22"/>
            <w:lang w:eastAsia="zh-TW"/>
          </w:rPr>
          <w:tab/>
        </w:r>
        <w:r w:rsidRPr="00F33BFC">
          <w:rPr>
            <w:rStyle w:val="Hyperlink"/>
            <w:noProof/>
          </w:rPr>
          <w:t>asram:ApplicableCIRAHSupplyChainTradeAgreement</w:t>
        </w:r>
        <w:r>
          <w:rPr>
            <w:noProof/>
            <w:webHidden/>
          </w:rPr>
          <w:tab/>
        </w:r>
        <w:r>
          <w:rPr>
            <w:noProof/>
            <w:webHidden/>
          </w:rPr>
          <w:fldChar w:fldCharType="begin"/>
        </w:r>
        <w:r>
          <w:rPr>
            <w:noProof/>
            <w:webHidden/>
          </w:rPr>
          <w:instrText xml:space="preserve"> PAGEREF _Toc347483407 \h </w:instrText>
        </w:r>
        <w:r>
          <w:rPr>
            <w:noProof/>
            <w:webHidden/>
          </w:rPr>
        </w:r>
        <w:r>
          <w:rPr>
            <w:noProof/>
            <w:webHidden/>
          </w:rPr>
          <w:fldChar w:fldCharType="separate"/>
        </w:r>
        <w:r>
          <w:rPr>
            <w:noProof/>
            <w:webHidden/>
          </w:rPr>
          <w:t>14</w:t>
        </w:r>
        <w:r>
          <w:rPr>
            <w:noProof/>
            <w:webHidden/>
          </w:rPr>
          <w:fldChar w:fldCharType="end"/>
        </w:r>
      </w:hyperlink>
    </w:p>
    <w:p w14:paraId="01E7BA8B"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08" w:history="1">
        <w:r w:rsidRPr="00F33BFC">
          <w:rPr>
            <w:rStyle w:val="Hyperlink"/>
            <w:noProof/>
          </w:rPr>
          <w:t>4.1.1</w:t>
        </w:r>
        <w:r>
          <w:rPr>
            <w:rFonts w:asciiTheme="minorHAnsi" w:eastAsiaTheme="minorEastAsia" w:hAnsiTheme="minorHAnsi" w:cstheme="minorBidi"/>
            <w:noProof/>
            <w:sz w:val="22"/>
            <w:lang w:eastAsia="zh-TW"/>
          </w:rPr>
          <w:tab/>
        </w:r>
        <w:r w:rsidRPr="00F33BFC">
          <w:rPr>
            <w:rStyle w:val="Hyperlink"/>
            <w:noProof/>
          </w:rPr>
          <w:t>asram:AdditionalReferencedCIReferencedDocument</w:t>
        </w:r>
        <w:r>
          <w:rPr>
            <w:noProof/>
            <w:webHidden/>
          </w:rPr>
          <w:tab/>
        </w:r>
        <w:r>
          <w:rPr>
            <w:noProof/>
            <w:webHidden/>
          </w:rPr>
          <w:fldChar w:fldCharType="begin"/>
        </w:r>
        <w:r>
          <w:rPr>
            <w:noProof/>
            <w:webHidden/>
          </w:rPr>
          <w:instrText xml:space="preserve"> PAGEREF _Toc347483408 \h </w:instrText>
        </w:r>
        <w:r>
          <w:rPr>
            <w:noProof/>
            <w:webHidden/>
          </w:rPr>
        </w:r>
        <w:r>
          <w:rPr>
            <w:noProof/>
            <w:webHidden/>
          </w:rPr>
          <w:fldChar w:fldCharType="separate"/>
        </w:r>
        <w:r>
          <w:rPr>
            <w:noProof/>
            <w:webHidden/>
          </w:rPr>
          <w:t>15</w:t>
        </w:r>
        <w:r>
          <w:rPr>
            <w:noProof/>
            <w:webHidden/>
          </w:rPr>
          <w:fldChar w:fldCharType="end"/>
        </w:r>
      </w:hyperlink>
    </w:p>
    <w:p w14:paraId="31EC1687" w14:textId="77777777" w:rsidR="005F58CC" w:rsidRDefault="005F58CC">
      <w:pPr>
        <w:pStyle w:val="Verzeichnis3"/>
        <w:rPr>
          <w:rFonts w:asciiTheme="minorHAnsi" w:eastAsiaTheme="minorEastAsia" w:hAnsiTheme="minorHAnsi" w:cstheme="minorBidi"/>
          <w:noProof/>
          <w:sz w:val="22"/>
          <w:lang w:eastAsia="zh-TW"/>
        </w:rPr>
      </w:pPr>
      <w:hyperlink w:anchor="_Toc347483409" w:history="1">
        <w:r w:rsidRPr="00F33BFC">
          <w:rPr>
            <w:rStyle w:val="Hyperlink"/>
            <w:noProof/>
          </w:rPr>
          <w:t>4.2</w:t>
        </w:r>
        <w:r>
          <w:rPr>
            <w:rFonts w:asciiTheme="minorHAnsi" w:eastAsiaTheme="minorEastAsia" w:hAnsiTheme="minorHAnsi" w:cstheme="minorBidi"/>
            <w:noProof/>
            <w:sz w:val="22"/>
            <w:lang w:eastAsia="zh-TW"/>
          </w:rPr>
          <w:tab/>
        </w:r>
        <w:r w:rsidRPr="00F33BFC">
          <w:rPr>
            <w:rStyle w:val="Hyperlink"/>
            <w:noProof/>
          </w:rPr>
          <w:t>asram:ApplicableCIRAHSupplyChainTradeDelivery</w:t>
        </w:r>
        <w:r>
          <w:rPr>
            <w:noProof/>
            <w:webHidden/>
          </w:rPr>
          <w:tab/>
        </w:r>
        <w:r>
          <w:rPr>
            <w:noProof/>
            <w:webHidden/>
          </w:rPr>
          <w:fldChar w:fldCharType="begin"/>
        </w:r>
        <w:r>
          <w:rPr>
            <w:noProof/>
            <w:webHidden/>
          </w:rPr>
          <w:instrText xml:space="preserve"> PAGEREF _Toc347483409 \h </w:instrText>
        </w:r>
        <w:r>
          <w:rPr>
            <w:noProof/>
            <w:webHidden/>
          </w:rPr>
        </w:r>
        <w:r>
          <w:rPr>
            <w:noProof/>
            <w:webHidden/>
          </w:rPr>
          <w:fldChar w:fldCharType="separate"/>
        </w:r>
        <w:r>
          <w:rPr>
            <w:noProof/>
            <w:webHidden/>
          </w:rPr>
          <w:t>16</w:t>
        </w:r>
        <w:r>
          <w:rPr>
            <w:noProof/>
            <w:webHidden/>
          </w:rPr>
          <w:fldChar w:fldCharType="end"/>
        </w:r>
      </w:hyperlink>
    </w:p>
    <w:p w14:paraId="4928FD14"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10" w:history="1">
        <w:r w:rsidRPr="00F33BFC">
          <w:rPr>
            <w:rStyle w:val="Hyperlink"/>
            <w:noProof/>
          </w:rPr>
          <w:t>4.2.1</w:t>
        </w:r>
        <w:r>
          <w:rPr>
            <w:rFonts w:asciiTheme="minorHAnsi" w:eastAsiaTheme="minorEastAsia" w:hAnsiTheme="minorHAnsi" w:cstheme="minorBidi"/>
            <w:noProof/>
            <w:sz w:val="22"/>
            <w:lang w:eastAsia="zh-TW"/>
          </w:rPr>
          <w:tab/>
        </w:r>
        <w:r w:rsidRPr="00F33BFC">
          <w:rPr>
            <w:rStyle w:val="Hyperlink"/>
            <w:noProof/>
          </w:rPr>
          <w:t>asram:InformationCINote</w:t>
        </w:r>
        <w:r>
          <w:rPr>
            <w:noProof/>
            <w:webHidden/>
          </w:rPr>
          <w:tab/>
        </w:r>
        <w:r>
          <w:rPr>
            <w:noProof/>
            <w:webHidden/>
          </w:rPr>
          <w:fldChar w:fldCharType="begin"/>
        </w:r>
        <w:r>
          <w:rPr>
            <w:noProof/>
            <w:webHidden/>
          </w:rPr>
          <w:instrText xml:space="preserve"> PAGEREF _Toc347483410 \h </w:instrText>
        </w:r>
        <w:r>
          <w:rPr>
            <w:noProof/>
            <w:webHidden/>
          </w:rPr>
        </w:r>
        <w:r>
          <w:rPr>
            <w:noProof/>
            <w:webHidden/>
          </w:rPr>
          <w:fldChar w:fldCharType="separate"/>
        </w:r>
        <w:r>
          <w:rPr>
            <w:noProof/>
            <w:webHidden/>
          </w:rPr>
          <w:t>16</w:t>
        </w:r>
        <w:r>
          <w:rPr>
            <w:noProof/>
            <w:webHidden/>
          </w:rPr>
          <w:fldChar w:fldCharType="end"/>
        </w:r>
      </w:hyperlink>
    </w:p>
    <w:p w14:paraId="4481D669" w14:textId="77777777" w:rsidR="005F58CC" w:rsidRDefault="005F58CC">
      <w:pPr>
        <w:pStyle w:val="Verzeichnis3"/>
        <w:rPr>
          <w:rFonts w:asciiTheme="minorHAnsi" w:eastAsiaTheme="minorEastAsia" w:hAnsiTheme="minorHAnsi" w:cstheme="minorBidi"/>
          <w:noProof/>
          <w:sz w:val="22"/>
          <w:lang w:eastAsia="zh-TW"/>
        </w:rPr>
      </w:pPr>
      <w:hyperlink w:anchor="_Toc347483411" w:history="1">
        <w:r w:rsidRPr="00F33BFC">
          <w:rPr>
            <w:rStyle w:val="Hyperlink"/>
            <w:noProof/>
          </w:rPr>
          <w:t>4.3</w:t>
        </w:r>
        <w:r>
          <w:rPr>
            <w:rFonts w:asciiTheme="minorHAnsi" w:eastAsiaTheme="minorEastAsia" w:hAnsiTheme="minorHAnsi" w:cstheme="minorBidi"/>
            <w:noProof/>
            <w:sz w:val="22"/>
            <w:lang w:eastAsia="zh-TW"/>
          </w:rPr>
          <w:tab/>
        </w:r>
        <w:r w:rsidRPr="00F33BFC">
          <w:rPr>
            <w:rStyle w:val="Hyperlink"/>
            <w:noProof/>
          </w:rPr>
          <w:t>asram:IncludedCIRALSupplyChainTradeLineItem</w:t>
        </w:r>
        <w:r>
          <w:rPr>
            <w:noProof/>
            <w:webHidden/>
          </w:rPr>
          <w:tab/>
        </w:r>
        <w:r>
          <w:rPr>
            <w:noProof/>
            <w:webHidden/>
          </w:rPr>
          <w:fldChar w:fldCharType="begin"/>
        </w:r>
        <w:r>
          <w:rPr>
            <w:noProof/>
            <w:webHidden/>
          </w:rPr>
          <w:instrText xml:space="preserve"> PAGEREF _Toc347483411 \h </w:instrText>
        </w:r>
        <w:r>
          <w:rPr>
            <w:noProof/>
            <w:webHidden/>
          </w:rPr>
        </w:r>
        <w:r>
          <w:rPr>
            <w:noProof/>
            <w:webHidden/>
          </w:rPr>
          <w:fldChar w:fldCharType="separate"/>
        </w:r>
        <w:r>
          <w:rPr>
            <w:noProof/>
            <w:webHidden/>
          </w:rPr>
          <w:t>17</w:t>
        </w:r>
        <w:r>
          <w:rPr>
            <w:noProof/>
            <w:webHidden/>
          </w:rPr>
          <w:fldChar w:fldCharType="end"/>
        </w:r>
      </w:hyperlink>
    </w:p>
    <w:p w14:paraId="440B546F"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12" w:history="1">
        <w:r w:rsidRPr="00F33BFC">
          <w:rPr>
            <w:rStyle w:val="Hyperlink"/>
            <w:noProof/>
          </w:rPr>
          <w:t>4.3.1</w:t>
        </w:r>
        <w:r>
          <w:rPr>
            <w:rFonts w:asciiTheme="minorHAnsi" w:eastAsiaTheme="minorEastAsia" w:hAnsiTheme="minorHAnsi" w:cstheme="minorBidi"/>
            <w:noProof/>
            <w:sz w:val="22"/>
            <w:lang w:eastAsia="zh-TW"/>
          </w:rPr>
          <w:tab/>
        </w:r>
        <w:r w:rsidRPr="00F33BFC">
          <w:rPr>
            <w:rStyle w:val="Hyperlink"/>
            <w:noProof/>
          </w:rPr>
          <w:t>asram:AssociatedCIDocumentLineDocument</w:t>
        </w:r>
        <w:r>
          <w:rPr>
            <w:noProof/>
            <w:webHidden/>
          </w:rPr>
          <w:tab/>
        </w:r>
        <w:r>
          <w:rPr>
            <w:noProof/>
            <w:webHidden/>
          </w:rPr>
          <w:fldChar w:fldCharType="begin"/>
        </w:r>
        <w:r>
          <w:rPr>
            <w:noProof/>
            <w:webHidden/>
          </w:rPr>
          <w:instrText xml:space="preserve"> PAGEREF _Toc347483412 \h </w:instrText>
        </w:r>
        <w:r>
          <w:rPr>
            <w:noProof/>
            <w:webHidden/>
          </w:rPr>
        </w:r>
        <w:r>
          <w:rPr>
            <w:noProof/>
            <w:webHidden/>
          </w:rPr>
          <w:fldChar w:fldCharType="separate"/>
        </w:r>
        <w:r>
          <w:rPr>
            <w:noProof/>
            <w:webHidden/>
          </w:rPr>
          <w:t>17</w:t>
        </w:r>
        <w:r>
          <w:rPr>
            <w:noProof/>
            <w:webHidden/>
          </w:rPr>
          <w:fldChar w:fldCharType="end"/>
        </w:r>
      </w:hyperlink>
    </w:p>
    <w:p w14:paraId="01B2FB72"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13" w:history="1">
        <w:r w:rsidRPr="00F33BFC">
          <w:rPr>
            <w:rStyle w:val="Hyperlink"/>
            <w:noProof/>
          </w:rPr>
          <w:t>4.3.1.1</w:t>
        </w:r>
        <w:r>
          <w:rPr>
            <w:rFonts w:asciiTheme="minorHAnsi" w:eastAsiaTheme="minorEastAsia" w:hAnsiTheme="minorHAnsi" w:cstheme="minorBidi"/>
            <w:noProof/>
            <w:sz w:val="22"/>
            <w:lang w:eastAsia="zh-TW"/>
          </w:rPr>
          <w:tab/>
        </w:r>
        <w:r w:rsidRPr="00F33BFC">
          <w:rPr>
            <w:rStyle w:val="Hyperlink"/>
            <w:noProof/>
          </w:rPr>
          <w:t>asram:Included</w:t>
        </w:r>
        <w:r w:rsidRPr="00F33BFC">
          <w:rPr>
            <w:rStyle w:val="Hyperlink"/>
            <w:rFonts w:cs="Arial"/>
            <w:noProof/>
          </w:rPr>
          <w:t>CINote</w:t>
        </w:r>
        <w:r>
          <w:rPr>
            <w:noProof/>
            <w:webHidden/>
          </w:rPr>
          <w:tab/>
        </w:r>
        <w:r>
          <w:rPr>
            <w:noProof/>
            <w:webHidden/>
          </w:rPr>
          <w:fldChar w:fldCharType="begin"/>
        </w:r>
        <w:r>
          <w:rPr>
            <w:noProof/>
            <w:webHidden/>
          </w:rPr>
          <w:instrText xml:space="preserve"> PAGEREF _Toc347483413 \h </w:instrText>
        </w:r>
        <w:r>
          <w:rPr>
            <w:noProof/>
            <w:webHidden/>
          </w:rPr>
        </w:r>
        <w:r>
          <w:rPr>
            <w:noProof/>
            <w:webHidden/>
          </w:rPr>
          <w:fldChar w:fldCharType="separate"/>
        </w:r>
        <w:r>
          <w:rPr>
            <w:noProof/>
            <w:webHidden/>
          </w:rPr>
          <w:t>18</w:t>
        </w:r>
        <w:r>
          <w:rPr>
            <w:noProof/>
            <w:webHidden/>
          </w:rPr>
          <w:fldChar w:fldCharType="end"/>
        </w:r>
      </w:hyperlink>
    </w:p>
    <w:p w14:paraId="4A650514"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14" w:history="1">
        <w:r w:rsidRPr="00F33BFC">
          <w:rPr>
            <w:rStyle w:val="Hyperlink"/>
            <w:noProof/>
          </w:rPr>
          <w:t>4.3.2</w:t>
        </w:r>
        <w:r>
          <w:rPr>
            <w:rFonts w:asciiTheme="minorHAnsi" w:eastAsiaTheme="minorEastAsia" w:hAnsiTheme="minorHAnsi" w:cstheme="minorBidi"/>
            <w:noProof/>
            <w:sz w:val="22"/>
            <w:lang w:eastAsia="zh-TW"/>
          </w:rPr>
          <w:tab/>
        </w:r>
        <w:r w:rsidRPr="00F33BFC">
          <w:rPr>
            <w:rStyle w:val="Hyperlink"/>
            <w:noProof/>
          </w:rPr>
          <w:t>asram:ReferencedCILogisticsPackage</w:t>
        </w:r>
        <w:r>
          <w:rPr>
            <w:noProof/>
            <w:webHidden/>
          </w:rPr>
          <w:tab/>
        </w:r>
        <w:r>
          <w:rPr>
            <w:noProof/>
            <w:webHidden/>
          </w:rPr>
          <w:fldChar w:fldCharType="begin"/>
        </w:r>
        <w:r>
          <w:rPr>
            <w:noProof/>
            <w:webHidden/>
          </w:rPr>
          <w:instrText xml:space="preserve"> PAGEREF _Toc347483414 \h </w:instrText>
        </w:r>
        <w:r>
          <w:rPr>
            <w:noProof/>
            <w:webHidden/>
          </w:rPr>
        </w:r>
        <w:r>
          <w:rPr>
            <w:noProof/>
            <w:webHidden/>
          </w:rPr>
          <w:fldChar w:fldCharType="separate"/>
        </w:r>
        <w:r>
          <w:rPr>
            <w:noProof/>
            <w:webHidden/>
          </w:rPr>
          <w:t>20</w:t>
        </w:r>
        <w:r>
          <w:rPr>
            <w:noProof/>
            <w:webHidden/>
          </w:rPr>
          <w:fldChar w:fldCharType="end"/>
        </w:r>
      </w:hyperlink>
    </w:p>
    <w:p w14:paraId="2080A0BE"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15" w:history="1">
        <w:r w:rsidRPr="00F33BFC">
          <w:rPr>
            <w:rStyle w:val="Hyperlink"/>
            <w:noProof/>
          </w:rPr>
          <w:t>4.3.2.1</w:t>
        </w:r>
        <w:r>
          <w:rPr>
            <w:rFonts w:asciiTheme="minorHAnsi" w:eastAsiaTheme="minorEastAsia" w:hAnsiTheme="minorHAnsi" w:cstheme="minorBidi"/>
            <w:noProof/>
            <w:sz w:val="22"/>
            <w:lang w:eastAsia="zh-TW"/>
          </w:rPr>
          <w:tab/>
        </w:r>
        <w:r w:rsidRPr="00F33BFC">
          <w:rPr>
            <w:rStyle w:val="Hyperlink"/>
            <w:noProof/>
          </w:rPr>
          <w:t>UX`s</w:t>
        </w:r>
        <w:r>
          <w:rPr>
            <w:noProof/>
            <w:webHidden/>
          </w:rPr>
          <w:tab/>
        </w:r>
        <w:r>
          <w:rPr>
            <w:noProof/>
            <w:webHidden/>
          </w:rPr>
          <w:fldChar w:fldCharType="begin"/>
        </w:r>
        <w:r>
          <w:rPr>
            <w:noProof/>
            <w:webHidden/>
          </w:rPr>
          <w:instrText xml:space="preserve"> PAGEREF _Toc347483415 \h </w:instrText>
        </w:r>
        <w:r>
          <w:rPr>
            <w:noProof/>
            <w:webHidden/>
          </w:rPr>
        </w:r>
        <w:r>
          <w:rPr>
            <w:noProof/>
            <w:webHidden/>
          </w:rPr>
          <w:fldChar w:fldCharType="separate"/>
        </w:r>
        <w:r>
          <w:rPr>
            <w:noProof/>
            <w:webHidden/>
          </w:rPr>
          <w:t>20</w:t>
        </w:r>
        <w:r>
          <w:rPr>
            <w:noProof/>
            <w:webHidden/>
          </w:rPr>
          <w:fldChar w:fldCharType="end"/>
        </w:r>
      </w:hyperlink>
    </w:p>
    <w:p w14:paraId="01A366A7"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16" w:history="1">
        <w:r w:rsidRPr="00F33BFC">
          <w:rPr>
            <w:rStyle w:val="Hyperlink"/>
            <w:noProof/>
          </w:rPr>
          <w:t>4.3.2.1</w:t>
        </w:r>
        <w:r>
          <w:rPr>
            <w:rFonts w:asciiTheme="minorHAnsi" w:eastAsiaTheme="minorEastAsia" w:hAnsiTheme="minorHAnsi" w:cstheme="minorBidi"/>
            <w:noProof/>
            <w:sz w:val="22"/>
            <w:lang w:eastAsia="zh-TW"/>
          </w:rPr>
          <w:tab/>
        </w:r>
        <w:r w:rsidRPr="00F33BFC">
          <w:rPr>
            <w:rStyle w:val="Hyperlink"/>
            <w:noProof/>
          </w:rPr>
          <w:t>UE`s</w:t>
        </w:r>
        <w:r>
          <w:rPr>
            <w:noProof/>
            <w:webHidden/>
          </w:rPr>
          <w:tab/>
        </w:r>
        <w:r>
          <w:rPr>
            <w:noProof/>
            <w:webHidden/>
          </w:rPr>
          <w:fldChar w:fldCharType="begin"/>
        </w:r>
        <w:r>
          <w:rPr>
            <w:noProof/>
            <w:webHidden/>
          </w:rPr>
          <w:instrText xml:space="preserve"> PAGEREF _Toc347483416 \h </w:instrText>
        </w:r>
        <w:r>
          <w:rPr>
            <w:noProof/>
            <w:webHidden/>
          </w:rPr>
        </w:r>
        <w:r>
          <w:rPr>
            <w:noProof/>
            <w:webHidden/>
          </w:rPr>
          <w:fldChar w:fldCharType="separate"/>
        </w:r>
        <w:r>
          <w:rPr>
            <w:noProof/>
            <w:webHidden/>
          </w:rPr>
          <w:t>20</w:t>
        </w:r>
        <w:r>
          <w:rPr>
            <w:noProof/>
            <w:webHidden/>
          </w:rPr>
          <w:fldChar w:fldCharType="end"/>
        </w:r>
      </w:hyperlink>
    </w:p>
    <w:p w14:paraId="74A5CF09"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17" w:history="1">
        <w:r w:rsidRPr="00F33BFC">
          <w:rPr>
            <w:rStyle w:val="Hyperlink"/>
            <w:noProof/>
          </w:rPr>
          <w:t>4.3.3</w:t>
        </w:r>
        <w:r>
          <w:rPr>
            <w:rFonts w:asciiTheme="minorHAnsi" w:eastAsiaTheme="minorEastAsia" w:hAnsiTheme="minorHAnsi" w:cstheme="minorBidi"/>
            <w:noProof/>
            <w:sz w:val="22"/>
            <w:lang w:eastAsia="zh-TW"/>
          </w:rPr>
          <w:tab/>
        </w:r>
        <w:r w:rsidRPr="00F33BFC">
          <w:rPr>
            <w:rStyle w:val="Hyperlink"/>
            <w:noProof/>
          </w:rPr>
          <w:t>asram:SpecifiedCITradeProduct</w:t>
        </w:r>
        <w:r>
          <w:rPr>
            <w:noProof/>
            <w:webHidden/>
          </w:rPr>
          <w:tab/>
        </w:r>
        <w:r>
          <w:rPr>
            <w:noProof/>
            <w:webHidden/>
          </w:rPr>
          <w:fldChar w:fldCharType="begin"/>
        </w:r>
        <w:r>
          <w:rPr>
            <w:noProof/>
            <w:webHidden/>
          </w:rPr>
          <w:instrText xml:space="preserve"> PAGEREF _Toc347483417 \h </w:instrText>
        </w:r>
        <w:r>
          <w:rPr>
            <w:noProof/>
            <w:webHidden/>
          </w:rPr>
        </w:r>
        <w:r>
          <w:rPr>
            <w:noProof/>
            <w:webHidden/>
          </w:rPr>
          <w:fldChar w:fldCharType="separate"/>
        </w:r>
        <w:r>
          <w:rPr>
            <w:noProof/>
            <w:webHidden/>
          </w:rPr>
          <w:t>21</w:t>
        </w:r>
        <w:r>
          <w:rPr>
            <w:noProof/>
            <w:webHidden/>
          </w:rPr>
          <w:fldChar w:fldCharType="end"/>
        </w:r>
      </w:hyperlink>
    </w:p>
    <w:p w14:paraId="18047938"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18" w:history="1">
        <w:r w:rsidRPr="00F33BFC">
          <w:rPr>
            <w:rStyle w:val="Hyperlink"/>
            <w:noProof/>
          </w:rPr>
          <w:t>4.3.3.1</w:t>
        </w:r>
        <w:r>
          <w:rPr>
            <w:rFonts w:asciiTheme="minorHAnsi" w:eastAsiaTheme="minorEastAsia" w:hAnsiTheme="minorHAnsi" w:cstheme="minorBidi"/>
            <w:noProof/>
            <w:sz w:val="22"/>
            <w:lang w:eastAsia="zh-TW"/>
          </w:rPr>
          <w:tab/>
        </w:r>
        <w:r w:rsidRPr="00F33BFC">
          <w:rPr>
            <w:rStyle w:val="Hyperlink"/>
            <w:noProof/>
          </w:rPr>
          <w:t>asram:InformationCINote</w:t>
        </w:r>
        <w:r>
          <w:rPr>
            <w:noProof/>
            <w:webHidden/>
          </w:rPr>
          <w:tab/>
        </w:r>
        <w:r>
          <w:rPr>
            <w:noProof/>
            <w:webHidden/>
          </w:rPr>
          <w:fldChar w:fldCharType="begin"/>
        </w:r>
        <w:r>
          <w:rPr>
            <w:noProof/>
            <w:webHidden/>
          </w:rPr>
          <w:instrText xml:space="preserve"> PAGEREF _Toc347483418 \h </w:instrText>
        </w:r>
        <w:r>
          <w:rPr>
            <w:noProof/>
            <w:webHidden/>
          </w:rPr>
        </w:r>
        <w:r>
          <w:rPr>
            <w:noProof/>
            <w:webHidden/>
          </w:rPr>
          <w:fldChar w:fldCharType="separate"/>
        </w:r>
        <w:r>
          <w:rPr>
            <w:noProof/>
            <w:webHidden/>
          </w:rPr>
          <w:t>22</w:t>
        </w:r>
        <w:r>
          <w:rPr>
            <w:noProof/>
            <w:webHidden/>
          </w:rPr>
          <w:fldChar w:fldCharType="end"/>
        </w:r>
      </w:hyperlink>
    </w:p>
    <w:p w14:paraId="7EAB1C67"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19" w:history="1">
        <w:r w:rsidRPr="00F33BFC">
          <w:rPr>
            <w:rStyle w:val="Hyperlink"/>
            <w:noProof/>
          </w:rPr>
          <w:t>4.3.3.2</w:t>
        </w:r>
        <w:r>
          <w:rPr>
            <w:rFonts w:asciiTheme="minorHAnsi" w:eastAsiaTheme="minorEastAsia" w:hAnsiTheme="minorHAnsi" w:cstheme="minorBidi"/>
            <w:noProof/>
            <w:sz w:val="22"/>
            <w:lang w:eastAsia="zh-TW"/>
          </w:rPr>
          <w:tab/>
        </w:r>
        <w:r w:rsidRPr="00F33BFC">
          <w:rPr>
            <w:rStyle w:val="Hyperlink"/>
            <w:noProof/>
          </w:rPr>
          <w:t>asram:IndividualCITradeProductInstance</w:t>
        </w:r>
        <w:r>
          <w:rPr>
            <w:noProof/>
            <w:webHidden/>
          </w:rPr>
          <w:tab/>
        </w:r>
        <w:r>
          <w:rPr>
            <w:noProof/>
            <w:webHidden/>
          </w:rPr>
          <w:fldChar w:fldCharType="begin"/>
        </w:r>
        <w:r>
          <w:rPr>
            <w:noProof/>
            <w:webHidden/>
          </w:rPr>
          <w:instrText xml:space="preserve"> PAGEREF _Toc347483419 \h </w:instrText>
        </w:r>
        <w:r>
          <w:rPr>
            <w:noProof/>
            <w:webHidden/>
          </w:rPr>
        </w:r>
        <w:r>
          <w:rPr>
            <w:noProof/>
            <w:webHidden/>
          </w:rPr>
          <w:fldChar w:fldCharType="separate"/>
        </w:r>
        <w:r>
          <w:rPr>
            <w:noProof/>
            <w:webHidden/>
          </w:rPr>
          <w:t>23</w:t>
        </w:r>
        <w:r>
          <w:rPr>
            <w:noProof/>
            <w:webHidden/>
          </w:rPr>
          <w:fldChar w:fldCharType="end"/>
        </w:r>
      </w:hyperlink>
    </w:p>
    <w:p w14:paraId="056D8B11" w14:textId="77777777" w:rsidR="005F58CC" w:rsidRDefault="005F58CC">
      <w:pPr>
        <w:pStyle w:val="Verzeichnis6"/>
        <w:tabs>
          <w:tab w:val="left" w:pos="1797"/>
          <w:tab w:val="right" w:leader="dot" w:pos="9344"/>
        </w:tabs>
        <w:rPr>
          <w:rFonts w:asciiTheme="minorHAnsi" w:eastAsiaTheme="minorEastAsia" w:hAnsiTheme="minorHAnsi" w:cstheme="minorBidi"/>
          <w:noProof/>
          <w:sz w:val="22"/>
          <w:lang w:val="en-US" w:eastAsia="zh-TW"/>
        </w:rPr>
      </w:pPr>
      <w:hyperlink w:anchor="_Toc347483420" w:history="1">
        <w:r w:rsidRPr="00F33BFC">
          <w:rPr>
            <w:rStyle w:val="Hyperlink"/>
            <w:noProof/>
          </w:rPr>
          <w:t>4.3.3.2.1</w:t>
        </w:r>
        <w:r>
          <w:rPr>
            <w:rFonts w:asciiTheme="minorHAnsi" w:eastAsiaTheme="minorEastAsia" w:hAnsiTheme="minorHAnsi" w:cstheme="minorBidi"/>
            <w:noProof/>
            <w:sz w:val="22"/>
            <w:lang w:val="en-US" w:eastAsia="zh-TW"/>
          </w:rPr>
          <w:tab/>
        </w:r>
        <w:r w:rsidRPr="00F33BFC">
          <w:rPr>
            <w:rStyle w:val="Hyperlink"/>
            <w:noProof/>
          </w:rPr>
          <w:t>asram:PackagingCISupplyChainEvent</w:t>
        </w:r>
        <w:r>
          <w:rPr>
            <w:noProof/>
            <w:webHidden/>
          </w:rPr>
          <w:tab/>
        </w:r>
        <w:r>
          <w:rPr>
            <w:noProof/>
            <w:webHidden/>
          </w:rPr>
          <w:fldChar w:fldCharType="begin"/>
        </w:r>
        <w:r>
          <w:rPr>
            <w:noProof/>
            <w:webHidden/>
          </w:rPr>
          <w:instrText xml:space="preserve"> PAGEREF _Toc347483420 \h </w:instrText>
        </w:r>
        <w:r>
          <w:rPr>
            <w:noProof/>
            <w:webHidden/>
          </w:rPr>
        </w:r>
        <w:r>
          <w:rPr>
            <w:noProof/>
            <w:webHidden/>
          </w:rPr>
          <w:fldChar w:fldCharType="separate"/>
        </w:r>
        <w:r>
          <w:rPr>
            <w:noProof/>
            <w:webHidden/>
          </w:rPr>
          <w:t>23</w:t>
        </w:r>
        <w:r>
          <w:rPr>
            <w:noProof/>
            <w:webHidden/>
          </w:rPr>
          <w:fldChar w:fldCharType="end"/>
        </w:r>
      </w:hyperlink>
    </w:p>
    <w:p w14:paraId="567CB103"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21" w:history="1">
        <w:r w:rsidRPr="00F33BFC">
          <w:rPr>
            <w:rStyle w:val="Hyperlink"/>
            <w:noProof/>
          </w:rPr>
          <w:t>4.3.4</w:t>
        </w:r>
        <w:r>
          <w:rPr>
            <w:rFonts w:asciiTheme="minorHAnsi" w:eastAsiaTheme="minorEastAsia" w:hAnsiTheme="minorHAnsi" w:cstheme="minorBidi"/>
            <w:noProof/>
            <w:sz w:val="22"/>
            <w:lang w:eastAsia="zh-TW"/>
          </w:rPr>
          <w:tab/>
        </w:r>
        <w:r w:rsidRPr="00F33BFC">
          <w:rPr>
            <w:rStyle w:val="Hyperlink"/>
            <w:noProof/>
          </w:rPr>
          <w:t>asram:SpecifiedCIRALSupplyChainTradeAgreement</w:t>
        </w:r>
        <w:r>
          <w:rPr>
            <w:noProof/>
            <w:webHidden/>
          </w:rPr>
          <w:tab/>
        </w:r>
        <w:r>
          <w:rPr>
            <w:noProof/>
            <w:webHidden/>
          </w:rPr>
          <w:fldChar w:fldCharType="begin"/>
        </w:r>
        <w:r>
          <w:rPr>
            <w:noProof/>
            <w:webHidden/>
          </w:rPr>
          <w:instrText xml:space="preserve"> PAGEREF _Toc347483421 \h </w:instrText>
        </w:r>
        <w:r>
          <w:rPr>
            <w:noProof/>
            <w:webHidden/>
          </w:rPr>
        </w:r>
        <w:r>
          <w:rPr>
            <w:noProof/>
            <w:webHidden/>
          </w:rPr>
          <w:fldChar w:fldCharType="separate"/>
        </w:r>
        <w:r>
          <w:rPr>
            <w:noProof/>
            <w:webHidden/>
          </w:rPr>
          <w:t>24</w:t>
        </w:r>
        <w:r>
          <w:rPr>
            <w:noProof/>
            <w:webHidden/>
          </w:rPr>
          <w:fldChar w:fldCharType="end"/>
        </w:r>
      </w:hyperlink>
    </w:p>
    <w:p w14:paraId="089FB5E1"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2" w:history="1">
        <w:r w:rsidRPr="00F33BFC">
          <w:rPr>
            <w:rStyle w:val="Hyperlink"/>
            <w:noProof/>
          </w:rPr>
          <w:t>4.3.4.1</w:t>
        </w:r>
        <w:r>
          <w:rPr>
            <w:rFonts w:asciiTheme="minorHAnsi" w:eastAsiaTheme="minorEastAsia" w:hAnsiTheme="minorHAnsi" w:cstheme="minorBidi"/>
            <w:noProof/>
            <w:sz w:val="22"/>
            <w:lang w:eastAsia="zh-TW"/>
          </w:rPr>
          <w:tab/>
        </w:r>
        <w:r w:rsidRPr="00F33BFC">
          <w:rPr>
            <w:rStyle w:val="Hyperlink"/>
            <w:noProof/>
          </w:rPr>
          <w:t>asram:ProgramCIMissionProject</w:t>
        </w:r>
        <w:r>
          <w:rPr>
            <w:noProof/>
            <w:webHidden/>
          </w:rPr>
          <w:tab/>
        </w:r>
        <w:r>
          <w:rPr>
            <w:noProof/>
            <w:webHidden/>
          </w:rPr>
          <w:fldChar w:fldCharType="begin"/>
        </w:r>
        <w:r>
          <w:rPr>
            <w:noProof/>
            <w:webHidden/>
          </w:rPr>
          <w:instrText xml:space="preserve"> PAGEREF _Toc347483422 \h </w:instrText>
        </w:r>
        <w:r>
          <w:rPr>
            <w:noProof/>
            <w:webHidden/>
          </w:rPr>
        </w:r>
        <w:r>
          <w:rPr>
            <w:noProof/>
            <w:webHidden/>
          </w:rPr>
          <w:fldChar w:fldCharType="separate"/>
        </w:r>
        <w:r>
          <w:rPr>
            <w:noProof/>
            <w:webHidden/>
          </w:rPr>
          <w:t>24</w:t>
        </w:r>
        <w:r>
          <w:rPr>
            <w:noProof/>
            <w:webHidden/>
          </w:rPr>
          <w:fldChar w:fldCharType="end"/>
        </w:r>
      </w:hyperlink>
    </w:p>
    <w:p w14:paraId="721140E4"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3" w:history="1">
        <w:r w:rsidRPr="00F33BFC">
          <w:rPr>
            <w:rStyle w:val="Hyperlink"/>
            <w:noProof/>
          </w:rPr>
          <w:t>4.3.4.2</w:t>
        </w:r>
        <w:r>
          <w:rPr>
            <w:rFonts w:asciiTheme="minorHAnsi" w:eastAsiaTheme="minorEastAsia" w:hAnsiTheme="minorHAnsi" w:cstheme="minorBidi"/>
            <w:noProof/>
            <w:sz w:val="22"/>
            <w:lang w:eastAsia="zh-TW"/>
          </w:rPr>
          <w:tab/>
        </w:r>
        <w:r w:rsidRPr="00F33BFC">
          <w:rPr>
            <w:rStyle w:val="Hyperlink"/>
            <w:noProof/>
          </w:rPr>
          <w:t>asram:AdditionalReferencedCIReferencedDocument</w:t>
        </w:r>
        <w:r>
          <w:rPr>
            <w:noProof/>
            <w:webHidden/>
          </w:rPr>
          <w:tab/>
        </w:r>
        <w:r>
          <w:rPr>
            <w:noProof/>
            <w:webHidden/>
          </w:rPr>
          <w:fldChar w:fldCharType="begin"/>
        </w:r>
        <w:r>
          <w:rPr>
            <w:noProof/>
            <w:webHidden/>
          </w:rPr>
          <w:instrText xml:space="preserve"> PAGEREF _Toc347483423 \h </w:instrText>
        </w:r>
        <w:r>
          <w:rPr>
            <w:noProof/>
            <w:webHidden/>
          </w:rPr>
        </w:r>
        <w:r>
          <w:rPr>
            <w:noProof/>
            <w:webHidden/>
          </w:rPr>
          <w:fldChar w:fldCharType="separate"/>
        </w:r>
        <w:r>
          <w:rPr>
            <w:noProof/>
            <w:webHidden/>
          </w:rPr>
          <w:t>25</w:t>
        </w:r>
        <w:r>
          <w:rPr>
            <w:noProof/>
            <w:webHidden/>
          </w:rPr>
          <w:fldChar w:fldCharType="end"/>
        </w:r>
      </w:hyperlink>
    </w:p>
    <w:p w14:paraId="1AF367F6"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4" w:history="1">
        <w:r w:rsidRPr="00F33BFC">
          <w:rPr>
            <w:rStyle w:val="Hyperlink"/>
            <w:noProof/>
          </w:rPr>
          <w:t>4.3.4.3</w:t>
        </w:r>
        <w:r>
          <w:rPr>
            <w:rFonts w:asciiTheme="minorHAnsi" w:eastAsiaTheme="minorEastAsia" w:hAnsiTheme="minorHAnsi" w:cstheme="minorBidi"/>
            <w:noProof/>
            <w:sz w:val="22"/>
            <w:lang w:eastAsia="zh-TW"/>
          </w:rPr>
          <w:tab/>
        </w:r>
        <w:r w:rsidRPr="00F33BFC">
          <w:rPr>
            <w:rStyle w:val="Hyperlink"/>
            <w:noProof/>
          </w:rPr>
          <w:t>asram:BuyerOrderReferencedCIReferencedDocument</w:t>
        </w:r>
        <w:r>
          <w:rPr>
            <w:noProof/>
            <w:webHidden/>
          </w:rPr>
          <w:tab/>
        </w:r>
        <w:r>
          <w:rPr>
            <w:noProof/>
            <w:webHidden/>
          </w:rPr>
          <w:fldChar w:fldCharType="begin"/>
        </w:r>
        <w:r>
          <w:rPr>
            <w:noProof/>
            <w:webHidden/>
          </w:rPr>
          <w:instrText xml:space="preserve"> PAGEREF _Toc347483424 \h </w:instrText>
        </w:r>
        <w:r>
          <w:rPr>
            <w:noProof/>
            <w:webHidden/>
          </w:rPr>
        </w:r>
        <w:r>
          <w:rPr>
            <w:noProof/>
            <w:webHidden/>
          </w:rPr>
          <w:fldChar w:fldCharType="separate"/>
        </w:r>
        <w:r>
          <w:rPr>
            <w:noProof/>
            <w:webHidden/>
          </w:rPr>
          <w:t>26</w:t>
        </w:r>
        <w:r>
          <w:rPr>
            <w:noProof/>
            <w:webHidden/>
          </w:rPr>
          <w:fldChar w:fldCharType="end"/>
        </w:r>
      </w:hyperlink>
    </w:p>
    <w:p w14:paraId="06E808E2"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5" w:history="1">
        <w:r w:rsidRPr="00F33BFC">
          <w:rPr>
            <w:rStyle w:val="Hyperlink"/>
            <w:noProof/>
          </w:rPr>
          <w:t>4.3.4.4</w:t>
        </w:r>
        <w:r>
          <w:rPr>
            <w:rFonts w:asciiTheme="minorHAnsi" w:eastAsiaTheme="minorEastAsia" w:hAnsiTheme="minorHAnsi" w:cstheme="minorBidi"/>
            <w:noProof/>
            <w:sz w:val="22"/>
            <w:lang w:eastAsia="zh-TW"/>
          </w:rPr>
          <w:tab/>
        </w:r>
        <w:r w:rsidRPr="00F33BFC">
          <w:rPr>
            <w:rStyle w:val="Hyperlink"/>
            <w:noProof/>
          </w:rPr>
          <w:t>asram:SpecifiedCITradeBusinessFlag</w:t>
        </w:r>
        <w:r>
          <w:rPr>
            <w:noProof/>
            <w:webHidden/>
          </w:rPr>
          <w:tab/>
        </w:r>
        <w:r>
          <w:rPr>
            <w:noProof/>
            <w:webHidden/>
          </w:rPr>
          <w:fldChar w:fldCharType="begin"/>
        </w:r>
        <w:r>
          <w:rPr>
            <w:noProof/>
            <w:webHidden/>
          </w:rPr>
          <w:instrText xml:space="preserve"> PAGEREF _Toc347483425 \h </w:instrText>
        </w:r>
        <w:r>
          <w:rPr>
            <w:noProof/>
            <w:webHidden/>
          </w:rPr>
        </w:r>
        <w:r>
          <w:rPr>
            <w:noProof/>
            <w:webHidden/>
          </w:rPr>
          <w:fldChar w:fldCharType="separate"/>
        </w:r>
        <w:r>
          <w:rPr>
            <w:noProof/>
            <w:webHidden/>
          </w:rPr>
          <w:t>26</w:t>
        </w:r>
        <w:r>
          <w:rPr>
            <w:noProof/>
            <w:webHidden/>
          </w:rPr>
          <w:fldChar w:fldCharType="end"/>
        </w:r>
      </w:hyperlink>
    </w:p>
    <w:p w14:paraId="0EA988A4"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6" w:history="1">
        <w:r w:rsidRPr="00F33BFC">
          <w:rPr>
            <w:rStyle w:val="Hyperlink"/>
            <w:noProof/>
          </w:rPr>
          <w:t>4.3.4.5</w:t>
        </w:r>
        <w:r>
          <w:rPr>
            <w:rFonts w:asciiTheme="minorHAnsi" w:eastAsiaTheme="minorEastAsia" w:hAnsiTheme="minorHAnsi" w:cstheme="minorBidi"/>
            <w:noProof/>
            <w:sz w:val="22"/>
            <w:lang w:eastAsia="zh-TW"/>
          </w:rPr>
          <w:tab/>
        </w:r>
        <w:r w:rsidRPr="00F33BFC">
          <w:rPr>
            <w:rStyle w:val="Hyperlink"/>
            <w:noProof/>
          </w:rPr>
          <w:t>asram:SellerCITradeParty</w:t>
        </w:r>
        <w:r>
          <w:rPr>
            <w:noProof/>
            <w:webHidden/>
          </w:rPr>
          <w:tab/>
        </w:r>
        <w:r>
          <w:rPr>
            <w:noProof/>
            <w:webHidden/>
          </w:rPr>
          <w:fldChar w:fldCharType="begin"/>
        </w:r>
        <w:r>
          <w:rPr>
            <w:noProof/>
            <w:webHidden/>
          </w:rPr>
          <w:instrText xml:space="preserve"> PAGEREF _Toc347483426 \h </w:instrText>
        </w:r>
        <w:r>
          <w:rPr>
            <w:noProof/>
            <w:webHidden/>
          </w:rPr>
        </w:r>
        <w:r>
          <w:rPr>
            <w:noProof/>
            <w:webHidden/>
          </w:rPr>
          <w:fldChar w:fldCharType="separate"/>
        </w:r>
        <w:r>
          <w:rPr>
            <w:noProof/>
            <w:webHidden/>
          </w:rPr>
          <w:t>27</w:t>
        </w:r>
        <w:r>
          <w:rPr>
            <w:noProof/>
            <w:webHidden/>
          </w:rPr>
          <w:fldChar w:fldCharType="end"/>
        </w:r>
      </w:hyperlink>
    </w:p>
    <w:p w14:paraId="18EBBA72" w14:textId="77777777" w:rsidR="005F58CC" w:rsidRDefault="005F58CC">
      <w:pPr>
        <w:pStyle w:val="Verzeichnis4"/>
        <w:tabs>
          <w:tab w:val="left" w:pos="1452"/>
        </w:tabs>
        <w:rPr>
          <w:rFonts w:asciiTheme="minorHAnsi" w:eastAsiaTheme="minorEastAsia" w:hAnsiTheme="minorHAnsi" w:cstheme="minorBidi"/>
          <w:noProof/>
          <w:sz w:val="22"/>
          <w:lang w:eastAsia="zh-TW"/>
        </w:rPr>
      </w:pPr>
      <w:hyperlink w:anchor="_Toc347483427" w:history="1">
        <w:r w:rsidRPr="00F33BFC">
          <w:rPr>
            <w:rStyle w:val="Hyperlink"/>
            <w:noProof/>
          </w:rPr>
          <w:t>4.3.5</w:t>
        </w:r>
        <w:r>
          <w:rPr>
            <w:rFonts w:asciiTheme="minorHAnsi" w:eastAsiaTheme="minorEastAsia" w:hAnsiTheme="minorHAnsi" w:cstheme="minorBidi"/>
            <w:noProof/>
            <w:sz w:val="22"/>
            <w:lang w:eastAsia="zh-TW"/>
          </w:rPr>
          <w:tab/>
        </w:r>
        <w:r w:rsidRPr="00F33BFC">
          <w:rPr>
            <w:rStyle w:val="Hyperlink"/>
            <w:noProof/>
          </w:rPr>
          <w:t>asram:SpecifiedCIRALSupplyChainTradeDelivery</w:t>
        </w:r>
        <w:r>
          <w:rPr>
            <w:noProof/>
            <w:webHidden/>
          </w:rPr>
          <w:tab/>
        </w:r>
        <w:r>
          <w:rPr>
            <w:noProof/>
            <w:webHidden/>
          </w:rPr>
          <w:fldChar w:fldCharType="begin"/>
        </w:r>
        <w:r>
          <w:rPr>
            <w:noProof/>
            <w:webHidden/>
          </w:rPr>
          <w:instrText xml:space="preserve"> PAGEREF _Toc347483427 \h </w:instrText>
        </w:r>
        <w:r>
          <w:rPr>
            <w:noProof/>
            <w:webHidden/>
          </w:rPr>
        </w:r>
        <w:r>
          <w:rPr>
            <w:noProof/>
            <w:webHidden/>
          </w:rPr>
          <w:fldChar w:fldCharType="separate"/>
        </w:r>
        <w:r>
          <w:rPr>
            <w:noProof/>
            <w:webHidden/>
          </w:rPr>
          <w:t>28</w:t>
        </w:r>
        <w:r>
          <w:rPr>
            <w:noProof/>
            <w:webHidden/>
          </w:rPr>
          <w:fldChar w:fldCharType="end"/>
        </w:r>
      </w:hyperlink>
    </w:p>
    <w:p w14:paraId="265C6A1A"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28" w:history="1">
        <w:r w:rsidRPr="00F33BFC">
          <w:rPr>
            <w:rStyle w:val="Hyperlink"/>
            <w:noProof/>
          </w:rPr>
          <w:t>4.3.5.1</w:t>
        </w:r>
        <w:r>
          <w:rPr>
            <w:rFonts w:asciiTheme="minorHAnsi" w:eastAsiaTheme="minorEastAsia" w:hAnsiTheme="minorHAnsi" w:cstheme="minorBidi"/>
            <w:noProof/>
            <w:sz w:val="22"/>
            <w:lang w:eastAsia="zh-TW"/>
          </w:rPr>
          <w:tab/>
        </w:r>
        <w:r w:rsidRPr="00F33BFC">
          <w:rPr>
            <w:rStyle w:val="Hyperlink"/>
            <w:noProof/>
          </w:rPr>
          <w:t>asram:SpecifiedCISupplyChainSchedule</w:t>
        </w:r>
        <w:r>
          <w:rPr>
            <w:noProof/>
            <w:webHidden/>
          </w:rPr>
          <w:tab/>
        </w:r>
        <w:r>
          <w:rPr>
            <w:noProof/>
            <w:webHidden/>
          </w:rPr>
          <w:fldChar w:fldCharType="begin"/>
        </w:r>
        <w:r>
          <w:rPr>
            <w:noProof/>
            <w:webHidden/>
          </w:rPr>
          <w:instrText xml:space="preserve"> PAGEREF _Toc347483428 \h </w:instrText>
        </w:r>
        <w:r>
          <w:rPr>
            <w:noProof/>
            <w:webHidden/>
          </w:rPr>
        </w:r>
        <w:r>
          <w:rPr>
            <w:noProof/>
            <w:webHidden/>
          </w:rPr>
          <w:fldChar w:fldCharType="separate"/>
        </w:r>
        <w:r>
          <w:rPr>
            <w:noProof/>
            <w:webHidden/>
          </w:rPr>
          <w:t>29</w:t>
        </w:r>
        <w:r>
          <w:rPr>
            <w:noProof/>
            <w:webHidden/>
          </w:rPr>
          <w:fldChar w:fldCharType="end"/>
        </w:r>
      </w:hyperlink>
    </w:p>
    <w:p w14:paraId="425F343F" w14:textId="77777777" w:rsidR="005F58CC" w:rsidRDefault="005F58CC">
      <w:pPr>
        <w:pStyle w:val="Verzeichnis6"/>
        <w:tabs>
          <w:tab w:val="left" w:pos="1797"/>
          <w:tab w:val="right" w:leader="dot" w:pos="9344"/>
        </w:tabs>
        <w:rPr>
          <w:rFonts w:asciiTheme="minorHAnsi" w:eastAsiaTheme="minorEastAsia" w:hAnsiTheme="minorHAnsi" w:cstheme="minorBidi"/>
          <w:noProof/>
          <w:sz w:val="22"/>
          <w:lang w:val="en-US" w:eastAsia="zh-TW"/>
        </w:rPr>
      </w:pPr>
      <w:hyperlink w:anchor="_Toc347483429" w:history="1">
        <w:r w:rsidRPr="00F33BFC">
          <w:rPr>
            <w:rStyle w:val="Hyperlink"/>
            <w:noProof/>
          </w:rPr>
          <w:t>4.3.5.1.1</w:t>
        </w:r>
        <w:r>
          <w:rPr>
            <w:rFonts w:asciiTheme="minorHAnsi" w:eastAsiaTheme="minorEastAsia" w:hAnsiTheme="minorHAnsi" w:cstheme="minorBidi"/>
            <w:noProof/>
            <w:sz w:val="22"/>
            <w:lang w:val="en-US" w:eastAsia="zh-TW"/>
          </w:rPr>
          <w:tab/>
        </w:r>
        <w:r w:rsidRPr="00F33BFC">
          <w:rPr>
            <w:rStyle w:val="Hyperlink"/>
            <w:noProof/>
          </w:rPr>
          <w:t>asram:SpecifiedCISupplyChainEvent</w:t>
        </w:r>
        <w:r>
          <w:rPr>
            <w:noProof/>
            <w:webHidden/>
          </w:rPr>
          <w:tab/>
        </w:r>
        <w:r>
          <w:rPr>
            <w:noProof/>
            <w:webHidden/>
          </w:rPr>
          <w:fldChar w:fldCharType="begin"/>
        </w:r>
        <w:r>
          <w:rPr>
            <w:noProof/>
            <w:webHidden/>
          </w:rPr>
          <w:instrText xml:space="preserve"> PAGEREF _Toc347483429 \h </w:instrText>
        </w:r>
        <w:r>
          <w:rPr>
            <w:noProof/>
            <w:webHidden/>
          </w:rPr>
        </w:r>
        <w:r>
          <w:rPr>
            <w:noProof/>
            <w:webHidden/>
          </w:rPr>
          <w:fldChar w:fldCharType="separate"/>
        </w:r>
        <w:r>
          <w:rPr>
            <w:noProof/>
            <w:webHidden/>
          </w:rPr>
          <w:t>29</w:t>
        </w:r>
        <w:r>
          <w:rPr>
            <w:noProof/>
            <w:webHidden/>
          </w:rPr>
          <w:fldChar w:fldCharType="end"/>
        </w:r>
      </w:hyperlink>
    </w:p>
    <w:p w14:paraId="596435B1" w14:textId="77777777" w:rsidR="005F58CC" w:rsidRDefault="005F58CC">
      <w:pPr>
        <w:pStyle w:val="Verzeichnis5"/>
        <w:tabs>
          <w:tab w:val="left" w:pos="1760"/>
        </w:tabs>
        <w:rPr>
          <w:rFonts w:asciiTheme="minorHAnsi" w:eastAsiaTheme="minorEastAsia" w:hAnsiTheme="minorHAnsi" w:cstheme="minorBidi"/>
          <w:noProof/>
          <w:sz w:val="22"/>
          <w:lang w:eastAsia="zh-TW"/>
        </w:rPr>
      </w:pPr>
      <w:hyperlink w:anchor="_Toc347483430" w:history="1">
        <w:r w:rsidRPr="00F33BFC">
          <w:rPr>
            <w:rStyle w:val="Hyperlink"/>
            <w:noProof/>
          </w:rPr>
          <w:t>4.3.5.2</w:t>
        </w:r>
        <w:r>
          <w:rPr>
            <w:rFonts w:asciiTheme="minorHAnsi" w:eastAsiaTheme="minorEastAsia" w:hAnsiTheme="minorHAnsi" w:cstheme="minorBidi"/>
            <w:noProof/>
            <w:sz w:val="22"/>
            <w:lang w:eastAsia="zh-TW"/>
          </w:rPr>
          <w:tab/>
        </w:r>
        <w:r w:rsidRPr="00F33BFC">
          <w:rPr>
            <w:rStyle w:val="Hyperlink"/>
            <w:noProof/>
          </w:rPr>
          <w:t>asram:ShipToCITradeParty</w:t>
        </w:r>
        <w:r>
          <w:rPr>
            <w:noProof/>
            <w:webHidden/>
          </w:rPr>
          <w:tab/>
        </w:r>
        <w:r>
          <w:rPr>
            <w:noProof/>
            <w:webHidden/>
          </w:rPr>
          <w:fldChar w:fldCharType="begin"/>
        </w:r>
        <w:r>
          <w:rPr>
            <w:noProof/>
            <w:webHidden/>
          </w:rPr>
          <w:instrText xml:space="preserve"> PAGEREF _Toc347483430 \h </w:instrText>
        </w:r>
        <w:r>
          <w:rPr>
            <w:noProof/>
            <w:webHidden/>
          </w:rPr>
        </w:r>
        <w:r>
          <w:rPr>
            <w:noProof/>
            <w:webHidden/>
          </w:rPr>
          <w:fldChar w:fldCharType="separate"/>
        </w:r>
        <w:r>
          <w:rPr>
            <w:noProof/>
            <w:webHidden/>
          </w:rPr>
          <w:t>29</w:t>
        </w:r>
        <w:r>
          <w:rPr>
            <w:noProof/>
            <w:webHidden/>
          </w:rPr>
          <w:fldChar w:fldCharType="end"/>
        </w:r>
      </w:hyperlink>
    </w:p>
    <w:p w14:paraId="746CBB36" w14:textId="77777777" w:rsidR="005F58CC" w:rsidRDefault="005F58CC">
      <w:pPr>
        <w:pStyle w:val="Verzeichnis6"/>
        <w:tabs>
          <w:tab w:val="left" w:pos="1797"/>
          <w:tab w:val="right" w:leader="dot" w:pos="9344"/>
        </w:tabs>
        <w:rPr>
          <w:rFonts w:asciiTheme="minorHAnsi" w:eastAsiaTheme="minorEastAsia" w:hAnsiTheme="minorHAnsi" w:cstheme="minorBidi"/>
          <w:noProof/>
          <w:sz w:val="22"/>
          <w:lang w:val="en-US" w:eastAsia="zh-TW"/>
        </w:rPr>
      </w:pPr>
      <w:hyperlink w:anchor="_Toc347483431" w:history="1">
        <w:r w:rsidRPr="00F33BFC">
          <w:rPr>
            <w:rStyle w:val="Hyperlink"/>
            <w:noProof/>
          </w:rPr>
          <w:t>4.3.5.2.1</w:t>
        </w:r>
        <w:r>
          <w:rPr>
            <w:rFonts w:asciiTheme="minorHAnsi" w:eastAsiaTheme="minorEastAsia" w:hAnsiTheme="minorHAnsi" w:cstheme="minorBidi"/>
            <w:noProof/>
            <w:sz w:val="22"/>
            <w:lang w:val="en-US" w:eastAsia="zh-TW"/>
          </w:rPr>
          <w:tab/>
        </w:r>
        <w:r w:rsidRPr="00F33BFC">
          <w:rPr>
            <w:rStyle w:val="Hyperlink"/>
            <w:noProof/>
          </w:rPr>
          <w:t>asram:SpecifiedCILegalOrganization</w:t>
        </w:r>
        <w:r>
          <w:rPr>
            <w:noProof/>
            <w:webHidden/>
          </w:rPr>
          <w:tab/>
        </w:r>
        <w:r>
          <w:rPr>
            <w:noProof/>
            <w:webHidden/>
          </w:rPr>
          <w:fldChar w:fldCharType="begin"/>
        </w:r>
        <w:r>
          <w:rPr>
            <w:noProof/>
            <w:webHidden/>
          </w:rPr>
          <w:instrText xml:space="preserve"> PAGEREF _Toc347483431 \h </w:instrText>
        </w:r>
        <w:r>
          <w:rPr>
            <w:noProof/>
            <w:webHidden/>
          </w:rPr>
        </w:r>
        <w:r>
          <w:rPr>
            <w:noProof/>
            <w:webHidden/>
          </w:rPr>
          <w:fldChar w:fldCharType="separate"/>
        </w:r>
        <w:r>
          <w:rPr>
            <w:noProof/>
            <w:webHidden/>
          </w:rPr>
          <w:t>30</w:t>
        </w:r>
        <w:r>
          <w:rPr>
            <w:noProof/>
            <w:webHidden/>
          </w:rPr>
          <w:fldChar w:fldCharType="end"/>
        </w:r>
      </w:hyperlink>
    </w:p>
    <w:p w14:paraId="388AF0FA" w14:textId="77777777" w:rsidR="00C1267C" w:rsidRPr="00D10FD1" w:rsidRDefault="00123C19" w:rsidP="00123C19">
      <w:pPr>
        <w:rPr>
          <w:rFonts w:eastAsia="Times New Roman"/>
          <w:b/>
          <w:bCs/>
          <w:sz w:val="24"/>
          <w:szCs w:val="28"/>
        </w:rPr>
      </w:pPr>
      <w:r>
        <w:rPr>
          <w:b/>
        </w:rPr>
        <w:fldChar w:fldCharType="end"/>
      </w:r>
      <w:r w:rsidR="00C22F20">
        <w:br w:type="page"/>
      </w:r>
    </w:p>
    <w:p w14:paraId="388AF0FB" w14:textId="77777777" w:rsidR="00F14D71" w:rsidRDefault="00F14D71" w:rsidP="00F14D71">
      <w:pPr>
        <w:pStyle w:val="Kapitelberschrift"/>
        <w:rPr>
          <w:lang w:val="de-DE"/>
        </w:rPr>
      </w:pPr>
      <w:bookmarkStart w:id="2" w:name="_Toc318876126"/>
      <w:bookmarkStart w:id="3" w:name="_Toc347483388"/>
      <w:proofErr w:type="spellStart"/>
      <w:r>
        <w:rPr>
          <w:lang w:val="de-DE"/>
        </w:rPr>
        <w:t>Introduction</w:t>
      </w:r>
      <w:bookmarkEnd w:id="2"/>
      <w:bookmarkEnd w:id="3"/>
      <w:proofErr w:type="spellEnd"/>
    </w:p>
    <w:p w14:paraId="67835F69" w14:textId="5956F20F" w:rsidR="005F58CC" w:rsidRDefault="005F58CC" w:rsidP="00F14D71">
      <w:pPr>
        <w:pStyle w:val="berschrift1"/>
      </w:pPr>
      <w:bookmarkStart w:id="4" w:name="_Toc347483389"/>
      <w:r>
        <w:t>Preface</w:t>
      </w:r>
      <w:bookmarkEnd w:id="4"/>
    </w:p>
    <w:p w14:paraId="2B67CFF0" w14:textId="77777777" w:rsidR="005F58CC" w:rsidRDefault="005F58CC" w:rsidP="005F58CC">
      <w:pPr>
        <w:rPr>
          <w:lang w:val="de-DE"/>
        </w:rPr>
      </w:pPr>
      <w:proofErr w:type="spellStart"/>
      <w:r w:rsidRPr="002742F9">
        <w:rPr>
          <w:lang w:val="de-DE"/>
        </w:rPr>
        <w:t>If</w:t>
      </w:r>
      <w:proofErr w:type="spellEnd"/>
      <w:r w:rsidRPr="002742F9">
        <w:rPr>
          <w:lang w:val="de-DE"/>
        </w:rPr>
        <w:t xml:space="preserve"> </w:t>
      </w:r>
      <w:proofErr w:type="spellStart"/>
      <w:r w:rsidRPr="002742F9">
        <w:rPr>
          <w:lang w:val="de-DE"/>
        </w:rPr>
        <w:t>you</w:t>
      </w:r>
      <w:proofErr w:type="spellEnd"/>
      <w:r w:rsidRPr="002742F9">
        <w:rPr>
          <w:lang w:val="de-DE"/>
        </w:rPr>
        <w:t xml:space="preserve"> </w:t>
      </w:r>
      <w:proofErr w:type="spellStart"/>
      <w:r w:rsidRPr="002742F9">
        <w:rPr>
          <w:lang w:val="de-DE"/>
        </w:rPr>
        <w:t>are</w:t>
      </w:r>
      <w:proofErr w:type="spellEnd"/>
      <w:r w:rsidRPr="002742F9">
        <w:rPr>
          <w:lang w:val="de-DE"/>
        </w:rPr>
        <w:t xml:space="preserve"> a </w:t>
      </w:r>
      <w:proofErr w:type="spellStart"/>
      <w:r w:rsidRPr="002742F9">
        <w:rPr>
          <w:lang w:val="de-DE"/>
        </w:rPr>
        <w:t>BoostAero</w:t>
      </w:r>
      <w:proofErr w:type="spellEnd"/>
      <w:r w:rsidRPr="002742F9">
        <w:rPr>
          <w:lang w:val="de-DE"/>
        </w:rPr>
        <w:t xml:space="preserve"> XML </w:t>
      </w:r>
      <w:proofErr w:type="spellStart"/>
      <w:r w:rsidRPr="002742F9">
        <w:rPr>
          <w:lang w:val="de-DE"/>
        </w:rPr>
        <w:t>beginn</w:t>
      </w:r>
      <w:r>
        <w:rPr>
          <w:lang w:val="de-DE"/>
        </w:rPr>
        <w:t>er</w:t>
      </w:r>
      <w:proofErr w:type="spellEnd"/>
      <w:r>
        <w:rPr>
          <w:lang w:val="de-DE"/>
        </w:rPr>
        <w:t xml:space="preserve">, </w:t>
      </w:r>
      <w:proofErr w:type="spellStart"/>
      <w:r>
        <w:rPr>
          <w:lang w:val="de-DE"/>
        </w:rPr>
        <w:t>please</w:t>
      </w:r>
      <w:proofErr w:type="spellEnd"/>
      <w:r>
        <w:rPr>
          <w:lang w:val="de-DE"/>
        </w:rPr>
        <w:t xml:space="preserve"> </w:t>
      </w:r>
      <w:proofErr w:type="spellStart"/>
      <w:r>
        <w:rPr>
          <w:lang w:val="de-DE"/>
        </w:rPr>
        <w:t>read</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document</w:t>
      </w:r>
      <w:proofErr w:type="spellEnd"/>
      <w:r>
        <w:rPr>
          <w:lang w:val="de-DE"/>
        </w:rPr>
        <w:t xml:space="preserve"> „Read </w:t>
      </w:r>
      <w:proofErr w:type="spellStart"/>
      <w:r>
        <w:rPr>
          <w:lang w:val="de-DE"/>
        </w:rPr>
        <w:t>Me</w:t>
      </w:r>
      <w:proofErr w:type="spellEnd"/>
      <w:r>
        <w:rPr>
          <w:lang w:val="de-DE"/>
        </w:rPr>
        <w:t xml:space="preserve"> </w:t>
      </w:r>
      <w:proofErr w:type="spellStart"/>
      <w:r>
        <w:rPr>
          <w:lang w:val="de-DE"/>
        </w:rPr>
        <w:t>first</w:t>
      </w:r>
      <w:proofErr w:type="spellEnd"/>
      <w:r>
        <w:rPr>
          <w:lang w:val="de-DE"/>
        </w:rPr>
        <w:t xml:space="preserve"> – </w:t>
      </w:r>
      <w:proofErr w:type="spellStart"/>
      <w:r>
        <w:rPr>
          <w:lang w:val="de-DE"/>
        </w:rPr>
        <w:t>BoostAero</w:t>
      </w:r>
      <w:proofErr w:type="spellEnd"/>
      <w:r>
        <w:rPr>
          <w:lang w:val="de-DE"/>
        </w:rPr>
        <w:t xml:space="preserve"> General </w:t>
      </w:r>
      <w:proofErr w:type="spellStart"/>
      <w:r>
        <w:rPr>
          <w:lang w:val="de-DE"/>
        </w:rPr>
        <w:t>information</w:t>
      </w:r>
      <w:proofErr w:type="spellEnd"/>
      <w:r>
        <w:rPr>
          <w:lang w:val="de-DE"/>
        </w:rPr>
        <w:t>“</w:t>
      </w:r>
      <w:r w:rsidRPr="002742F9">
        <w:rPr>
          <w:lang w:val="de-DE"/>
        </w:rPr>
        <w:t xml:space="preserve"> </w:t>
      </w:r>
      <w:proofErr w:type="spellStart"/>
      <w:r w:rsidRPr="002742F9">
        <w:rPr>
          <w:lang w:val="de-DE"/>
        </w:rPr>
        <w:t>first</w:t>
      </w:r>
      <w:proofErr w:type="spellEnd"/>
      <w:r w:rsidRPr="002742F9">
        <w:rPr>
          <w:lang w:val="de-DE"/>
        </w:rPr>
        <w:t xml:space="preserve">. This </w:t>
      </w:r>
      <w:proofErr w:type="spellStart"/>
      <w:r w:rsidRPr="002742F9">
        <w:rPr>
          <w:lang w:val="de-DE"/>
        </w:rPr>
        <w:t>document</w:t>
      </w:r>
      <w:proofErr w:type="spellEnd"/>
      <w:r w:rsidRPr="002742F9">
        <w:rPr>
          <w:lang w:val="de-DE"/>
        </w:rPr>
        <w:t xml:space="preserve"> </w:t>
      </w:r>
      <w:proofErr w:type="spellStart"/>
      <w:r w:rsidRPr="002742F9">
        <w:rPr>
          <w:lang w:val="de-DE"/>
        </w:rPr>
        <w:t>is</w:t>
      </w:r>
      <w:proofErr w:type="spellEnd"/>
      <w:r w:rsidRPr="002742F9">
        <w:rPr>
          <w:lang w:val="de-DE"/>
        </w:rPr>
        <w:t xml:space="preserve"> </w:t>
      </w:r>
      <w:proofErr w:type="spellStart"/>
      <w:r w:rsidRPr="002742F9">
        <w:rPr>
          <w:lang w:val="de-DE"/>
        </w:rPr>
        <w:t>available</w:t>
      </w:r>
      <w:proofErr w:type="spellEnd"/>
      <w:r w:rsidRPr="002742F9">
        <w:rPr>
          <w:lang w:val="de-DE"/>
        </w:rPr>
        <w:t xml:space="preserve"> </w:t>
      </w:r>
      <w:proofErr w:type="spellStart"/>
      <w:r w:rsidRPr="002742F9">
        <w:rPr>
          <w:lang w:val="de-DE"/>
        </w:rPr>
        <w:t>for</w:t>
      </w:r>
      <w:proofErr w:type="spellEnd"/>
      <w:r w:rsidRPr="002742F9">
        <w:rPr>
          <w:lang w:val="de-DE"/>
        </w:rPr>
        <w:t xml:space="preserve"> </w:t>
      </w:r>
      <w:proofErr w:type="spellStart"/>
      <w:r w:rsidRPr="002742F9">
        <w:rPr>
          <w:lang w:val="de-DE"/>
        </w:rPr>
        <w:t>download</w:t>
      </w:r>
      <w:proofErr w:type="spellEnd"/>
      <w:r w:rsidRPr="002742F9">
        <w:rPr>
          <w:lang w:val="de-DE"/>
        </w:rPr>
        <w:t xml:space="preserve"> on </w:t>
      </w:r>
      <w:proofErr w:type="spellStart"/>
      <w:r w:rsidRPr="002742F9">
        <w:rPr>
          <w:lang w:val="de-DE"/>
        </w:rPr>
        <w:t>the</w:t>
      </w:r>
      <w:proofErr w:type="spellEnd"/>
      <w:r w:rsidRPr="002742F9">
        <w:rPr>
          <w:lang w:val="de-DE"/>
        </w:rPr>
        <w:t xml:space="preserve"> SupplyOn AirSupply M2M Guidelines Download Area (http://www.supplyon.com/supplyon_download_area_m2m_guidelines.html)</w:t>
      </w:r>
      <w:r>
        <w:rPr>
          <w:lang w:val="de-DE"/>
        </w:rPr>
        <w:t>.</w:t>
      </w:r>
    </w:p>
    <w:p w14:paraId="388AF0FC" w14:textId="77777777" w:rsidR="00C15798" w:rsidRDefault="005F43B2" w:rsidP="00F14D71">
      <w:pPr>
        <w:pStyle w:val="berschrift1"/>
      </w:pPr>
      <w:bookmarkStart w:id="5" w:name="_Toc347483390"/>
      <w:r>
        <w:t>Purpose of the document</w:t>
      </w:r>
      <w:bookmarkEnd w:id="5"/>
    </w:p>
    <w:p w14:paraId="388AF0FD" w14:textId="77777777" w:rsidR="00F14D71" w:rsidRDefault="00F14D71" w:rsidP="00F14D71">
      <w:r>
        <w:t xml:space="preserve">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w:t>
      </w:r>
      <w:proofErr w:type="spellStart"/>
      <w:r w:rsidRPr="009421E0">
        <w:t>BoostAe</w:t>
      </w:r>
      <w:r>
        <w:t>ro</w:t>
      </w:r>
      <w:proofErr w:type="spellEnd"/>
      <w:r>
        <w:t xml:space="preserve"> XML V2.10</w:t>
      </w:r>
      <w:r w:rsidRPr="009421E0">
        <w:t>.</w:t>
      </w:r>
      <w:r>
        <w:t xml:space="preserve"> In this document the usage of the </w:t>
      </w:r>
      <w:proofErr w:type="spellStart"/>
      <w:r>
        <w:t>BoostAero</w:t>
      </w:r>
      <w:proofErr w:type="spellEnd"/>
      <w:r>
        <w:t xml:space="preserve"> XML format is described. In addition to</w:t>
      </w:r>
      <w:r w:rsidRPr="009421E0">
        <w:t xml:space="preserve"> this </w:t>
      </w:r>
      <w:r>
        <w:t>technical</w:t>
      </w:r>
      <w:r w:rsidRPr="009421E0">
        <w:t xml:space="preserve"> guide you </w:t>
      </w:r>
      <w:r>
        <w:t xml:space="preserve">can download </w:t>
      </w:r>
      <w:r w:rsidRPr="009421E0">
        <w:t xml:space="preserve">the </w:t>
      </w:r>
      <w:r>
        <w:t xml:space="preserve">XSD (XML Schema Definition) </w:t>
      </w:r>
      <w:r w:rsidRPr="009421E0">
        <w:t xml:space="preserve">for </w:t>
      </w:r>
      <w:r>
        <w:t>this message type from the SupplyOn M2M website.</w:t>
      </w:r>
    </w:p>
    <w:p w14:paraId="388AF0FE" w14:textId="77777777" w:rsidR="000B1CCF" w:rsidRPr="003D06CA" w:rsidRDefault="00FA5ADD" w:rsidP="00F14D71">
      <w:pPr>
        <w:pStyle w:val="berschrift1"/>
        <w:rPr>
          <w:lang w:val="de-DE"/>
        </w:rPr>
      </w:pPr>
      <w:bookmarkStart w:id="6" w:name="_Toc347483391"/>
      <w:r>
        <w:t>Receipt Advice</w:t>
      </w:r>
      <w:r w:rsidR="000B1CCF">
        <w:t xml:space="preserve"> Definition</w:t>
      </w:r>
      <w:bookmarkEnd w:id="6"/>
    </w:p>
    <w:p w14:paraId="388AF0FF" w14:textId="77777777" w:rsidR="005F43B2" w:rsidRPr="00F14D71" w:rsidRDefault="00EE4461" w:rsidP="00EE4461">
      <w:pPr>
        <w:spacing w:after="200"/>
        <w:rPr>
          <w:szCs w:val="20"/>
        </w:rPr>
      </w:pPr>
      <w:r w:rsidRPr="00F14D71">
        <w:rPr>
          <w:szCs w:val="20"/>
        </w:rPr>
        <w:t>Goods receipt notifications sent by the customer to the supplier referring to regular purchase orders. The goods receipt notification includes</w:t>
      </w:r>
      <w:proofErr w:type="gramStart"/>
      <w:r w:rsidRPr="00F14D71">
        <w:rPr>
          <w:szCs w:val="20"/>
        </w:rPr>
        <w:t>:</w:t>
      </w:r>
      <w:proofErr w:type="gramEnd"/>
      <w:r w:rsidRPr="00F14D71">
        <w:rPr>
          <w:szCs w:val="20"/>
        </w:rPr>
        <w:br/>
      </w:r>
      <w:r w:rsidR="00F14D71">
        <w:rPr>
          <w:szCs w:val="20"/>
        </w:rPr>
        <w:t>R</w:t>
      </w:r>
      <w:r w:rsidRPr="00F14D71">
        <w:rPr>
          <w:szCs w:val="20"/>
        </w:rPr>
        <w:t>eceived quantity, cancelled quantity (to cancel a goods receipt that was entered in error), returned quantity (returned items that are poor quality, incomplete or damaged)</w:t>
      </w:r>
      <w:r w:rsidR="00F14D71">
        <w:rPr>
          <w:szCs w:val="20"/>
        </w:rPr>
        <w:t>.</w:t>
      </w:r>
    </w:p>
    <w:p w14:paraId="388AF100" w14:textId="77777777" w:rsidR="005F43B2" w:rsidRPr="003D06CA" w:rsidRDefault="005F43B2" w:rsidP="00F14D71">
      <w:pPr>
        <w:pStyle w:val="berschrift1"/>
        <w:rPr>
          <w:lang w:val="de-DE"/>
        </w:rPr>
      </w:pPr>
      <w:bookmarkStart w:id="7" w:name="_Toc347483392"/>
      <w:r>
        <w:t>Preliminary Remarks</w:t>
      </w:r>
      <w:bookmarkEnd w:id="7"/>
    </w:p>
    <w:p w14:paraId="388AF101" w14:textId="77777777" w:rsidR="00F14D71" w:rsidRPr="00AA2841" w:rsidRDefault="00F14D71" w:rsidP="00F14D71">
      <w:r w:rsidRPr="009421E0">
        <w:t>The followi</w:t>
      </w:r>
      <w:r>
        <w:t xml:space="preserve">ng rules apply to all messages </w:t>
      </w:r>
      <w:r w:rsidRPr="009421E0">
        <w:t>if no exception is specified within the</w:t>
      </w:r>
      <w:r>
        <w:t xml:space="preserve"> </w:t>
      </w:r>
      <w:r w:rsidRPr="00AA2841">
        <w:t>respective field description:</w:t>
      </w:r>
    </w:p>
    <w:p w14:paraId="388AF102" w14:textId="77777777" w:rsidR="00F14D71" w:rsidRDefault="00F14D71" w:rsidP="00F14D71">
      <w:pPr>
        <w:pStyle w:val="Listenabsatz"/>
        <w:numPr>
          <w:ilvl w:val="0"/>
          <w:numId w:val="20"/>
        </w:numPr>
      </w:pPr>
      <w:r w:rsidRPr="00950C8C">
        <w:t>Negative numbers: The minus sign must be in front of the digits (e.g. -10).</w:t>
      </w:r>
    </w:p>
    <w:p w14:paraId="388AF103" w14:textId="77777777" w:rsidR="00F14D71" w:rsidRPr="00950C8C" w:rsidRDefault="00F14D71" w:rsidP="00F14D71">
      <w:pPr>
        <w:pStyle w:val="Listenabsatz"/>
        <w:numPr>
          <w:ilvl w:val="0"/>
          <w:numId w:val="20"/>
        </w:numPr>
      </w:pPr>
      <w:r w:rsidRPr="00950C8C">
        <w:t xml:space="preserve">Decimal numbers: </w:t>
      </w:r>
    </w:p>
    <w:p w14:paraId="388AF104" w14:textId="77777777" w:rsidR="00F14D71" w:rsidRPr="00950C8C" w:rsidRDefault="00F14D71" w:rsidP="00F14D71">
      <w:pPr>
        <w:pStyle w:val="Listenabsatz"/>
        <w:numPr>
          <w:ilvl w:val="1"/>
          <w:numId w:val="20"/>
        </w:numPr>
      </w:pPr>
      <w:r w:rsidRPr="00950C8C">
        <w:t>The delimiter is a dot</w:t>
      </w:r>
    </w:p>
    <w:p w14:paraId="388AF105" w14:textId="77777777" w:rsidR="00F14D71" w:rsidRPr="00950C8C" w:rsidRDefault="00F14D71" w:rsidP="00F14D71">
      <w:pPr>
        <w:pStyle w:val="Listenabsatz"/>
        <w:numPr>
          <w:ilvl w:val="1"/>
          <w:numId w:val="20"/>
        </w:numPr>
      </w:pPr>
      <w:r w:rsidRPr="00950C8C">
        <w:t xml:space="preserve">Before the delimiter, </w:t>
      </w:r>
      <w:r>
        <w:t xml:space="preserve">a </w:t>
      </w:r>
      <w:r w:rsidRPr="00950C8C">
        <w:t>max</w:t>
      </w:r>
      <w:r>
        <w:t>imum of</w:t>
      </w:r>
      <w:r w:rsidRPr="00950C8C">
        <w:t xml:space="preserve"> 15 digits </w:t>
      </w:r>
      <w:r>
        <w:t>is</w:t>
      </w:r>
      <w:r w:rsidRPr="00950C8C">
        <w:t xml:space="preserve"> allowed</w:t>
      </w:r>
    </w:p>
    <w:p w14:paraId="388AF106" w14:textId="77777777" w:rsidR="00F14D71" w:rsidRDefault="00F14D71" w:rsidP="00F14D71">
      <w:pPr>
        <w:pStyle w:val="Listenabsatz"/>
        <w:numPr>
          <w:ilvl w:val="1"/>
          <w:numId w:val="20"/>
        </w:numPr>
      </w:pPr>
      <w:r w:rsidRPr="00950C8C">
        <w:t xml:space="preserve">After the delimiter, </w:t>
      </w:r>
      <w:r>
        <w:t xml:space="preserve">a </w:t>
      </w:r>
      <w:r w:rsidRPr="00950C8C">
        <w:t>max</w:t>
      </w:r>
      <w:r>
        <w:t>imum of</w:t>
      </w:r>
      <w:r w:rsidRPr="00950C8C">
        <w:t xml:space="preserve"> 15 digits </w:t>
      </w:r>
      <w:r>
        <w:t>is</w:t>
      </w:r>
      <w:r w:rsidRPr="00950C8C">
        <w:t xml:space="preserve"> allowed</w:t>
      </w:r>
    </w:p>
    <w:p w14:paraId="388AF107" w14:textId="77777777" w:rsidR="00F14D71" w:rsidRPr="00950C8C" w:rsidRDefault="00F14D71" w:rsidP="00F14D71">
      <w:pPr>
        <w:pStyle w:val="Listenabsatz"/>
        <w:numPr>
          <w:ilvl w:val="0"/>
          <w:numId w:val="20"/>
        </w:numPr>
      </w:pPr>
      <w:r>
        <w:t>DATE</w:t>
      </w:r>
      <w:r w:rsidRPr="00950C8C">
        <w:t xml:space="preserve"> format is CCYY-MM-DD (e.g. 2011-05-18)</w:t>
      </w:r>
    </w:p>
    <w:p w14:paraId="388AF108" w14:textId="77777777" w:rsidR="00F14D71" w:rsidRPr="00950C8C" w:rsidRDefault="00F14D71" w:rsidP="00F14D71">
      <w:pPr>
        <w:pStyle w:val="Listenabsatz"/>
        <w:numPr>
          <w:ilvl w:val="0"/>
          <w:numId w:val="20"/>
        </w:numPr>
      </w:pPr>
      <w:r w:rsidRPr="00950C8C">
        <w:t xml:space="preserve">DATETIME format is </w:t>
      </w:r>
      <w:proofErr w:type="spellStart"/>
      <w:r w:rsidRPr="00950C8C">
        <w:t>CCYY-MM-DDThh:mm:ss</w:t>
      </w:r>
      <w:proofErr w:type="spellEnd"/>
      <w:r w:rsidRPr="00950C8C">
        <w:t xml:space="preserve"> (e.g. 2011-05-18T23:49:01)</w:t>
      </w:r>
    </w:p>
    <w:p w14:paraId="388AF109" w14:textId="77777777" w:rsidR="00F14D71" w:rsidRPr="00950C8C" w:rsidRDefault="00F14D71" w:rsidP="00F14D71">
      <w:pPr>
        <w:pStyle w:val="Listenabsatz"/>
        <w:numPr>
          <w:ilvl w:val="0"/>
          <w:numId w:val="20"/>
        </w:numPr>
      </w:pPr>
      <w:r w:rsidRPr="00950C8C">
        <w:t>BOOLEAN values must be “true” or “false”</w:t>
      </w:r>
    </w:p>
    <w:p w14:paraId="388AF10A" w14:textId="77777777" w:rsidR="00F14D71" w:rsidRPr="00950C8C" w:rsidRDefault="00F14D71" w:rsidP="00F14D71">
      <w:pPr>
        <w:pStyle w:val="Listenabsatz"/>
        <w:numPr>
          <w:ilvl w:val="0"/>
          <w:numId w:val="20"/>
        </w:numPr>
      </w:pPr>
      <w:r w:rsidRPr="00950C8C">
        <w:t>INTEGER values must be whole numbers</w:t>
      </w:r>
    </w:p>
    <w:p w14:paraId="388AF10B" w14:textId="77777777" w:rsidR="00F14D71" w:rsidRPr="00950C8C" w:rsidRDefault="00F14D71" w:rsidP="00F14D71">
      <w:pPr>
        <w:pStyle w:val="Listenabsatz"/>
        <w:numPr>
          <w:ilvl w:val="0"/>
          <w:numId w:val="20"/>
        </w:numPr>
      </w:pPr>
      <w:r w:rsidRPr="00950C8C">
        <w:t>The currency will be described with three characters (e.g. EUR)</w:t>
      </w:r>
    </w:p>
    <w:p w14:paraId="388AF10C" w14:textId="77777777" w:rsidR="00C15798" w:rsidRDefault="00C15798" w:rsidP="00F14D71">
      <w:pPr>
        <w:pStyle w:val="berschrift1"/>
      </w:pPr>
      <w:bookmarkStart w:id="8" w:name="_Toc347483393"/>
      <w:r w:rsidRPr="003D06CA">
        <w:t>Composition of the XML message graphics</w:t>
      </w:r>
      <w:bookmarkEnd w:id="8"/>
    </w:p>
    <w:p w14:paraId="388AF10D" w14:textId="77777777" w:rsidR="00F14D71" w:rsidRDefault="00F14D71" w:rsidP="00F14D71">
      <w:r>
        <w:t xml:space="preserve">The parent-element, which is described in the respective chapter, is marked </w:t>
      </w:r>
      <w:r w:rsidRPr="00192E97">
        <w:rPr>
          <w:b/>
          <w:color w:val="4F81BD" w:themeColor="accent1"/>
        </w:rPr>
        <w:t>blue and bold</w:t>
      </w:r>
      <w:r>
        <w:t>. A parent-element may contain data-elements and/or further elements that can be parent-elements. It has to contain at least one of those two types. Further parent-elements are marked by a plus sign in a square.</w:t>
      </w:r>
    </w:p>
    <w:p w14:paraId="615B7249" w14:textId="77777777" w:rsidR="005F58CC" w:rsidRDefault="005F58CC" w:rsidP="00F14D71"/>
    <w:p w14:paraId="3A1302B1" w14:textId="77777777" w:rsidR="005F58CC" w:rsidRDefault="00F14D71" w:rsidP="005F58CC">
      <w:pPr>
        <w:rPr>
          <w:lang w:val="de-DE"/>
        </w:rPr>
      </w:pPr>
      <w:r>
        <w:t>Each el</w:t>
      </w:r>
      <w:r w:rsidR="005F58CC">
        <w:t xml:space="preserve">ement has a defined cardinality. </w:t>
      </w:r>
      <w:r w:rsidR="005F58CC" w:rsidRPr="002742F9">
        <w:rPr>
          <w:lang w:val="de-DE"/>
        </w:rPr>
        <w:t xml:space="preserve">This </w:t>
      </w:r>
      <w:proofErr w:type="spellStart"/>
      <w:r w:rsidR="005F58CC" w:rsidRPr="002742F9">
        <w:rPr>
          <w:lang w:val="de-DE"/>
        </w:rPr>
        <w:t>cardinality</w:t>
      </w:r>
      <w:proofErr w:type="spellEnd"/>
      <w:r w:rsidR="005F58CC" w:rsidRPr="002742F9">
        <w:rPr>
          <w:lang w:val="de-DE"/>
        </w:rPr>
        <w:t xml:space="preserve"> </w:t>
      </w:r>
      <w:proofErr w:type="spellStart"/>
      <w:r w:rsidR="005F58CC" w:rsidRPr="002742F9">
        <w:rPr>
          <w:lang w:val="de-DE"/>
        </w:rPr>
        <w:t>is</w:t>
      </w:r>
      <w:proofErr w:type="spellEnd"/>
      <w:r w:rsidR="005F58CC" w:rsidRPr="002742F9">
        <w:rPr>
          <w:lang w:val="de-DE"/>
        </w:rPr>
        <w:t xml:space="preserve"> </w:t>
      </w:r>
      <w:proofErr w:type="spellStart"/>
      <w:r w:rsidR="005F58CC" w:rsidRPr="002742F9">
        <w:rPr>
          <w:lang w:val="de-DE"/>
        </w:rPr>
        <w:t>specific</w:t>
      </w:r>
      <w:proofErr w:type="spellEnd"/>
      <w:r w:rsidR="005F58CC" w:rsidRPr="002742F9">
        <w:rPr>
          <w:lang w:val="de-DE"/>
        </w:rPr>
        <w:t xml:space="preserve"> </w:t>
      </w:r>
      <w:proofErr w:type="spellStart"/>
      <w:r w:rsidR="005F58CC" w:rsidRPr="002742F9">
        <w:rPr>
          <w:lang w:val="de-DE"/>
        </w:rPr>
        <w:t>to</w:t>
      </w:r>
      <w:proofErr w:type="spellEnd"/>
      <w:r w:rsidR="005F58CC" w:rsidRPr="002742F9">
        <w:rPr>
          <w:lang w:val="de-DE"/>
        </w:rPr>
        <w:t xml:space="preserve"> AirSupply. As </w:t>
      </w:r>
      <w:proofErr w:type="spellStart"/>
      <w:r w:rsidR="005F58CC" w:rsidRPr="002742F9">
        <w:rPr>
          <w:lang w:val="de-DE"/>
        </w:rPr>
        <w:t>BoostAero</w:t>
      </w:r>
      <w:proofErr w:type="spellEnd"/>
      <w:r w:rsidR="005F58CC" w:rsidRPr="002742F9">
        <w:rPr>
          <w:lang w:val="de-DE"/>
        </w:rPr>
        <w:t xml:space="preserve"> XML </w:t>
      </w:r>
      <w:proofErr w:type="spellStart"/>
      <w:r w:rsidR="005F58CC" w:rsidRPr="002742F9">
        <w:rPr>
          <w:lang w:val="de-DE"/>
        </w:rPr>
        <w:t>standard</w:t>
      </w:r>
      <w:proofErr w:type="spellEnd"/>
      <w:r w:rsidR="005F58CC" w:rsidRPr="002742F9">
        <w:rPr>
          <w:lang w:val="de-DE"/>
        </w:rPr>
        <w:t xml:space="preserve"> </w:t>
      </w:r>
      <w:proofErr w:type="spellStart"/>
      <w:r w:rsidR="005F58CC" w:rsidRPr="002742F9">
        <w:rPr>
          <w:lang w:val="de-DE"/>
        </w:rPr>
        <w:t>is</w:t>
      </w:r>
      <w:proofErr w:type="spellEnd"/>
      <w:r w:rsidR="005F58CC" w:rsidRPr="002742F9">
        <w:rPr>
          <w:lang w:val="de-DE"/>
        </w:rPr>
        <w:t xml:space="preserve"> not only </w:t>
      </w:r>
      <w:proofErr w:type="spellStart"/>
      <w:r w:rsidR="005F58CC" w:rsidRPr="002742F9">
        <w:rPr>
          <w:lang w:val="de-DE"/>
        </w:rPr>
        <w:t>used</w:t>
      </w:r>
      <w:proofErr w:type="spellEnd"/>
      <w:r w:rsidR="005F58CC" w:rsidRPr="002742F9">
        <w:rPr>
          <w:lang w:val="de-DE"/>
        </w:rPr>
        <w:t xml:space="preserve"> </w:t>
      </w:r>
      <w:proofErr w:type="spellStart"/>
      <w:r w:rsidR="005F58CC" w:rsidRPr="002742F9">
        <w:rPr>
          <w:lang w:val="de-DE"/>
        </w:rPr>
        <w:t>for</w:t>
      </w:r>
      <w:proofErr w:type="spellEnd"/>
      <w:r w:rsidR="005F58CC" w:rsidRPr="002742F9">
        <w:rPr>
          <w:lang w:val="de-DE"/>
        </w:rPr>
        <w:t xml:space="preserve"> AirSupply </w:t>
      </w:r>
      <w:proofErr w:type="spellStart"/>
      <w:r w:rsidR="005F58CC" w:rsidRPr="002742F9">
        <w:rPr>
          <w:lang w:val="de-DE"/>
        </w:rPr>
        <w:t>Sellside</w:t>
      </w:r>
      <w:proofErr w:type="spellEnd"/>
      <w:r w:rsidR="005F58CC" w:rsidRPr="002742F9">
        <w:rPr>
          <w:lang w:val="de-DE"/>
        </w:rPr>
        <w:t xml:space="preserve">, </w:t>
      </w:r>
      <w:proofErr w:type="spellStart"/>
      <w:r w:rsidR="005F58CC" w:rsidRPr="002742F9">
        <w:rPr>
          <w:lang w:val="de-DE"/>
        </w:rPr>
        <w:t>these</w:t>
      </w:r>
      <w:proofErr w:type="spellEnd"/>
      <w:r w:rsidR="005F58CC" w:rsidRPr="002742F9">
        <w:rPr>
          <w:lang w:val="de-DE"/>
        </w:rPr>
        <w:t xml:space="preserve"> AirSupply </w:t>
      </w:r>
      <w:proofErr w:type="spellStart"/>
      <w:r w:rsidR="005F58CC" w:rsidRPr="002742F9">
        <w:rPr>
          <w:lang w:val="de-DE"/>
        </w:rPr>
        <w:t>Sellside</w:t>
      </w:r>
      <w:proofErr w:type="spellEnd"/>
      <w:r w:rsidR="005F58CC" w:rsidRPr="002742F9">
        <w:rPr>
          <w:lang w:val="de-DE"/>
        </w:rPr>
        <w:t xml:space="preserve"> </w:t>
      </w:r>
      <w:proofErr w:type="spellStart"/>
      <w:r w:rsidR="005F58CC" w:rsidRPr="002742F9">
        <w:rPr>
          <w:lang w:val="de-DE"/>
        </w:rPr>
        <w:t>cardinalities</w:t>
      </w:r>
      <w:proofErr w:type="spellEnd"/>
      <w:r w:rsidR="005F58CC" w:rsidRPr="002742F9">
        <w:rPr>
          <w:lang w:val="de-DE"/>
        </w:rPr>
        <w:t xml:space="preserve"> </w:t>
      </w:r>
      <w:proofErr w:type="spellStart"/>
      <w:r w:rsidR="005F58CC" w:rsidRPr="002742F9">
        <w:rPr>
          <w:lang w:val="de-DE"/>
        </w:rPr>
        <w:t>could</w:t>
      </w:r>
      <w:proofErr w:type="spellEnd"/>
      <w:r w:rsidR="005F58CC" w:rsidRPr="002742F9">
        <w:rPr>
          <w:lang w:val="de-DE"/>
        </w:rPr>
        <w:t xml:space="preserve"> </w:t>
      </w:r>
      <w:proofErr w:type="spellStart"/>
      <w:r w:rsidR="005F58CC" w:rsidRPr="002742F9">
        <w:rPr>
          <w:lang w:val="de-DE"/>
        </w:rPr>
        <w:t>be</w:t>
      </w:r>
      <w:proofErr w:type="spellEnd"/>
      <w:r w:rsidR="005F58CC" w:rsidRPr="002742F9">
        <w:rPr>
          <w:lang w:val="de-DE"/>
        </w:rPr>
        <w:t xml:space="preserve"> </w:t>
      </w:r>
      <w:proofErr w:type="spellStart"/>
      <w:r w:rsidR="005F58CC" w:rsidRPr="002742F9">
        <w:rPr>
          <w:lang w:val="de-DE"/>
        </w:rPr>
        <w:t>more</w:t>
      </w:r>
      <w:proofErr w:type="spellEnd"/>
      <w:r w:rsidR="005F58CC" w:rsidRPr="002742F9">
        <w:rPr>
          <w:lang w:val="de-DE"/>
        </w:rPr>
        <w:t xml:space="preserve"> </w:t>
      </w:r>
      <w:proofErr w:type="spellStart"/>
      <w:r w:rsidR="005F58CC" w:rsidRPr="002742F9">
        <w:rPr>
          <w:lang w:val="de-DE"/>
        </w:rPr>
        <w:t>restrictive</w:t>
      </w:r>
      <w:proofErr w:type="spellEnd"/>
      <w:r w:rsidR="005F58CC" w:rsidRPr="002742F9">
        <w:rPr>
          <w:lang w:val="de-DE"/>
        </w:rPr>
        <w:t xml:space="preserve"> </w:t>
      </w:r>
      <w:proofErr w:type="spellStart"/>
      <w:r w:rsidR="005F58CC" w:rsidRPr="002742F9">
        <w:rPr>
          <w:lang w:val="de-DE"/>
        </w:rPr>
        <w:t>than</w:t>
      </w:r>
      <w:proofErr w:type="spellEnd"/>
      <w:r w:rsidR="005F58CC" w:rsidRPr="002742F9">
        <w:rPr>
          <w:lang w:val="de-DE"/>
        </w:rPr>
        <w:t xml:space="preserve"> Bo</w:t>
      </w:r>
      <w:r w:rsidR="005F58CC">
        <w:rPr>
          <w:lang w:val="de-DE"/>
        </w:rPr>
        <w:t xml:space="preserve">ost </w:t>
      </w:r>
      <w:proofErr w:type="spellStart"/>
      <w:r w:rsidR="005F58CC">
        <w:rPr>
          <w:lang w:val="de-DE"/>
        </w:rPr>
        <w:t>Aero</w:t>
      </w:r>
      <w:proofErr w:type="spellEnd"/>
      <w:r w:rsidR="005F58CC">
        <w:rPr>
          <w:lang w:val="de-DE"/>
        </w:rPr>
        <w:t xml:space="preserve"> XML </w:t>
      </w:r>
      <w:proofErr w:type="spellStart"/>
      <w:r w:rsidR="005F58CC">
        <w:rPr>
          <w:lang w:val="de-DE"/>
        </w:rPr>
        <w:t>schema</w:t>
      </w:r>
      <w:proofErr w:type="spellEnd"/>
      <w:r w:rsidR="005F58CC">
        <w:rPr>
          <w:lang w:val="de-DE"/>
        </w:rPr>
        <w:t xml:space="preserve"> </w:t>
      </w:r>
      <w:proofErr w:type="spellStart"/>
      <w:r w:rsidR="005F58CC">
        <w:rPr>
          <w:lang w:val="de-DE"/>
        </w:rPr>
        <w:t>cardinality</w:t>
      </w:r>
      <w:proofErr w:type="spellEnd"/>
      <w:r w:rsidR="005F58CC">
        <w:rPr>
          <w:lang w:val="de-DE"/>
        </w:rPr>
        <w:t>:</w:t>
      </w:r>
    </w:p>
    <w:p w14:paraId="388AF10E" w14:textId="74F6C5E6" w:rsidR="00F14D71" w:rsidRDefault="00F14D71" w:rsidP="00F14D71"/>
    <w:p w14:paraId="388AF10F" w14:textId="77777777" w:rsidR="00F14D71" w:rsidRDefault="00F14D71" w:rsidP="00F14D71">
      <w:r>
        <w:t>1</w:t>
      </w:r>
      <w:r>
        <w:tab/>
        <w:t>Mandatory element, must occur exactly one time</w:t>
      </w:r>
    </w:p>
    <w:p w14:paraId="388AF110" w14:textId="77777777" w:rsidR="00F14D71" w:rsidRPr="00FF559F" w:rsidRDefault="00F14D71" w:rsidP="00F14D71">
      <w:proofErr w:type="gramStart"/>
      <w:r>
        <w:t>1..*</w:t>
      </w:r>
      <w:proofErr w:type="gramEnd"/>
      <w:r>
        <w:tab/>
        <w:t>Mandatory element, must occur at least one time, can be repeated</w:t>
      </w:r>
    </w:p>
    <w:p w14:paraId="388AF111" w14:textId="77777777" w:rsidR="00F14D71" w:rsidRDefault="00F14D71" w:rsidP="00F14D71">
      <w:proofErr w:type="gramStart"/>
      <w:r>
        <w:t>0..1</w:t>
      </w:r>
      <w:proofErr w:type="gramEnd"/>
      <w:r>
        <w:tab/>
        <w:t>Conditional</w:t>
      </w:r>
      <w:r w:rsidRPr="00006B6B">
        <w:t xml:space="preserve"> </w:t>
      </w:r>
      <w:r>
        <w:t>element, not required, must not be repeated</w:t>
      </w:r>
    </w:p>
    <w:p w14:paraId="388AF112" w14:textId="77777777" w:rsidR="00F14D71" w:rsidRDefault="00F14D71" w:rsidP="00F14D71">
      <w:proofErr w:type="gramStart"/>
      <w:r>
        <w:t>0..*</w:t>
      </w:r>
      <w:proofErr w:type="gramEnd"/>
      <w:r>
        <w:tab/>
        <w:t>Conditional</w:t>
      </w:r>
      <w:r w:rsidRPr="00006B6B">
        <w:t xml:space="preserve"> </w:t>
      </w:r>
      <w:r>
        <w:t>element, not required, can be repeated</w:t>
      </w:r>
    </w:p>
    <w:p w14:paraId="388AF113" w14:textId="77777777" w:rsidR="00F14D71" w:rsidRDefault="00F14D71" w:rsidP="00F14D71"/>
    <w:p w14:paraId="388AF114" w14:textId="77777777" w:rsidR="00F14D71" w:rsidRDefault="00F14D71" w:rsidP="00F14D71">
      <w:r>
        <w:t xml:space="preserve">A cardinality that is more restrictive than the original Boost cardinality is </w:t>
      </w:r>
      <w:r w:rsidRPr="00D67BD7">
        <w:rPr>
          <w:color w:val="C00000"/>
        </w:rPr>
        <w:t>colored in red</w:t>
      </w:r>
      <w:r>
        <w:t>. The changed cardinality reflects information that is mandatory in regard to AirSupply (0</w:t>
      </w:r>
      <w:proofErr w:type="gramStart"/>
      <w:r>
        <w:t>..1</w:t>
      </w:r>
      <w:proofErr w:type="gramEnd"/>
      <w:r>
        <w:t xml:space="preserve"> becomes 1 and 0..* becomes 1..*).</w:t>
      </w:r>
    </w:p>
    <w:p w14:paraId="388AF115" w14:textId="77777777" w:rsidR="008941D2" w:rsidRDefault="008941D2" w:rsidP="00C15798">
      <w:pPr>
        <w:spacing w:after="200"/>
        <w:ind w:left="1425" w:hanging="1425"/>
        <w:rPr>
          <w:sz w:val="24"/>
          <w:szCs w:val="24"/>
        </w:rPr>
      </w:pPr>
    </w:p>
    <w:p w14:paraId="388AF116" w14:textId="77777777" w:rsidR="00F14D71" w:rsidRPr="0022593E" w:rsidRDefault="00F14D71" w:rsidP="00F14D71">
      <w:pPr>
        <w:pStyle w:val="berschrift1"/>
      </w:pPr>
      <w:bookmarkStart w:id="9" w:name="_Toc313366647"/>
      <w:bookmarkStart w:id="10" w:name="_Toc347483394"/>
      <w:r w:rsidRPr="003D06CA">
        <w:t xml:space="preserve">Composition of the </w:t>
      </w:r>
      <w:r>
        <w:t>XML message table</w:t>
      </w:r>
      <w:bookmarkEnd w:id="9"/>
      <w:bookmarkEnd w:id="10"/>
    </w:p>
    <w:p w14:paraId="388AF117" w14:textId="77777777" w:rsidR="00F14D71" w:rsidRDefault="00F14D71" w:rsidP="00F14D71">
      <w:r>
        <w:t>The table describes each data-element of the respective parent-element, these are listed in order. The following columns are used:</w:t>
      </w:r>
    </w:p>
    <w:p w14:paraId="388AF118" w14:textId="77777777" w:rsidR="00F14D71" w:rsidRDefault="00F14D71" w:rsidP="00F14D71">
      <w:r>
        <w:t>1 - Name: Name of the data-element</w:t>
      </w:r>
    </w:p>
    <w:p w14:paraId="388AF119" w14:textId="77777777" w:rsidR="00F14D71" w:rsidRDefault="00F14D71" w:rsidP="00F14D71">
      <w:r>
        <w:t>2 - Type: Type of the data-element</w:t>
      </w:r>
    </w:p>
    <w:p w14:paraId="388AF11A" w14:textId="77777777" w:rsidR="00F14D71" w:rsidRDefault="00F14D71" w:rsidP="00F14D71">
      <w:r>
        <w:t>3 - Length: Maximum number of characters in the data-element</w:t>
      </w:r>
    </w:p>
    <w:p w14:paraId="388AF11B" w14:textId="77777777" w:rsidR="00F14D71" w:rsidRDefault="00F14D71" w:rsidP="00F14D71">
      <w:r w:rsidRPr="000768D2">
        <w:t xml:space="preserve">4 - Level: Hierarchical level of the </w:t>
      </w:r>
      <w:r>
        <w:t>data-</w:t>
      </w:r>
      <w:r w:rsidRPr="000768D2">
        <w:t xml:space="preserve">element. </w:t>
      </w:r>
    </w:p>
    <w:p w14:paraId="388AF11C" w14:textId="77777777" w:rsidR="00F14D71" w:rsidRDefault="00F14D71" w:rsidP="00F14D71">
      <w:r>
        <w:t>5</w:t>
      </w:r>
      <w:r w:rsidRPr="00190A8A">
        <w:t xml:space="preserve"> - Example: </w:t>
      </w:r>
      <w:r>
        <w:t>Value e</w:t>
      </w:r>
      <w:r w:rsidRPr="00190A8A">
        <w:t xml:space="preserve">xample for the described </w:t>
      </w:r>
      <w:r>
        <w:t>data-</w:t>
      </w:r>
      <w:r w:rsidRPr="00190A8A">
        <w:t>element</w:t>
      </w:r>
    </w:p>
    <w:p w14:paraId="388AF11D" w14:textId="77777777" w:rsidR="00F14D71" w:rsidRDefault="00F14D71" w:rsidP="00F14D71">
      <w:r>
        <w:t>6 – M/C</w:t>
      </w:r>
      <w:r w:rsidRPr="00190A8A">
        <w:t>:</w:t>
      </w:r>
      <w:r>
        <w:t xml:space="preserve"> S</w:t>
      </w:r>
      <w:r w:rsidRPr="00190A8A">
        <w:t xml:space="preserve">pecifies whether the </w:t>
      </w:r>
      <w:r>
        <w:t>data-</w:t>
      </w:r>
      <w:r w:rsidRPr="00190A8A">
        <w:t xml:space="preserve">element </w:t>
      </w:r>
      <w:r>
        <w:t>is mandatory</w:t>
      </w:r>
      <w:r w:rsidRPr="00190A8A">
        <w:t xml:space="preserve"> (M) or</w:t>
      </w:r>
      <w:r>
        <w:t xml:space="preserve"> conditional</w:t>
      </w:r>
      <w:r w:rsidRPr="00190A8A">
        <w:t xml:space="preserve"> (C)</w:t>
      </w:r>
    </w:p>
    <w:p w14:paraId="388AF11E" w14:textId="77777777" w:rsidR="00F14D71" w:rsidRPr="00190A8A" w:rsidRDefault="00F14D71" w:rsidP="00F14D71">
      <w:r>
        <w:t>7 – Description: Description of the data-element</w:t>
      </w:r>
    </w:p>
    <w:p w14:paraId="388AF11F" w14:textId="77777777" w:rsidR="006B2324" w:rsidRDefault="006B2324" w:rsidP="00F14D71">
      <w:pPr>
        <w:pStyle w:val="berschrift1"/>
      </w:pPr>
      <w:bookmarkStart w:id="11" w:name="_Toc347483395"/>
      <w:proofErr w:type="spellStart"/>
      <w:r w:rsidRPr="006B2324">
        <w:t>BoostAero</w:t>
      </w:r>
      <w:proofErr w:type="spellEnd"/>
      <w:r w:rsidRPr="006B2324">
        <w:t xml:space="preserve"> </w:t>
      </w:r>
      <w:r w:rsidR="00876AAB" w:rsidRPr="006B2324">
        <w:t>Attribute</w:t>
      </w:r>
      <w:r w:rsidRPr="006B2324">
        <w:t xml:space="preserve"> Codes Lists</w:t>
      </w:r>
      <w:bookmarkEnd w:id="11"/>
    </w:p>
    <w:p w14:paraId="7B6F5CDF" w14:textId="77777777" w:rsidR="006F5196" w:rsidRDefault="006B2324" w:rsidP="006F5196">
      <w:r w:rsidRPr="00F14D71">
        <w:t xml:space="preserve">Within the document </w:t>
      </w:r>
      <w:r w:rsidRPr="00F14D71">
        <w:rPr>
          <w:b/>
        </w:rPr>
        <w:t>“BAI_Codes_Lists_V2 10_20110310.xls”</w:t>
      </w:r>
      <w:r w:rsidRPr="00F14D71">
        <w:t xml:space="preserve">, </w:t>
      </w:r>
      <w:r w:rsidR="006F5196">
        <w:t>the official BA XML code lists for the corresponding elements are attached.</w:t>
      </w:r>
    </w:p>
    <w:p w14:paraId="388AF122" w14:textId="7A4ACDC5" w:rsidR="00F14D71" w:rsidRDefault="006F5196" w:rsidP="006F5196">
      <w:r>
        <w:t>Please note that the codes in the exchanged files can be different. AirSupply transmits/expects the codes as sent by the customer.</w:t>
      </w:r>
    </w:p>
    <w:p w14:paraId="3BBC4336" w14:textId="77777777" w:rsidR="006F5196" w:rsidRPr="00F14D71" w:rsidRDefault="006F5196" w:rsidP="00F14D71"/>
    <w:p w14:paraId="388AF123" w14:textId="77777777" w:rsidR="006B2324" w:rsidRDefault="00F75483" w:rsidP="00F14D71">
      <w:pPr>
        <w:spacing w:after="200"/>
        <w:ind w:left="1425" w:hanging="1425"/>
        <w:rPr>
          <w:sz w:val="24"/>
          <w:szCs w:val="24"/>
        </w:rPr>
      </w:pPr>
      <w:r w:rsidRPr="004B3CD8">
        <w:rPr>
          <w:sz w:val="24"/>
          <w:szCs w:val="24"/>
        </w:rPr>
        <w:object w:dxaOrig="1454" w:dyaOrig="941" w14:anchorId="388AF51B">
          <v:shape id="_x0000_i1025" type="#_x0000_t75" style="width:72.75pt;height:47.25pt" o:ole="">
            <v:imagedata r:id="rId14" o:title=""/>
          </v:shape>
          <o:OLEObject Type="Embed" ProgID="Excel.Sheet.8" ShapeID="_x0000_i1025" DrawAspect="Icon" ObjectID="_1421225284" r:id="rId15"/>
        </w:object>
      </w:r>
    </w:p>
    <w:p w14:paraId="388AF124" w14:textId="77777777" w:rsidR="00F14D71" w:rsidRDefault="00F14D71" w:rsidP="00F14D71">
      <w:pPr>
        <w:pStyle w:val="berschrift1"/>
      </w:pPr>
      <w:bookmarkStart w:id="12" w:name="_Toc313366649"/>
      <w:bookmarkStart w:id="13" w:name="_Toc347483396"/>
      <w:r w:rsidRPr="003D06CA">
        <w:t>Glossary</w:t>
      </w:r>
      <w:bookmarkEnd w:id="12"/>
      <w:bookmarkEnd w:id="13"/>
    </w:p>
    <w:p w14:paraId="388AF125" w14:textId="77777777" w:rsidR="00F14D71" w:rsidRPr="00411564" w:rsidRDefault="00F14D71" w:rsidP="00F14D71"/>
    <w:tbl>
      <w:tblPr>
        <w:tblW w:w="0" w:type="auto"/>
        <w:tblInd w:w="709" w:type="dxa"/>
        <w:tblLook w:val="04A0" w:firstRow="1" w:lastRow="0" w:firstColumn="1" w:lastColumn="0" w:noHBand="0" w:noVBand="1"/>
      </w:tblPr>
      <w:tblGrid>
        <w:gridCol w:w="1100"/>
        <w:gridCol w:w="7761"/>
      </w:tblGrid>
      <w:tr w:rsidR="00F14D71" w:rsidRPr="00D03092" w14:paraId="388AF129" w14:textId="77777777" w:rsidTr="00D10FD1">
        <w:tc>
          <w:tcPr>
            <w:tcW w:w="1100" w:type="dxa"/>
            <w:shd w:val="clear" w:color="auto" w:fill="auto"/>
          </w:tcPr>
          <w:p w14:paraId="388AF126" w14:textId="77777777" w:rsidR="00F14D71" w:rsidRPr="00D03092" w:rsidRDefault="00F14D71" w:rsidP="00D10FD1">
            <w:r w:rsidRPr="00D03092">
              <w:t>ASRAM</w:t>
            </w:r>
          </w:p>
        </w:tc>
        <w:tc>
          <w:tcPr>
            <w:tcW w:w="7761" w:type="dxa"/>
            <w:shd w:val="clear" w:color="auto" w:fill="auto"/>
          </w:tcPr>
          <w:p w14:paraId="388AF127" w14:textId="77777777" w:rsidR="00F14D71" w:rsidRPr="00D03092" w:rsidRDefault="00F14D71" w:rsidP="00D10FD1">
            <w:r w:rsidRPr="00D03092">
              <w:rPr>
                <w:b/>
              </w:rPr>
              <w:t>A</w:t>
            </w:r>
            <w:r w:rsidRPr="00D03092">
              <w:t xml:space="preserve">ero </w:t>
            </w:r>
            <w:r w:rsidRPr="00D03092">
              <w:rPr>
                <w:b/>
              </w:rPr>
              <w:t>S</w:t>
            </w:r>
            <w:r w:rsidRPr="00D03092">
              <w:t xml:space="preserve">patial </w:t>
            </w:r>
            <w:r w:rsidRPr="00D03092">
              <w:rPr>
                <w:b/>
              </w:rPr>
              <w:t>R</w:t>
            </w:r>
            <w:r w:rsidRPr="00D03092">
              <w:t xml:space="preserve">eusable </w:t>
            </w:r>
            <w:r w:rsidRPr="00D03092">
              <w:rPr>
                <w:b/>
              </w:rPr>
              <w:t>A</w:t>
            </w:r>
            <w:r w:rsidRPr="00D03092">
              <w:t xml:space="preserve">ssembly </w:t>
            </w:r>
            <w:r w:rsidRPr="00D03092">
              <w:rPr>
                <w:b/>
              </w:rPr>
              <w:t>M</w:t>
            </w:r>
            <w:r w:rsidRPr="00D03092">
              <w:t>essages</w:t>
            </w:r>
          </w:p>
          <w:p w14:paraId="388AF128" w14:textId="77777777" w:rsidR="00F14D71" w:rsidRPr="00D03092" w:rsidRDefault="00F14D71" w:rsidP="00D10FD1">
            <w:r w:rsidRPr="00D03092">
              <w:t>According to the UN/CEFACT NDR (XML Name and Design Rules), this namespace has to be used for all components.</w:t>
            </w:r>
          </w:p>
        </w:tc>
      </w:tr>
      <w:tr w:rsidR="00F14D71" w:rsidRPr="00D03092" w14:paraId="388AF12C" w14:textId="77777777" w:rsidTr="00D10FD1">
        <w:tc>
          <w:tcPr>
            <w:tcW w:w="1100" w:type="dxa"/>
            <w:shd w:val="clear" w:color="auto" w:fill="auto"/>
          </w:tcPr>
          <w:p w14:paraId="388AF12A" w14:textId="77777777" w:rsidR="00F14D71" w:rsidRPr="00D03092" w:rsidRDefault="00F14D71" w:rsidP="00D10FD1">
            <w:r w:rsidRPr="00D03092">
              <w:t>as</w:t>
            </w:r>
          </w:p>
        </w:tc>
        <w:tc>
          <w:tcPr>
            <w:tcW w:w="7761" w:type="dxa"/>
            <w:shd w:val="clear" w:color="auto" w:fill="auto"/>
          </w:tcPr>
          <w:p w14:paraId="388AF12B" w14:textId="77777777" w:rsidR="00F14D71" w:rsidRPr="00D03092" w:rsidRDefault="00F14D71" w:rsidP="00D10FD1">
            <w:r w:rsidRPr="00D03092">
              <w:rPr>
                <w:b/>
              </w:rPr>
              <w:t>A</w:t>
            </w:r>
            <w:r w:rsidRPr="00D03092">
              <w:t xml:space="preserve">ero </w:t>
            </w:r>
            <w:r w:rsidRPr="00D03092">
              <w:rPr>
                <w:b/>
              </w:rPr>
              <w:t>S</w:t>
            </w:r>
            <w:r w:rsidRPr="00D03092">
              <w:t>patial</w:t>
            </w:r>
          </w:p>
        </w:tc>
      </w:tr>
      <w:tr w:rsidR="00F14D71" w:rsidRPr="00D03092" w14:paraId="388AF12F" w14:textId="77777777" w:rsidTr="00D10FD1">
        <w:tc>
          <w:tcPr>
            <w:tcW w:w="1100" w:type="dxa"/>
            <w:shd w:val="clear" w:color="auto" w:fill="auto"/>
          </w:tcPr>
          <w:p w14:paraId="388AF12D" w14:textId="77777777" w:rsidR="00F14D71" w:rsidRPr="00D03092" w:rsidRDefault="00F14D71" w:rsidP="00D10FD1">
            <w:r w:rsidRPr="00D03092">
              <w:t>CI</w:t>
            </w:r>
          </w:p>
        </w:tc>
        <w:tc>
          <w:tcPr>
            <w:tcW w:w="7761" w:type="dxa"/>
            <w:shd w:val="clear" w:color="auto" w:fill="auto"/>
          </w:tcPr>
          <w:p w14:paraId="388AF12E" w14:textId="77777777" w:rsidR="00F14D71" w:rsidRPr="00D03092" w:rsidRDefault="00F14D71" w:rsidP="00D10FD1">
            <w:r w:rsidRPr="00D03092">
              <w:rPr>
                <w:b/>
              </w:rPr>
              <w:t>C</w:t>
            </w:r>
            <w:r w:rsidRPr="00D03092">
              <w:t xml:space="preserve">ross </w:t>
            </w:r>
            <w:r w:rsidRPr="00D03092">
              <w:rPr>
                <w:b/>
              </w:rPr>
              <w:t>I</w:t>
            </w:r>
            <w:r w:rsidRPr="00D03092">
              <w:t>ndustry</w:t>
            </w:r>
          </w:p>
        </w:tc>
      </w:tr>
      <w:tr w:rsidR="00F14D71" w:rsidRPr="00D03092" w14:paraId="388AF132" w14:textId="77777777" w:rsidTr="00D10FD1">
        <w:tc>
          <w:tcPr>
            <w:tcW w:w="1100" w:type="dxa"/>
            <w:shd w:val="clear" w:color="auto" w:fill="auto"/>
          </w:tcPr>
          <w:p w14:paraId="388AF130" w14:textId="77777777" w:rsidR="00F14D71" w:rsidRPr="00D03092" w:rsidRDefault="00F14D71" w:rsidP="00D10FD1">
            <w:r w:rsidRPr="00D03092">
              <w:t>CIO</w:t>
            </w:r>
          </w:p>
        </w:tc>
        <w:tc>
          <w:tcPr>
            <w:tcW w:w="7761" w:type="dxa"/>
            <w:shd w:val="clear" w:color="auto" w:fill="auto"/>
          </w:tcPr>
          <w:p w14:paraId="388AF131" w14:textId="77777777" w:rsidR="00F14D71" w:rsidRPr="00D03092" w:rsidRDefault="00F14D71" w:rsidP="00D10FD1">
            <w:r w:rsidRPr="00D03092">
              <w:rPr>
                <w:b/>
              </w:rPr>
              <w:t>C</w:t>
            </w:r>
            <w:r w:rsidRPr="00D03092">
              <w:t xml:space="preserve">ross </w:t>
            </w:r>
            <w:r w:rsidRPr="00D03092">
              <w:rPr>
                <w:b/>
              </w:rPr>
              <w:t>I</w:t>
            </w:r>
            <w:r w:rsidRPr="00D03092">
              <w:t xml:space="preserve">ndustry </w:t>
            </w:r>
            <w:r w:rsidRPr="00D03092">
              <w:rPr>
                <w:b/>
              </w:rPr>
              <w:t>O</w:t>
            </w:r>
            <w:r w:rsidRPr="00D03092">
              <w:t>rdering</w:t>
            </w:r>
          </w:p>
        </w:tc>
      </w:tr>
      <w:tr w:rsidR="00F14D71" w:rsidRPr="00D03092" w14:paraId="388AF135" w14:textId="77777777" w:rsidTr="00D10FD1">
        <w:tc>
          <w:tcPr>
            <w:tcW w:w="1100" w:type="dxa"/>
            <w:shd w:val="clear" w:color="auto" w:fill="auto"/>
          </w:tcPr>
          <w:p w14:paraId="388AF133" w14:textId="77777777" w:rsidR="00F14D71" w:rsidRPr="00D03092" w:rsidRDefault="00F14D71" w:rsidP="00D10FD1">
            <w:r w:rsidRPr="00D03092">
              <w:t>EDI</w:t>
            </w:r>
          </w:p>
        </w:tc>
        <w:tc>
          <w:tcPr>
            <w:tcW w:w="7761" w:type="dxa"/>
            <w:shd w:val="clear" w:color="auto" w:fill="auto"/>
          </w:tcPr>
          <w:p w14:paraId="388AF134" w14:textId="77777777" w:rsidR="00F14D71" w:rsidRPr="00D03092" w:rsidRDefault="00F14D71" w:rsidP="00D10FD1">
            <w:r w:rsidRPr="00D03092">
              <w:rPr>
                <w:b/>
                <w:bCs/>
              </w:rPr>
              <w:t>E</w:t>
            </w:r>
            <w:r w:rsidRPr="00D03092">
              <w:rPr>
                <w:bCs/>
              </w:rPr>
              <w:t xml:space="preserve">lectronic </w:t>
            </w:r>
            <w:r w:rsidRPr="00D03092">
              <w:rPr>
                <w:b/>
                <w:bCs/>
              </w:rPr>
              <w:t>D</w:t>
            </w:r>
            <w:r w:rsidRPr="00D03092">
              <w:rPr>
                <w:bCs/>
              </w:rPr>
              <w:t xml:space="preserve">ata </w:t>
            </w:r>
            <w:r w:rsidRPr="00D03092">
              <w:rPr>
                <w:b/>
                <w:bCs/>
              </w:rPr>
              <w:t>I</w:t>
            </w:r>
            <w:r w:rsidRPr="00D03092">
              <w:rPr>
                <w:bCs/>
              </w:rPr>
              <w:t>nterchange</w:t>
            </w:r>
            <w:r w:rsidRPr="00D03092">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F14D71" w:rsidRPr="00D03092" w14:paraId="388AF138" w14:textId="77777777" w:rsidTr="00D10FD1">
        <w:tc>
          <w:tcPr>
            <w:tcW w:w="1100" w:type="dxa"/>
            <w:shd w:val="clear" w:color="auto" w:fill="auto"/>
          </w:tcPr>
          <w:p w14:paraId="388AF136" w14:textId="77777777" w:rsidR="00F14D71" w:rsidRPr="00D03092" w:rsidRDefault="00F14D71" w:rsidP="00D10FD1">
            <w:r w:rsidRPr="00D03092">
              <w:t>ERP</w:t>
            </w:r>
          </w:p>
        </w:tc>
        <w:tc>
          <w:tcPr>
            <w:tcW w:w="7761" w:type="dxa"/>
            <w:shd w:val="clear" w:color="auto" w:fill="auto"/>
          </w:tcPr>
          <w:p w14:paraId="388AF137" w14:textId="77777777" w:rsidR="00F14D71" w:rsidRPr="00D03092" w:rsidRDefault="00F14D71" w:rsidP="00D10FD1">
            <w:r w:rsidRPr="00D03092">
              <w:rPr>
                <w:b/>
              </w:rPr>
              <w:t>E</w:t>
            </w:r>
            <w:r w:rsidRPr="00D03092">
              <w:t xml:space="preserve">nterprise </w:t>
            </w:r>
            <w:r w:rsidRPr="00D03092">
              <w:rPr>
                <w:b/>
              </w:rPr>
              <w:t>R</w:t>
            </w:r>
            <w:r w:rsidRPr="00D03092">
              <w:t xml:space="preserve">esource </w:t>
            </w:r>
            <w:r w:rsidRPr="00D03092">
              <w:rPr>
                <w:b/>
              </w:rPr>
              <w:t>P</w:t>
            </w:r>
            <w:r w:rsidRPr="00D03092">
              <w:t>lanning integrates internal and external management information across an entire organization</w:t>
            </w:r>
          </w:p>
        </w:tc>
      </w:tr>
      <w:tr w:rsidR="00F14D71" w:rsidRPr="00D03092" w14:paraId="388AF13B" w14:textId="77777777" w:rsidTr="00D10FD1">
        <w:tc>
          <w:tcPr>
            <w:tcW w:w="1100" w:type="dxa"/>
            <w:shd w:val="clear" w:color="auto" w:fill="auto"/>
          </w:tcPr>
          <w:p w14:paraId="388AF139" w14:textId="77777777" w:rsidR="00F14D71" w:rsidRPr="00D03092" w:rsidRDefault="00F14D71" w:rsidP="00D10FD1">
            <w:r w:rsidRPr="00D03092">
              <w:t>M2M</w:t>
            </w:r>
          </w:p>
        </w:tc>
        <w:tc>
          <w:tcPr>
            <w:tcW w:w="7761" w:type="dxa"/>
            <w:shd w:val="clear" w:color="auto" w:fill="auto"/>
          </w:tcPr>
          <w:p w14:paraId="388AF13A" w14:textId="77777777" w:rsidR="00F14D71" w:rsidRPr="00D03092" w:rsidRDefault="00F14D71" w:rsidP="00D10FD1">
            <w:r w:rsidRPr="00D03092">
              <w:t>Machine-to-Machine refers to technologies that allow systems to communicate with other systems of the same ability.</w:t>
            </w:r>
          </w:p>
        </w:tc>
      </w:tr>
      <w:tr w:rsidR="00F14D71" w:rsidRPr="00D03092" w14:paraId="388AF13E" w14:textId="77777777" w:rsidTr="00D10FD1">
        <w:trPr>
          <w:trHeight w:val="80"/>
        </w:trPr>
        <w:tc>
          <w:tcPr>
            <w:tcW w:w="1100" w:type="dxa"/>
            <w:shd w:val="clear" w:color="auto" w:fill="auto"/>
          </w:tcPr>
          <w:p w14:paraId="388AF13C" w14:textId="77777777" w:rsidR="00F14D71" w:rsidRPr="00D03092" w:rsidRDefault="00F14D71" w:rsidP="00D10FD1">
            <w:pPr>
              <w:rPr>
                <w:lang w:eastAsia="zh-TW"/>
              </w:rPr>
            </w:pPr>
            <w:r w:rsidRPr="00D03092">
              <w:rPr>
                <w:lang w:eastAsia="zh-TW"/>
              </w:rPr>
              <w:t>SCM</w:t>
            </w:r>
          </w:p>
        </w:tc>
        <w:tc>
          <w:tcPr>
            <w:tcW w:w="7761" w:type="dxa"/>
            <w:shd w:val="clear" w:color="auto" w:fill="auto"/>
          </w:tcPr>
          <w:p w14:paraId="388AF13D" w14:textId="77777777" w:rsidR="00F14D71" w:rsidRPr="00D03092" w:rsidRDefault="00F14D71" w:rsidP="00D10FD1">
            <w:r w:rsidRPr="00D03092">
              <w:t>Supply Chain Management is the process of planning, implementing, and controlling the operations of the supply chain as efficiently as possible</w:t>
            </w:r>
          </w:p>
        </w:tc>
      </w:tr>
    </w:tbl>
    <w:p w14:paraId="388AF13F" w14:textId="77777777" w:rsidR="00F14D71" w:rsidRDefault="00F14D71" w:rsidP="00F14D71"/>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F14D71" w:rsidRPr="00C46CCF" w14:paraId="388AF142" w14:textId="77777777" w:rsidTr="00D10FD1">
        <w:trPr>
          <w:trHeight w:val="542"/>
        </w:trPr>
        <w:tc>
          <w:tcPr>
            <w:tcW w:w="1809" w:type="dxa"/>
            <w:shd w:val="clear" w:color="auto" w:fill="C00000"/>
          </w:tcPr>
          <w:p w14:paraId="388AF140" w14:textId="77777777" w:rsidR="00F14D71" w:rsidRPr="00C46CCF" w:rsidRDefault="00F14D71" w:rsidP="00D10FD1">
            <w:pPr>
              <w:spacing w:line="240" w:lineRule="auto"/>
              <w:rPr>
                <w:b/>
                <w:szCs w:val="20"/>
              </w:rPr>
            </w:pPr>
            <w:r w:rsidRPr="00C46CCF">
              <w:rPr>
                <w:szCs w:val="20"/>
              </w:rPr>
              <w:t>Fields marked in RED</w:t>
            </w:r>
          </w:p>
        </w:tc>
        <w:tc>
          <w:tcPr>
            <w:tcW w:w="7685" w:type="dxa"/>
            <w:shd w:val="clear" w:color="auto" w:fill="C00000"/>
          </w:tcPr>
          <w:p w14:paraId="388AF141" w14:textId="77777777" w:rsidR="00F14D71" w:rsidRPr="00C46CCF" w:rsidRDefault="00F14D71" w:rsidP="00D10FD1">
            <w:pPr>
              <w:spacing w:line="240" w:lineRule="auto"/>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F14D71" w:rsidRPr="00C46CCF" w14:paraId="388AF145" w14:textId="77777777" w:rsidTr="00D10FD1">
        <w:trPr>
          <w:trHeight w:val="217"/>
        </w:trPr>
        <w:tc>
          <w:tcPr>
            <w:tcW w:w="1809" w:type="dxa"/>
          </w:tcPr>
          <w:p w14:paraId="388AF143" w14:textId="77777777" w:rsidR="00F14D71" w:rsidRPr="00C46CCF" w:rsidRDefault="00F14D71" w:rsidP="00D10FD1">
            <w:pPr>
              <w:spacing w:line="240" w:lineRule="auto"/>
              <w:rPr>
                <w:szCs w:val="20"/>
              </w:rPr>
            </w:pPr>
          </w:p>
        </w:tc>
        <w:tc>
          <w:tcPr>
            <w:tcW w:w="7685" w:type="dxa"/>
          </w:tcPr>
          <w:p w14:paraId="388AF144" w14:textId="77777777" w:rsidR="00F14D71" w:rsidRPr="00C46CCF" w:rsidRDefault="00F14D71" w:rsidP="00D10FD1">
            <w:pPr>
              <w:spacing w:line="240" w:lineRule="auto"/>
              <w:rPr>
                <w:szCs w:val="20"/>
              </w:rPr>
            </w:pPr>
          </w:p>
        </w:tc>
      </w:tr>
      <w:tr w:rsidR="00F14D71" w:rsidRPr="00C46CCF" w14:paraId="388AF148" w14:textId="77777777" w:rsidTr="00D10FD1">
        <w:trPr>
          <w:trHeight w:val="972"/>
        </w:trPr>
        <w:tc>
          <w:tcPr>
            <w:tcW w:w="1809" w:type="dxa"/>
            <w:shd w:val="clear" w:color="auto" w:fill="92D050"/>
          </w:tcPr>
          <w:p w14:paraId="388AF146" w14:textId="77777777" w:rsidR="00F14D71" w:rsidRPr="00C46CCF" w:rsidRDefault="00F14D71" w:rsidP="00D10FD1">
            <w:pPr>
              <w:spacing w:line="240" w:lineRule="auto"/>
              <w:rPr>
                <w:b/>
                <w:szCs w:val="20"/>
              </w:rPr>
            </w:pPr>
            <w:r w:rsidRPr="00C46CCF">
              <w:rPr>
                <w:szCs w:val="20"/>
              </w:rPr>
              <w:t>Fields marked in GREEN</w:t>
            </w:r>
          </w:p>
        </w:tc>
        <w:tc>
          <w:tcPr>
            <w:tcW w:w="7685" w:type="dxa"/>
            <w:shd w:val="clear" w:color="auto" w:fill="92D050"/>
          </w:tcPr>
          <w:p w14:paraId="388AF147" w14:textId="77777777" w:rsidR="00F14D71" w:rsidRPr="00C46CCF" w:rsidRDefault="00F14D71" w:rsidP="00D10FD1">
            <w:pPr>
              <w:spacing w:line="240" w:lineRule="auto"/>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388AF149" w14:textId="77777777" w:rsidR="00F14D71" w:rsidRPr="003373F1" w:rsidRDefault="00F14D71" w:rsidP="00F14D71"/>
    <w:p w14:paraId="388AF14A" w14:textId="77777777" w:rsidR="00F14D71" w:rsidRDefault="00F14D71" w:rsidP="00F14D71">
      <w:pPr>
        <w:spacing w:after="200"/>
        <w:rPr>
          <w:sz w:val="24"/>
          <w:szCs w:val="24"/>
        </w:rPr>
        <w:sectPr w:rsidR="00F14D71" w:rsidSect="00460869">
          <w:headerReference w:type="default" r:id="rId16"/>
          <w:footerReference w:type="default" r:id="rId17"/>
          <w:headerReference w:type="first" r:id="rId18"/>
          <w:footerReference w:type="first" r:id="rId19"/>
          <w:pgSz w:w="11906" w:h="16838" w:code="9"/>
          <w:pgMar w:top="1418" w:right="1134" w:bottom="1134" w:left="1418" w:header="709" w:footer="397" w:gutter="0"/>
          <w:cols w:space="708"/>
          <w:titlePg/>
          <w:docGrid w:linePitch="360"/>
        </w:sectPr>
      </w:pPr>
    </w:p>
    <w:p w14:paraId="388AF14B" w14:textId="77777777" w:rsidR="00F14D71" w:rsidRPr="00F80D8C" w:rsidRDefault="00F14D71" w:rsidP="00F14D71">
      <w:pPr>
        <w:pStyle w:val="Kapitelberschrift"/>
      </w:pPr>
      <w:bookmarkStart w:id="16" w:name="_Toc316392667"/>
      <w:bookmarkStart w:id="17" w:name="_Toc316394595"/>
      <w:bookmarkStart w:id="18" w:name="_Toc316395030"/>
      <w:bookmarkStart w:id="19" w:name="_Toc317259996"/>
      <w:bookmarkStart w:id="20" w:name="_Toc318876134"/>
      <w:bookmarkStart w:id="21" w:name="_Toc347483397"/>
      <w:r w:rsidRPr="00F80D8C">
        <w:t>Structure of BA XML</w:t>
      </w:r>
      <w:bookmarkEnd w:id="16"/>
      <w:bookmarkEnd w:id="17"/>
      <w:bookmarkEnd w:id="18"/>
      <w:bookmarkEnd w:id="19"/>
      <w:bookmarkEnd w:id="20"/>
      <w:r w:rsidR="00A2250B">
        <w:t xml:space="preserve"> Receipt Advice</w:t>
      </w:r>
      <w:bookmarkEnd w:id="21"/>
    </w:p>
    <w:p w14:paraId="388AF14C" w14:textId="77777777" w:rsidR="00A07FC2" w:rsidRPr="009D2359" w:rsidRDefault="00627085" w:rsidP="00A2250B">
      <w:pPr>
        <w:pStyle w:val="berschrift1"/>
        <w:numPr>
          <w:ilvl w:val="0"/>
          <w:numId w:val="21"/>
        </w:numPr>
      </w:pPr>
      <w:bookmarkStart w:id="22" w:name="_Toc347483398"/>
      <w:proofErr w:type="spellStart"/>
      <w:r>
        <w:t>CI_</w:t>
      </w:r>
      <w:r w:rsidR="00116B41" w:rsidRPr="00116B41">
        <w:t>ReceiptAdvice</w:t>
      </w:r>
      <w:bookmarkEnd w:id="22"/>
      <w:proofErr w:type="spellEnd"/>
    </w:p>
    <w:p w14:paraId="388AF14D" w14:textId="77777777" w:rsidR="00932177" w:rsidRDefault="00932177" w:rsidP="00A61DFD">
      <w:pPr>
        <w:rPr>
          <w:noProof/>
          <w:lang w:eastAsia="de-DE"/>
        </w:rPr>
      </w:pPr>
      <w:r>
        <w:rPr>
          <w:noProof/>
          <w:lang w:eastAsia="zh-TW"/>
        </w:rPr>
        <mc:AlternateContent>
          <mc:Choice Requires="wpg">
            <w:drawing>
              <wp:inline distT="0" distB="0" distL="0" distR="0" wp14:anchorId="388AF51C" wp14:editId="388AF51D">
                <wp:extent cx="5295900" cy="1674495"/>
                <wp:effectExtent l="0" t="0" r="19050" b="1905"/>
                <wp:docPr id="5677" name="Gruppieren 5677"/>
                <wp:cNvGraphicFramePr/>
                <a:graphic xmlns:a="http://schemas.openxmlformats.org/drawingml/2006/main">
                  <a:graphicData uri="http://schemas.microsoft.com/office/word/2010/wordprocessingGroup">
                    <wpg:wgp>
                      <wpg:cNvGrpSpPr/>
                      <wpg:grpSpPr>
                        <a:xfrm>
                          <a:off x="0" y="0"/>
                          <a:ext cx="5295900" cy="1674495"/>
                          <a:chOff x="0" y="0"/>
                          <a:chExt cx="5295900" cy="1674495"/>
                        </a:xfrm>
                      </wpg:grpSpPr>
                      <wps:wsp>
                        <wps:cNvPr id="6115" name="Rectangle 12"/>
                        <wps:cNvSpPr>
                          <a:spLocks noChangeArrowheads="1"/>
                        </wps:cNvSpPr>
                        <wps:spPr bwMode="auto">
                          <a:xfrm>
                            <a:off x="0" y="561975"/>
                            <a:ext cx="1860550" cy="344805"/>
                          </a:xfrm>
                          <a:prstGeom prst="rect">
                            <a:avLst/>
                          </a:prstGeom>
                          <a:solidFill>
                            <a:srgbClr val="8DB3E2"/>
                          </a:solidFill>
                          <a:ln w="25400">
                            <a:solidFill>
                              <a:srgbClr val="000000"/>
                            </a:solidFill>
                            <a:miter lim="800000"/>
                            <a:headEnd/>
                            <a:tailEnd/>
                          </a:ln>
                        </wps:spPr>
                        <wps:txbx>
                          <w:txbxContent>
                            <w:p w14:paraId="388AF58D" w14:textId="77777777" w:rsidR="001F32CB" w:rsidRPr="00767689" w:rsidRDefault="001F32CB" w:rsidP="00EC2EA4">
                              <w:pPr>
                                <w:spacing w:line="240" w:lineRule="auto"/>
                                <w:rPr>
                                  <w:szCs w:val="20"/>
                                </w:rPr>
                              </w:pPr>
                              <w:proofErr w:type="spellStart"/>
                              <w:proofErr w:type="gramStart"/>
                              <w:r>
                                <w:rPr>
                                  <w:rFonts w:cs="Arial"/>
                                  <w:b/>
                                  <w:bCs/>
                                  <w:szCs w:val="20"/>
                                </w:rPr>
                                <w:t>as:</w:t>
                              </w:r>
                              <w:proofErr w:type="gramEnd"/>
                              <w:r w:rsidRPr="00116B41">
                                <w:rPr>
                                  <w:rFonts w:cs="Arial"/>
                                  <w:b/>
                                  <w:bCs/>
                                  <w:szCs w:val="20"/>
                                </w:rPr>
                                <w:t>CI_ReceiptAdvice</w:t>
                              </w:r>
                              <w:proofErr w:type="spellEnd"/>
                            </w:p>
                          </w:txbxContent>
                        </wps:txbx>
                        <wps:bodyPr rot="0" vert="horz" wrap="square" lIns="91440" tIns="45720" rIns="91440" bIns="45720" anchor="t" anchorCtr="0" upright="1">
                          <a:noAutofit/>
                        </wps:bodyPr>
                      </wps:wsp>
                      <wps:wsp>
                        <wps:cNvPr id="6116" name="AutoShape 9"/>
                        <wps:cNvCnPr>
                          <a:cxnSpLocks noChangeShapeType="1"/>
                        </wps:cNvCnPr>
                        <wps:spPr bwMode="auto">
                          <a:xfrm>
                            <a:off x="224790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9" name="Rectangle 13"/>
                        <wps:cNvSpPr>
                          <a:spLocks noChangeArrowheads="1"/>
                        </wps:cNvSpPr>
                        <wps:spPr bwMode="auto">
                          <a:xfrm>
                            <a:off x="1857375"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20" name="Rectangle 14"/>
                        <wps:cNvSpPr>
                          <a:spLocks noChangeArrowheads="1"/>
                        </wps:cNvSpPr>
                        <wps:spPr bwMode="auto">
                          <a:xfrm>
                            <a:off x="2638425" y="561975"/>
                            <a:ext cx="1973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8E" w14:textId="77777777" w:rsidR="001F32CB" w:rsidRPr="00206B45" w:rsidRDefault="001F32CB" w:rsidP="00A07FC2">
                              <w:pPr>
                                <w:spacing w:line="240" w:lineRule="auto"/>
                              </w:pPr>
                              <w:proofErr w:type="spellStart"/>
                              <w:r w:rsidRPr="008510B0">
                                <w:rPr>
                                  <w:rFonts w:cs="Arial"/>
                                  <w:bCs/>
                                  <w:szCs w:val="20"/>
                                  <w:lang w:val="de-DE"/>
                                </w:rPr>
                                <w:t>as:CIRAExchangedDocument</w:t>
                              </w:r>
                              <w:proofErr w:type="spellEnd"/>
                            </w:p>
                          </w:txbxContent>
                        </wps:txbx>
                        <wps:bodyPr rot="0" vert="horz" wrap="square" lIns="91440" tIns="45720" rIns="91440" bIns="45720" anchor="t" anchorCtr="0" upright="1">
                          <a:noAutofit/>
                        </wps:bodyPr>
                      </wps:wsp>
                      <wps:wsp>
                        <wps:cNvPr id="6121" name="AutoShape 15"/>
                        <wps:cNvCnPr>
                          <a:cxnSpLocks noChangeShapeType="1"/>
                        </wps:cNvCnPr>
                        <wps:spPr bwMode="auto">
                          <a:xfrm>
                            <a:off x="2047875" y="7524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2" name="AutoShape 16"/>
                        <wps:cNvCnPr>
                          <a:cxnSpLocks noChangeShapeType="1"/>
                        </wps:cNvCnPr>
                        <wps:spPr bwMode="auto">
                          <a:xfrm>
                            <a:off x="1847850"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23" name="Group 17"/>
                        <wpg:cNvGrpSpPr>
                          <a:grpSpLocks/>
                        </wpg:cNvGrpSpPr>
                        <wpg:grpSpPr bwMode="auto">
                          <a:xfrm>
                            <a:off x="4953000" y="85725"/>
                            <a:ext cx="190500" cy="166370"/>
                            <a:chOff x="6283" y="5431"/>
                            <a:chExt cx="300" cy="262"/>
                          </a:xfrm>
                        </wpg:grpSpPr>
                        <wps:wsp>
                          <wps:cNvPr id="6124" name="Rectangle 1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25" name="AutoShape 1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26" name="AutoShape 2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27" name="Rectangle 21"/>
                        <wps:cNvSpPr>
                          <a:spLocks noChangeArrowheads="1"/>
                        </wps:cNvSpPr>
                        <wps:spPr bwMode="auto">
                          <a:xfrm>
                            <a:off x="2638425" y="0"/>
                            <a:ext cx="23228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8F" w14:textId="77777777" w:rsidR="001F32CB" w:rsidRPr="00152254" w:rsidRDefault="001F32CB" w:rsidP="00A07FC2">
                              <w:pPr>
                                <w:spacing w:line="240" w:lineRule="auto"/>
                                <w:rPr>
                                  <w:szCs w:val="20"/>
                                </w:rPr>
                              </w:pPr>
                              <w:proofErr w:type="spellStart"/>
                              <w:proofErr w:type="gramStart"/>
                              <w:r>
                                <w:rPr>
                                  <w:rFonts w:cs="Arial"/>
                                  <w:bCs/>
                                  <w:szCs w:val="20"/>
                                </w:rPr>
                                <w:t>as:</w:t>
                              </w:r>
                              <w:proofErr w:type="gramEnd"/>
                              <w:r>
                                <w:rPr>
                                  <w:rFonts w:cs="Arial"/>
                                  <w:bCs/>
                                  <w:szCs w:val="20"/>
                                </w:rPr>
                                <w:t>CI</w:t>
                              </w:r>
                              <w:r w:rsidRPr="00152254">
                                <w:rPr>
                                  <w:rFonts w:cs="Arial"/>
                                  <w:bCs/>
                                  <w:szCs w:val="20"/>
                                </w:rPr>
                                <w:t>ExchangedDocumentContext</w:t>
                              </w:r>
                              <w:proofErr w:type="spellEnd"/>
                            </w:p>
                          </w:txbxContent>
                        </wps:txbx>
                        <wps:bodyPr rot="0" vert="horz" wrap="square" lIns="91440" tIns="45720" rIns="91440" bIns="45720" anchor="t" anchorCtr="0" upright="1">
                          <a:noAutofit/>
                        </wps:bodyPr>
                      </wps:wsp>
                      <wps:wsp>
                        <wps:cNvPr id="6128" name="Rectangle 22"/>
                        <wps:cNvSpPr>
                          <a:spLocks noChangeArrowheads="1"/>
                        </wps:cNvSpPr>
                        <wps:spPr bwMode="auto">
                          <a:xfrm>
                            <a:off x="2638425" y="1133475"/>
                            <a:ext cx="2458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0" w14:textId="77777777" w:rsidR="001F32CB" w:rsidRPr="00206B45" w:rsidRDefault="001F32CB" w:rsidP="00A07FC2">
                              <w:pPr>
                                <w:spacing w:line="240" w:lineRule="auto"/>
                              </w:pPr>
                              <w:proofErr w:type="spellStart"/>
                              <w:r w:rsidRPr="008510B0">
                                <w:rPr>
                                  <w:rFonts w:cs="Arial"/>
                                  <w:bCs/>
                                  <w:szCs w:val="20"/>
                                  <w:lang w:val="de-DE"/>
                                </w:rPr>
                                <w:t>as:CIRASupplyChainTradeTransaction</w:t>
                              </w:r>
                              <w:proofErr w:type="spellEnd"/>
                            </w:p>
                          </w:txbxContent>
                        </wps:txbx>
                        <wps:bodyPr rot="0" vert="horz" wrap="square" lIns="91440" tIns="45720" rIns="91440" bIns="45720" anchor="t" anchorCtr="0" upright="1">
                          <a:noAutofit/>
                        </wps:bodyPr>
                      </wps:wsp>
                      <wps:wsp>
                        <wps:cNvPr id="6129" name="AutoShape 23"/>
                        <wps:cNvCnPr>
                          <a:cxnSpLocks noChangeShapeType="1"/>
                        </wps:cNvCnPr>
                        <wps:spPr bwMode="auto">
                          <a:xfrm>
                            <a:off x="2247900"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0" name="AutoShape 24"/>
                        <wps:cNvCnPr>
                          <a:cxnSpLocks noChangeShapeType="1"/>
                        </wps:cNvCnPr>
                        <wps:spPr bwMode="auto">
                          <a:xfrm>
                            <a:off x="2247900"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31" name="Group 25"/>
                        <wpg:cNvGrpSpPr>
                          <a:grpSpLocks/>
                        </wpg:cNvGrpSpPr>
                        <wpg:grpSpPr bwMode="auto">
                          <a:xfrm>
                            <a:off x="4629150" y="638175"/>
                            <a:ext cx="190500" cy="166370"/>
                            <a:chOff x="6283" y="5431"/>
                            <a:chExt cx="300" cy="262"/>
                          </a:xfrm>
                        </wpg:grpSpPr>
                        <wps:wsp>
                          <wps:cNvPr id="6132" name="Rectangle 2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33" name="AutoShape 2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34" name="AutoShape 2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35" name="Group 29"/>
                        <wpg:cNvGrpSpPr>
                          <a:grpSpLocks/>
                        </wpg:cNvGrpSpPr>
                        <wpg:grpSpPr bwMode="auto">
                          <a:xfrm>
                            <a:off x="5105400" y="1219200"/>
                            <a:ext cx="190500" cy="166370"/>
                            <a:chOff x="6283" y="5431"/>
                            <a:chExt cx="300" cy="262"/>
                          </a:xfrm>
                        </wpg:grpSpPr>
                        <wps:wsp>
                          <wps:cNvPr id="6136" name="Rectangle 3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37" name="AutoShape 3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38" name="AutoShape 3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74" name="Rechteck 5674"/>
                        <wps:cNvSpPr>
                          <a:spLocks noChangeArrowheads="1"/>
                        </wps:cNvSpPr>
                        <wps:spPr bwMode="auto">
                          <a:xfrm>
                            <a:off x="2343150" y="7715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91" w14:textId="77777777" w:rsidR="001F32CB" w:rsidRDefault="001F32CB" w:rsidP="0015446D">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675" name="Rechteck 5675"/>
                        <wps:cNvSpPr>
                          <a:spLocks noChangeArrowheads="1"/>
                        </wps:cNvSpPr>
                        <wps:spPr bwMode="auto">
                          <a:xfrm>
                            <a:off x="2333625" y="13811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92" w14:textId="77777777" w:rsidR="001F32CB" w:rsidRDefault="001F32CB" w:rsidP="0015446D">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60" name="Rechteck 6160"/>
                        <wps:cNvSpPr>
                          <a:spLocks noChangeArrowheads="1"/>
                        </wps:cNvSpPr>
                        <wps:spPr bwMode="auto">
                          <a:xfrm>
                            <a:off x="2371725" y="161925"/>
                            <a:ext cx="293370" cy="293370"/>
                          </a:xfrm>
                          <a:prstGeom prst="rect">
                            <a:avLst/>
                          </a:prstGeom>
                          <a:noFill/>
                          <a:ln>
                            <a:noFill/>
                          </a:ln>
                          <a:extLst/>
                        </wps:spPr>
                        <wps:txbx>
                          <w:txbxContent>
                            <w:p w14:paraId="388AF593" w14:textId="77777777" w:rsidR="001F32CB" w:rsidRDefault="001F32CB" w:rsidP="0093217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77" o:spid="_x0000_s1032" style="width:417pt;height:131.85pt;mso-position-horizontal-relative:char;mso-position-vertical-relative:line" coordsize="52959,16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">
                <v:rect id="Rectangle 12" o:spid="_x0000_s1033" style="position:absolute;top:5619;width:1860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ArMQA&#10;AADdAAAADwAAAGRycy9kb3ducmV2LnhtbESPQYvCMBSE78L+h/AWvGlaYcWtRllcBPEgqAten82z&#10;Kdu8lCbV6q83guBxmJlvmNmis5W4UONLxwrSYQKCOHe65ELB32E1mIDwAVlj5ZgU3MjDYv7Rm2Gm&#10;3ZV3dNmHQkQI+wwVmBDqTEqfG7Loh64mjt7ZNRZDlE0hdYPXCLeVHCXJWFosOS4YrGlpKP/ft1bB&#10;b3s0q7szfrOl8q5P6Jbfo7VS/c/uZwoiUBfe4Vd7rRWM0/QL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jwKzEAAAA3QAAAA8AAAAAAAAAAAAAAAAAmAIAAGRycy9k&#10;b3ducmV2LnhtbFBLBQYAAAAABAAEAPUAAACJAwAAAAA=&#10;" fillcolor="#8db3e2" strokeweight="2pt">
                  <v:textbox>
                    <w:txbxContent>
                      <w:p w14:paraId="388AF58D" w14:textId="77777777" w:rsidR="001F32CB" w:rsidRPr="00767689" w:rsidRDefault="001F32CB" w:rsidP="00EC2EA4">
                        <w:pPr>
                          <w:spacing w:line="240" w:lineRule="auto"/>
                          <w:rPr>
                            <w:szCs w:val="20"/>
                          </w:rPr>
                        </w:pPr>
                        <w:proofErr w:type="spellStart"/>
                        <w:proofErr w:type="gramStart"/>
                        <w:r>
                          <w:rPr>
                            <w:rFonts w:cs="Arial"/>
                            <w:b/>
                            <w:bCs/>
                            <w:szCs w:val="20"/>
                          </w:rPr>
                          <w:t>as:</w:t>
                        </w:r>
                        <w:proofErr w:type="gramEnd"/>
                        <w:r w:rsidRPr="00116B41">
                          <w:rPr>
                            <w:rFonts w:cs="Arial"/>
                            <w:b/>
                            <w:bCs/>
                            <w:szCs w:val="20"/>
                          </w:rPr>
                          <w:t>CI_ReceiptAdvice</w:t>
                        </w:r>
                        <w:proofErr w:type="spellEnd"/>
                      </w:p>
                    </w:txbxContent>
                  </v:textbox>
                </v:rect>
                <v:shapetype id="_x0000_t32" coordsize="21600,21600" o:spt="32" o:oned="t" path="m,l21600,21600e" filled="f">
                  <v:path arrowok="t" fillok="f" o:connecttype="none"/>
                  <o:lock v:ext="edit" shapetype="t"/>
                </v:shapetype>
                <v:shape id="AutoShape 9" o:spid="_x0000_s1034" type="#_x0000_t32" style="position:absolute;left:22479;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IJ38UAAADdAAAADwAAAGRycy9kb3ducmV2LnhtbESPQWvCQBSE70L/w/IKvekmItGmrlIE&#10;aRFUYkWvj+xrEpp9G7LbGP+9Kwgeh5n5hpkve1OLjlpXWVYQjyIQxLnVFRcKjj/r4QyE88gaa8uk&#10;4EoOlouXwRxTbS+cUXfwhQgQdikqKL1vUildXpJBN7INcfB+bWvQB9kWUrd4CXBTy3EUJdJgxWGh&#10;xIZWJeV/h3+joNufdtN1033tfXGaZJvJ+xnNVqm31/7zA4Sn3j/Dj/a3VpDEcQL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IJ38UAAADdAAAADwAAAAAAAAAA&#10;AAAAAAChAgAAZHJzL2Rvd25yZXYueG1sUEsFBgAAAAAEAAQA+QAAAJMDAAAAAA==&#10;" strokeweight="2pt"/>
                <v:rect id="Rectangle 13" o:spid="_x0000_s1035" style="position:absolute;left:18573;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mZsUA&#10;AADdAAAADwAAAGRycy9kb3ducmV2LnhtbESPQWsCMRSE74X+h/AK3mp2hardGkUEqSCFqu39sXnd&#10;Xbp5WZOsRn99UxA8DjPzDTNbRNOKEznfWFaQDzMQxKXVDVcKvg7r5ykIH5A1tpZJwYU8LOaPDzMs&#10;tD3zjk77UIkEYV+ggjqErpDSlzUZ9EPbESfvxzqDIUlXSe3wnOCmlaMsG0uDDaeFGjta1VT+7nuj&#10;oPt46d8nx627fk/7zxK30YZRVGrwFJdvIALFcA/f2hutYJznr/D/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2aZmxQAAAN0AAAAPAAAAAAAAAAAAAAAAAJgCAABkcnMv&#10;ZG93bnJldi54bWxQSwUGAAAAAAQABAD1AAAAigMAAAAA&#10;" strokeweight="2pt"/>
                <v:rect id="Rectangle 14" o:spid="_x0000_s1036" style="position:absolute;left:26384;top:5619;width:197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t08UA&#10;AADdAAAADwAAAGRycy9kb3ducmV2LnhtbESPwUrDQBCG70LfYZmCF7GbFGkldltKRRRPJornITtN&#10;QrOzYXdtt2/vHASPwz//N99sdtmN6kwhDp4NlIsCFHHr7cCdga/Pl/tHUDEhWxw9k4ErRdhtZzcb&#10;rKy/cE3nJnVKIBwrNNCnNFVax7Ynh3HhJ2LJjj44TDKGTtuAF4G7US+LYqUdDiwXepzo0FN7an6c&#10;aJS5/m5e767+3T/XQ2nDw0deG3M7z/snUIly+l/+a79ZA6tyKf7yjSB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W3TxQAAAN0AAAAPAAAAAAAAAAAAAAAAAJgCAABkcnMv&#10;ZG93bnJldi54bWxQSwUGAAAAAAQABAD1AAAAigMAAAAA&#10;" filled="f" fillcolor="#8db3e2" strokeweight="2pt">
                  <v:textbox>
                    <w:txbxContent>
                      <w:p w14:paraId="388AF58E" w14:textId="77777777" w:rsidR="001F32CB" w:rsidRPr="00206B45" w:rsidRDefault="001F32CB" w:rsidP="00A07FC2">
                        <w:pPr>
                          <w:spacing w:line="240" w:lineRule="auto"/>
                        </w:pPr>
                        <w:proofErr w:type="spellStart"/>
                        <w:r w:rsidRPr="008510B0">
                          <w:rPr>
                            <w:rFonts w:cs="Arial"/>
                            <w:bCs/>
                            <w:szCs w:val="20"/>
                            <w:lang w:val="de-DE"/>
                          </w:rPr>
                          <w:t>as:CIRAExchangedDocument</w:t>
                        </w:r>
                        <w:proofErr w:type="spellEnd"/>
                      </w:p>
                    </w:txbxContent>
                  </v:textbox>
                </v:rect>
                <v:shape id="AutoShape 15" o:spid="_x0000_s1037" type="#_x0000_t32" style="position:absolute;left:20478;top:7524;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dbFsYAAADdAAAADwAAAGRycy9kb3ducmV2LnhtbESPQWvCQBSE74X+h+UVequbSLAaXaUU&#10;QqXQSqLo9ZF9JsHs25BdY/rvu4WCx2FmvmFWm9G0YqDeNZYVxJMIBHFpdcOVgsM+e5mDcB5ZY2uZ&#10;FPyQg8368WGFqbY3zmkofCUChF2KCmrvu1RKV9Zk0E1sRxy8s+0N+iD7SuoebwFuWjmNopk02HBY&#10;qLGj95rKS3E1Cobd8fs164aPna+OSf6ZLE5ovpR6fhrfliA8jf4e/m9vtYJZPI3h701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XWxbGAAAA3QAAAA8AAAAAAAAA&#10;AAAAAAAAoQIAAGRycy9kb3ducmV2LnhtbFBLBQYAAAAABAAEAPkAAACUAwAAAAA=&#10;" strokeweight="2pt"/>
                <v:shape id="AutoShape 16" o:spid="_x0000_s1038" type="#_x0000_t32" style="position:absolute;left:18478;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XFYcUAAADdAAAADwAAAGRycy9kb3ducmV2LnhtbESPQYvCMBSE74L/ITzBm6YW0d1qlGVB&#10;FEFFd9Hro3nblm1eShNr/fdGEDwOM/MNM1+2phQN1a6wrGA0jEAQp1YXnCn4/VkNPkA4j6yxtEwK&#10;7uRgueh25phoe+MjNSefiQBhl6CC3PsqkdKlORl0Q1sRB+/P1gZ9kHUmdY23ADeljKNoIg0WHBZy&#10;rOg7p/T/dDUKmsN5P11Vzfrgs/P4uB1/XtDslOr32q8ZCE+tf4df7Y1WMBnFMTzfhCc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XFYcUAAADdAAAADwAAAAAAAAAA&#10;AAAAAAChAgAAZHJzL2Rvd25yZXYueG1sUEsFBgAAAAAEAAQA+QAAAJMDAAAAAA==&#10;" strokeweight="2pt"/>
                <v:group id="Group 17" o:spid="_x0000_s1039" style="position:absolute;left:49530;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OlcsUAAADdAAAADwAAAGRycy9kb3ducmV2LnhtbESPQYvCMBSE7wv+h/AE&#10;b2taZUWqUURUPIiwKoi3R/Nsi81LaWJb/71ZEPY4zMw3zHzZmVI0VLvCsoJ4GIEgTq0uOFNwOW+/&#10;pyCcR9ZYWiYFL3KwXPS+5pho2/IvNSefiQBhl6CC3PsqkdKlORl0Q1sRB+9ua4M+yDqTusY2wE0p&#10;R1E0kQYLDgs5VrTOKX2cnkbBrsV2NY43zeFxX79u55/j9RCTUoN+t5qB8NT5//CnvdcKJvFo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TpXLFAAAA3QAA&#10;AA8AAAAAAAAAAAAAAAAAqgIAAGRycy9kb3ducmV2LnhtbFBLBQYAAAAABAAEAPoAAACcAwAAAAA=&#10;">
                  <v:rect id="Rectangle 18" o:spid="_x0000_s10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DRcUA&#10;AADdAAAADwAAAGRycy9kb3ducmV2LnhtbESP3WoCMRSE74W+QziF3tWsS6uyGqUIpQUR6t/9YXPc&#10;Xbo5WZOspn16Uyh4OczMN8x8GU0rLuR8Y1nBaJiBIC6tbrhScNi/P09B+ICssbVMCn7Iw3LxMJhj&#10;oe2Vt3TZhUokCPsCFdQhdIWUvqzJoB/ajjh5J+sMhiRdJbXDa4KbVuZZNpYGG04LNXa0qqn83vVG&#10;Qbd57T8m57X7PU77rxLX0YY8KvX0GN9mIALFcA//tz+1gvEof4G/N+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MNFxQAAAN0AAAAPAAAAAAAAAAAAAAAAAJgCAABkcnMv&#10;ZG93bnJldi54bWxQSwUGAAAAAAQABAD1AAAAigMAAAAA&#10;" strokeweight="2pt"/>
                  <v:shape id="AutoShape 19" o:spid="_x0000_s10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HwdsEAAADdAAAADwAAAGRycy9kb3ducmV2LnhtbESPzarCMBSE9xd8h3AEd9dU8Y9qFBEE&#10;t/WK60NzbIvNSW1SG9/eCMJdDjPzDbPZBVOLJ7WusqxgMk5AEOdWV1wouPwdf1cgnEfWWFsmBS9y&#10;sNsOfjaYattzRs+zL0SEsEtRQel9k0rp8pIMurFtiKN3s61BH2VbSN1iH+GmltMkWUiDFceFEhs6&#10;lJTfz51RkGWP4tq50O9Xt7CcXfTMJN1JqdEw7NcgPAX/H/62T1rBYjKdw+dNfAJy+w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AfB2wQAAAN0AAAAPAAAAAAAAAAAAAAAA&#10;AKECAABkcnMvZG93bnJldi54bWxQSwUGAAAAAAQABAD5AAAAjwMAAAAA&#10;" strokeweight="1.25pt"/>
                  <v:shape id="AutoShape 20" o:spid="_x0000_s10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mwj8gAAADdAAAADwAAAGRycy9kb3ducmV2LnhtbESPzWrDMBCE74W8g9hAbrXsQE1xo4SQ&#10;H+ghKThtDr1tra1tYq2MpdhOn74qFHIcZuYbZrEaTSN66lxtWUESxSCIC6trLhV8vO8fn0E4j6yx&#10;sUwKbuRgtZw8LDDTduCc+pMvRYCwy1BB5X2bSemKigy6yLbEwfu2nUEfZFdK3eEQ4KaR8zhOpcGa&#10;w0KFLW0qKi6nq1HwdB2+PtOE8/Vxtz3nP33xdjkflJpNx/ULCE+jv4f/269aQZrMU/h7E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6mwj8gAAADdAAAADwAAAAAA&#10;AAAAAAAAAAChAgAAZHJzL2Rvd25yZXYueG1sUEsFBgAAAAAEAAQA+QAAAJYDAAAAAA==&#10;" strokeweight="1.25pt"/>
                </v:group>
                <v:rect id="Rectangle 21" o:spid="_x0000_s1043" style="position:absolute;left:26384;width:2322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1p8UA&#10;AADdAAAADwAAAGRycy9kb3ducmV2LnhtbESPQWsCMRCF7wX/QxjBS6nZlaKyNYq0iMVTd5Weh810&#10;d3EzWZKo8d83BaHHx5v3vXmrTTS9uJLznWUF+TQDQVxb3XGj4HTcvSxB+ICssbdMCu7kYbMePa2w&#10;0PbGJV2r0IgEYV+ggjaEoZDS1y0Z9FM7ECfvxzqDIUnXSO3wluCml7Msm0uDHaeGFgd6b6k+VxeT&#10;3shj+V3tn+/2YD/KLtfu9SsulJqM4/YNRKAY/o8f6U+tYJ7PFvC3JiF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PWnxQAAAN0AAAAPAAAAAAAAAAAAAAAAAJgCAABkcnMv&#10;ZG93bnJldi54bWxQSwUGAAAAAAQABAD1AAAAigMAAAAA&#10;" filled="f" fillcolor="#8db3e2" strokeweight="2pt">
                  <v:textbox>
                    <w:txbxContent>
                      <w:p w14:paraId="388AF58F" w14:textId="77777777" w:rsidR="001F32CB" w:rsidRPr="00152254" w:rsidRDefault="001F32CB" w:rsidP="00A07FC2">
                        <w:pPr>
                          <w:spacing w:line="240" w:lineRule="auto"/>
                          <w:rPr>
                            <w:szCs w:val="20"/>
                          </w:rPr>
                        </w:pPr>
                        <w:proofErr w:type="spellStart"/>
                        <w:proofErr w:type="gramStart"/>
                        <w:r>
                          <w:rPr>
                            <w:rFonts w:cs="Arial"/>
                            <w:bCs/>
                            <w:szCs w:val="20"/>
                          </w:rPr>
                          <w:t>as:</w:t>
                        </w:r>
                        <w:proofErr w:type="gramEnd"/>
                        <w:r>
                          <w:rPr>
                            <w:rFonts w:cs="Arial"/>
                            <w:bCs/>
                            <w:szCs w:val="20"/>
                          </w:rPr>
                          <w:t>CI</w:t>
                        </w:r>
                        <w:r w:rsidRPr="00152254">
                          <w:rPr>
                            <w:rFonts w:cs="Arial"/>
                            <w:bCs/>
                            <w:szCs w:val="20"/>
                          </w:rPr>
                          <w:t>ExchangedDocumentContext</w:t>
                        </w:r>
                        <w:proofErr w:type="spellEnd"/>
                      </w:p>
                    </w:txbxContent>
                  </v:textbox>
                </v:rect>
                <v:rect id="Rectangle 22" o:spid="_x0000_s1044" style="position:absolute;left:26384;top:11334;width:245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9h1cUA&#10;AADdAAAADwAAAGRycy9kb3ducmV2LnhtbESPwUrDQBCG70LfYZmCF7GbFGkldltKRRRPJornITtN&#10;QrOzYXdtt2/vHASPwz//N99sdtmN6kwhDp4NlIsCFHHr7cCdga/Pl/tHUDEhWxw9k4ErRdhtZzcb&#10;rKy/cE3nJnVKIBwrNNCnNFVax7Ynh3HhJ2LJjj44TDKGTtuAF4G7US+LYqUdDiwXepzo0FN7an6c&#10;aJS5/m5e767+3T/XQ2nDw0deG3M7z/snUIly+l/+a79ZA6tyKbryjSB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2HVxQAAAN0AAAAPAAAAAAAAAAAAAAAAAJgCAABkcnMv&#10;ZG93bnJldi54bWxQSwUGAAAAAAQABAD1AAAAigMAAAAA&#10;" filled="f" fillcolor="#8db3e2" strokeweight="2pt">
                  <v:textbox>
                    <w:txbxContent>
                      <w:p w14:paraId="388AF590" w14:textId="77777777" w:rsidR="001F32CB" w:rsidRPr="00206B45" w:rsidRDefault="001F32CB" w:rsidP="00A07FC2">
                        <w:pPr>
                          <w:spacing w:line="240" w:lineRule="auto"/>
                        </w:pPr>
                        <w:proofErr w:type="spellStart"/>
                        <w:r w:rsidRPr="008510B0">
                          <w:rPr>
                            <w:rFonts w:cs="Arial"/>
                            <w:bCs/>
                            <w:szCs w:val="20"/>
                            <w:lang w:val="de-DE"/>
                          </w:rPr>
                          <w:t>as:CIRASupplyChainTradeTransaction</w:t>
                        </w:r>
                        <w:proofErr w:type="spellEnd"/>
                      </w:p>
                    </w:txbxContent>
                  </v:textbox>
                </v:rect>
                <v:shape id="AutoShape 23" o:spid="_x0000_s1045" type="#_x0000_t32" style="position:absolute;left:22479;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XEMUAAADdAAAADwAAAGRycy9kb3ducmV2LnhtbESPQYvCMBSE74L/ITxhb5oq4mrXKCLI&#10;iqBSFff6aN62ZZuX0sRa/70RFjwOM/MNM1+2phQN1a6wrGA4iEAQp1YXnCm4nDf9KQjnkTWWlknB&#10;gxwsF93OHGNt75xQc/KZCBB2MSrIva9iKV2ak0E3sBVx8H5tbdAHWWdS13gPcFPKURRNpMGCw0KO&#10;Fa1zSv9ON6OgOV4Pn5uq+T767DpOduPZD5q9Uh+9dvUFwlPr3+H/9lYrmAxHM3i9C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XEMUAAADdAAAADwAAAAAAAAAA&#10;AAAAAAChAgAAZHJzL2Rvd25yZXYueG1sUEsFBgAAAAAEAAQA+QAAAJMDAAAAAA==&#10;" strokeweight="2pt"/>
                <v:shape id="AutoShape 24" o:spid="_x0000_s1046" type="#_x0000_t32" style="position:absolute;left:22479;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JoUMIAAADdAAAADwAAAGRycy9kb3ducmV2LnhtbERPy4rCMBTdD/gP4Qqz09QHPqpRRJAZ&#10;BBUf6PbSXNtic1OaTK1/bxbCLA/nPV82phA1VS63rKDXjUAQJ1bnnCq4nDedCQjnkTUWlknBixws&#10;F62vOcbaPvlI9cmnIoSwi1FB5n0ZS+mSjAy6ri2JA3e3lUEfYJVKXeEzhJtC9qNoJA3mHBoyLGmd&#10;UfI4/RkF9eG6H2/K+ufg0+vwuB1Ob2h2Sn23m9UMhKfG/4s/7l+tYNQbhP3hTXgCc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JoUMIAAADdAAAADwAAAAAAAAAAAAAA&#10;AAChAgAAZHJzL2Rvd25yZXYueG1sUEsFBgAAAAAEAAQA+QAAAJADAAAAAA==&#10;" strokeweight="2pt"/>
                <v:group id="Group 25" o:spid="_x0000_s1047" style="position:absolute;left:46291;top:6381;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QIQ8UAAADdAAAADwAAAGRycy9kb3ducmV2LnhtbESPQWvCQBSE7wX/w/IE&#10;b3WzSkWiq4hY8SCFqiDeHtlnEsy+DdltEv+9Wyj0OMzMN8xy3dtKtNT40rEGNU5AEGfOlJxruJw/&#10;3+cgfEA2WDkmDU/ysF4N3paYGtfxN7WnkIsIYZ+ihiKEOpXSZwVZ9GNXE0fv7hqLIcoml6bBLsJt&#10;JSdJMpMWS44LBda0LSh7nH6shn2H3Waqdu3xcd8+b+ePr+tRkdajYb9ZgAjUh//wX/tgNMzUVM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UCEPFAAAA3QAA&#10;AA8AAAAAAAAAAAAAAAAAqgIAAGRycy9kb3ducmV2LnhtbFBLBQYAAAAABAAEAPoAAACcAwAAAAA=&#10;">
                  <v:rect id="Rectangle 26" o:spid="_x0000_s10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hod8UA&#10;AADdAAAADwAAAGRycy9kb3ducmV2LnhtbESP3WoCMRSE74W+QziF3tWsW6qyGqUIpQUR6t/9YXPc&#10;Xbo5WZOspn16Uyh4OczMN8x8GU0rLuR8Y1nBaJiBIC6tbrhScNi/P09B+ICssbVMCn7Iw3LxMJhj&#10;oe2Vt3TZhUokCPsCFdQhdIWUvqzJoB/ajjh5J+sMhiRdJbXDa4KbVuZZNpYGG04LNXa0qqn83vVG&#10;Qbd57T8m57X7PU77rxLX0YY8KvX0GN9mIALFcA//tz+1gvHoJYe/N+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Gh3xQAAAN0AAAAPAAAAAAAAAAAAAAAAAJgCAABkcnMv&#10;ZG93bnJldi54bWxQSwUGAAAAAAQABAD1AAAAigMAAAAA&#10;" strokeweight="2pt"/>
                  <v:shape id="AutoShape 27" o:spid="_x0000_s10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1bRMMAAADdAAAADwAAAGRycy9kb3ducmV2LnhtbESPT4vCMBTE74LfITxhb5r6B1e6pkWE&#10;Ba9V8fxonm2xealNarPffrOw4HGYmd8w+zyYVryod41lBctFAoK4tLrhSsH18j3fgXAeWWNrmRT8&#10;kIM8m072mGo7ckGvs69EhLBLUUHtfZdK6cqaDLqF7Yijd7e9QR9lX0nd4xjhppWrJNlKgw3HhRo7&#10;OtZUPs6DUVAUz+o2uDAedvfwubnqjUmGk1Ifs3D4AuEp+Hf4v33SCrbL9Rr+3sQnIL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9W0TDAAAA3QAAAA8AAAAAAAAAAAAA&#10;AAAAoQIAAGRycy9kb3ducmV2LnhtbFBLBQYAAAAABAAEAPkAAACRAwAAAAA=&#10;" strokeweight="1.25pt"/>
                  <v:shape id="AutoShape 28" o:spid="_x0000_s10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4dvsgAAADdAAAADwAAAGRycy9kb3ducmV2LnhtbESPQWvCQBSE7wX/w/KE3uom1oaSuorY&#10;Ch6sEFsPvb1mX5Ng9m3Irkn013cLQo/DzHzDzJeDqUVHrassK4gnEQji3OqKCwWfH5uHZxDOI2us&#10;LZOCCzlYLkZ3c0y17Tmj7uALESDsUlRQet+kUrq8JINuYhvi4P3Y1qAPsi2kbrEPcFPLaRQl0mDF&#10;YaHEhtYl5afD2Sh4OvffX0nM2er97fWYXbt8fzrulLofD6sXEJ4G/x++tbdaQRI/zuDvTXgCcvE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e4dvsgAAADdAAAADwAAAAAA&#10;AAAAAAAAAAChAgAAZHJzL2Rvd25yZXYueG1sUEsFBgAAAAAEAAQA+QAAAJYDAAAAAA==&#10;" strokeweight="1.25pt"/>
                </v:group>
                <v:group id="Group 29" o:spid="_x0000_s1051" style="position:absolute;left:51054;top:121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8OQMUAAADdAAAADwAAAGRycy9kb3ducmV2LnhtbESPQYvCMBSE7wv7H8Jb&#10;8LamVZSlaxSRVTyIYF0Qb4/m2Rabl9LEtv57Iwgeh5n5hpktelOJlhpXWlYQDyMQxJnVJecK/o/r&#10;7x8QziNrrCyTgjs5WMw/P2aYaNvxgdrU5yJA2CWooPC+TqR0WUEG3dDWxMG72MagD7LJpW6wC3BT&#10;yVEUTaXBksNCgTWtCsqu6c0o2HTYLcfxX7u7Xlb383GyP+1iUmrw1S9/QXjq/Tv8am+1gmk8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vDkDFAAAA3QAA&#10;AA8AAAAAAAAAAAAAAAAAqgIAAGRycy9kb3ducmV2LnhtbFBLBQYAAAAABAAEAPoAAACcAwAAAAA=&#10;">
                  <v:rect id="Rectangle 30" o:spid="_x0000_s105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NudMUA&#10;AADdAAAADwAAAGRycy9kb3ducmV2LnhtbESPQWsCMRSE74X+h/AK3jSr4ipboxShVJBC1fb+2Lzu&#10;Lt28rElWo7++KQg9DjPzDbNcR9OKMznfWFYwHmUgiEurG64UfB5fhwsQPiBrbC2Tgit5WK8eH5ZY&#10;aHvhPZ0PoRIJwr5ABXUIXSGlL2sy6Ee2I07et3UGQ5KuktrhJcFNKydZlkuDDaeFGjva1FT+HHqj&#10;oHuf9W/z087dvhb9R4m7aMMkKjV4ii/PIALF8B++t7daQT6e5v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250xQAAAN0AAAAPAAAAAAAAAAAAAAAAAJgCAABkcnMv&#10;ZG93bnJldi54bWxQSwUGAAAAAAQABAD1AAAAigMAAAAA&#10;" strokeweight="2pt"/>
                  <v:shape id="AutoShape 31" o:spid="_x0000_s105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ZdR8EAAADdAAAADwAAAGRycy9kb3ducmV2LnhtbESPQYvCMBSE74L/ITzBm6auolKNIsKC&#10;17ri+dE822LzUpvUxn9vBGGPw8x8w2z3wdTiSa2rLCuYTRMQxLnVFRcKLn+/kzUI55E11pZJwYsc&#10;7HfDwRZTbXvO6Hn2hYgQdikqKL1vUildXpJBN7UNcfRutjXoo2wLqVvsI9zU8idJltJgxXGhxIaO&#10;JeX3c2cUZNmjuHYu9If1LawWF70wSXdSajwKhw0IT8H/h7/tk1awnM1X8HkTn4Dcv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Rl1HwQAAAN0AAAAPAAAAAAAAAAAAAAAA&#10;AKECAABkcnMvZG93bnJldi54bWxQSwUGAAAAAAQABAD5AAAAjwMAAAAA&#10;" strokeweight="1.25pt"/>
                  <v:shape id="AutoShape 32" o:spid="_x0000_s105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MXu8UAAADdAAAADwAAAGRycy9kb3ducmV2LnhtbERPy2rCQBTdF/oPwy24q5NYGkp0FFEL&#10;LmohPhbubjO3STBzJ2TGJPr1zqLQ5eG8Z4vB1KKj1lWWFcTjCARxbnXFhYLj4fP1A4TzyBpry6Tg&#10;Rg4W8+enGaba9pxRt/eFCCHsUlRQet+kUrq8JINubBviwP3a1qAPsC2kbrEP4aaWkyhKpMGKQ0OJ&#10;Da1Kyi/7q1Hwfu1/zknM2XK3WZ+ye5d/X05fSo1ehuUUhKfB/4v/3FutIInfwtzwJjw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MXu8UAAADdAAAADwAAAAAAAAAA&#10;AAAAAAChAgAAZHJzL2Rvd25yZXYueG1sUEsFBgAAAAAEAAQA+QAAAJMDAAAAAA==&#10;" strokeweight="1.25pt"/>
                </v:group>
                <v:rect id="Rechteck 5674" o:spid="_x0000_s1055" style="position:absolute;left:23431;top:7715;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0UscA&#10;AADdAAAADwAAAGRycy9kb3ducmV2LnhtbESPQWvCQBSE74L/YXlCL1I3LdWW1FWKUBpEkCbq+ZF9&#10;JsHs25jdJvHfdwtCj8PMfMMs14OpRUetqywreJpFIIhzqysuFByyz8c3EM4ja6wtk4IbOVivxqMl&#10;xtr2/E1d6gsRIOxiVFB638RSurwkg25mG+LgnW1r0AfZFlK32Ae4qeVzFC2kwYrDQokNbUrKL+mP&#10;UdDn++6U7b7kfnpKLF+T6yY9bpV6mAwf7yA8Df4/fG8nWsF88foC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dNFLHAAAA3QAAAA8AAAAAAAAAAAAAAAAAmAIAAGRy&#10;cy9kb3ducmV2LnhtbFBLBQYAAAAABAAEAPUAAACMAwAAAAA=&#10;" filled="f" stroked="f">
                  <v:textbox>
                    <w:txbxContent>
                      <w:p w14:paraId="388AF591" w14:textId="77777777" w:rsidR="001F32CB" w:rsidRDefault="001F32CB" w:rsidP="0015446D">
                        <w:pPr>
                          <w:rPr>
                            <w:rFonts w:cs="Arial"/>
                            <w:b/>
                            <w:sz w:val="24"/>
                            <w:szCs w:val="24"/>
                            <w:lang w:val="de-DE"/>
                          </w:rPr>
                        </w:pPr>
                        <w:r>
                          <w:rPr>
                            <w:rFonts w:cs="Arial"/>
                            <w:b/>
                            <w:sz w:val="24"/>
                            <w:szCs w:val="24"/>
                            <w:lang w:val="de-DE"/>
                          </w:rPr>
                          <w:t>1</w:t>
                        </w:r>
                      </w:p>
                    </w:txbxContent>
                  </v:textbox>
                </v:rect>
                <v:rect id="Rechteck 5675" o:spid="_x0000_s1056" style="position:absolute;left:23336;top:13811;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RyccA&#10;AADdAAAADwAAAGRycy9kb3ducmV2LnhtbESPW2vCQBSE3wv+h+UIvhTdKHghuooIpaEUxHh5PmSP&#10;STB7Nma3Sfrvu4VCH4eZ+YbZ7HpTiZYaV1pWMJ1EIIgzq0vOFVzOb+MVCOeRNVaWScE3OdhtBy8b&#10;jLXt+ERt6nMRIOxiVFB4X8dSuqwgg25ia+Lg3W1j0AfZ5FI32AW4qeQsihbSYMlhocCaDgVlj/TL&#10;KOiyY3s7f77L4+stsfxMnof0+qHUaNjv1yA89f4//NdOtIL5YjmH3zfhCc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RkcnHAAAA3QAAAA8AAAAAAAAAAAAAAAAAmAIAAGRy&#10;cy9kb3ducmV2LnhtbFBLBQYAAAAABAAEAPUAAACMAwAAAAA=&#10;" filled="f" stroked="f">
                  <v:textbox>
                    <w:txbxContent>
                      <w:p w14:paraId="388AF592" w14:textId="77777777" w:rsidR="001F32CB" w:rsidRDefault="001F32CB" w:rsidP="0015446D">
                        <w:pPr>
                          <w:rPr>
                            <w:rFonts w:cs="Arial"/>
                            <w:b/>
                            <w:sz w:val="24"/>
                            <w:szCs w:val="24"/>
                            <w:lang w:val="de-DE"/>
                          </w:rPr>
                        </w:pPr>
                        <w:r>
                          <w:rPr>
                            <w:rFonts w:cs="Arial"/>
                            <w:b/>
                            <w:sz w:val="24"/>
                            <w:szCs w:val="24"/>
                            <w:lang w:val="de-DE"/>
                          </w:rPr>
                          <w:t>1</w:t>
                        </w:r>
                      </w:p>
                    </w:txbxContent>
                  </v:textbox>
                </v:rect>
                <v:rect id="Rechteck 6160" o:spid="_x0000_s1057" style="position:absolute;left:23717;top:1619;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U+MIA&#10;AADdAAAADwAAAGRycy9kb3ducmV2LnhtbERPTYvCMBC9C/sfwix4EU3dQ5FqlEVYLIsg1l3PQzO2&#10;xWZSm9jWf28OgsfH+15tBlOLjlpXWVYwn0UgiHOrKy4U/J1+pgsQziNrrC2Tggc52Kw/RitMtO35&#10;SF3mCxFC2CWooPS+SaR0eUkG3cw2xIG72NagD7AtpG6xD+Gmll9RFEuDFYeGEhvalpRfs7tR0OeH&#10;7nza7+Rhck4t39LbNvv/VWr8OXwvQXga/Fv8cqdaQTyPw/7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T4wgAAAN0AAAAPAAAAAAAAAAAAAAAAAJgCAABkcnMvZG93&#10;bnJldi54bWxQSwUGAAAAAAQABAD1AAAAhwMAAAAA&#10;" filled="f" stroked="f">
                  <v:textbox>
                    <w:txbxContent>
                      <w:p w14:paraId="388AF593" w14:textId="77777777" w:rsidR="001F32CB" w:rsidRDefault="001F32CB" w:rsidP="0093217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14E" w14:textId="77777777" w:rsidR="00A07FC2" w:rsidRDefault="00A07FC2" w:rsidP="00A07FC2"/>
    <w:p w14:paraId="388AF14F" w14:textId="77777777" w:rsidR="00A07FC2" w:rsidRDefault="00A07FC2" w:rsidP="00A07FC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2B14FA" w:rsidRPr="001E1B02" w14:paraId="388AF151" w14:textId="77777777" w:rsidTr="001C5CAA">
        <w:trPr>
          <w:cantSplit/>
          <w:trHeight w:val="329"/>
        </w:trPr>
        <w:tc>
          <w:tcPr>
            <w:tcW w:w="5000" w:type="pct"/>
            <w:shd w:val="clear" w:color="auto" w:fill="FFFFCC"/>
            <w:vAlign w:val="center"/>
          </w:tcPr>
          <w:p w14:paraId="388AF150" w14:textId="77777777" w:rsidR="002B14FA" w:rsidRPr="001C5CAA" w:rsidRDefault="002B14FA" w:rsidP="000B5496">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2B14FA" w14:paraId="388AF15A" w14:textId="77777777" w:rsidTr="001C5CAA">
        <w:trPr>
          <w:cantSplit/>
        </w:trPr>
        <w:tc>
          <w:tcPr>
            <w:tcW w:w="5000" w:type="pct"/>
            <w:vAlign w:val="center"/>
          </w:tcPr>
          <w:p w14:paraId="388AF152" w14:textId="77777777" w:rsidR="002B14FA" w:rsidRPr="001C5CAA" w:rsidRDefault="002B14FA" w:rsidP="000B5496"/>
          <w:p w14:paraId="388AF153" w14:textId="77777777" w:rsidR="002B14FA" w:rsidRPr="001C5CAA" w:rsidRDefault="002B14FA" w:rsidP="002B14FA">
            <w:pPr>
              <w:spacing w:line="240" w:lineRule="auto"/>
            </w:pPr>
            <w:r w:rsidRPr="001C5CAA">
              <w:t>A</w:t>
            </w:r>
            <w:r w:rsidR="008C0D32" w:rsidRPr="001C5CAA">
              <w:t xml:space="preserve">t the beginning of the </w:t>
            </w:r>
            <w:r w:rsidR="004C32DB" w:rsidRPr="001C5CAA">
              <w:t>message</w:t>
            </w:r>
            <w:r w:rsidRPr="001C5CAA">
              <w:t xml:space="preserve"> </w:t>
            </w:r>
            <w:r w:rsidR="008C0D32" w:rsidRPr="001C5CAA">
              <w:t>specific</w:t>
            </w:r>
            <w:r w:rsidRPr="001C5CAA">
              <w:t xml:space="preserve"> information </w:t>
            </w:r>
            <w:r w:rsidR="004C32DB" w:rsidRPr="001C5CAA">
              <w:t>l</w:t>
            </w:r>
            <w:r w:rsidRPr="001C5CAA">
              <w:t>ike document-information and document-context-information is placed.</w:t>
            </w:r>
          </w:p>
          <w:p w14:paraId="388AF154" w14:textId="77777777" w:rsidR="00B14D98" w:rsidRPr="001C5CAA" w:rsidRDefault="00B14D98" w:rsidP="002B14FA">
            <w:pPr>
              <w:spacing w:line="240" w:lineRule="auto"/>
            </w:pPr>
          </w:p>
          <w:p w14:paraId="388AF155" w14:textId="77777777" w:rsidR="002B14FA" w:rsidRPr="001C5CAA" w:rsidRDefault="002B14FA" w:rsidP="002B14FA">
            <w:pPr>
              <w:spacing w:line="240" w:lineRule="auto"/>
              <w:rPr>
                <w:rFonts w:cs="Arial"/>
                <w:bCs/>
                <w:szCs w:val="20"/>
              </w:rPr>
            </w:pPr>
            <w:r w:rsidRPr="001C5CAA">
              <w:rPr>
                <w:b/>
              </w:rPr>
              <w:t>“</w:t>
            </w:r>
            <w:proofErr w:type="spellStart"/>
            <w:proofErr w:type="gramStart"/>
            <w:r w:rsidRPr="001C5CAA">
              <w:rPr>
                <w:rFonts w:cs="Arial"/>
                <w:b/>
                <w:bCs/>
                <w:szCs w:val="20"/>
              </w:rPr>
              <w:t>as:</w:t>
            </w:r>
            <w:proofErr w:type="gramEnd"/>
            <w:r w:rsidRPr="001C5CAA">
              <w:rPr>
                <w:rFonts w:cs="Arial"/>
                <w:b/>
                <w:bCs/>
                <w:szCs w:val="20"/>
              </w:rPr>
              <w:t>CIExchangedDocumentContext</w:t>
            </w:r>
            <w:proofErr w:type="spellEnd"/>
            <w:r w:rsidRPr="001C5CAA">
              <w:rPr>
                <w:rFonts w:cs="Arial"/>
                <w:bCs/>
                <w:szCs w:val="20"/>
              </w:rPr>
              <w:t xml:space="preserve">” contains </w:t>
            </w:r>
            <w:r w:rsidR="007216C6" w:rsidRPr="001C5CAA">
              <w:rPr>
                <w:rFonts w:cs="Arial"/>
                <w:bCs/>
                <w:szCs w:val="20"/>
              </w:rPr>
              <w:t xml:space="preserve">message exchange </w:t>
            </w:r>
            <w:r w:rsidR="00B14D98" w:rsidRPr="001C5CAA">
              <w:rPr>
                <w:rFonts w:cs="Arial"/>
                <w:bCs/>
                <w:szCs w:val="20"/>
              </w:rPr>
              <w:t>specific</w:t>
            </w:r>
            <w:r w:rsidRPr="001C5CAA">
              <w:rPr>
                <w:rFonts w:cs="Arial"/>
                <w:bCs/>
                <w:szCs w:val="20"/>
              </w:rPr>
              <w:t xml:space="preserve"> context data like</w:t>
            </w:r>
            <w:r w:rsidR="00B14D98" w:rsidRPr="001C5CAA">
              <w:rPr>
                <w:rFonts w:cs="Arial"/>
                <w:bCs/>
                <w:szCs w:val="20"/>
              </w:rPr>
              <w:t xml:space="preserve"> message-ID or creation timestamp.</w:t>
            </w:r>
            <w:r w:rsidR="007216C6" w:rsidRPr="001C5CAA">
              <w:rPr>
                <w:rFonts w:cs="Arial"/>
                <w:bCs/>
                <w:szCs w:val="20"/>
              </w:rPr>
              <w:t xml:space="preserve"> This data is added by SupplyOn to the message.</w:t>
            </w:r>
          </w:p>
          <w:p w14:paraId="388AF156" w14:textId="77777777" w:rsidR="002B14FA" w:rsidRPr="001C5CAA" w:rsidRDefault="002B14FA" w:rsidP="002B14FA">
            <w:pPr>
              <w:spacing w:line="240" w:lineRule="auto"/>
              <w:rPr>
                <w:rFonts w:cs="Arial"/>
                <w:bCs/>
                <w:szCs w:val="20"/>
              </w:rPr>
            </w:pPr>
          </w:p>
          <w:p w14:paraId="388AF157" w14:textId="77777777" w:rsidR="00B138CE" w:rsidRPr="001C5CAA" w:rsidRDefault="002B14FA" w:rsidP="002B14FA">
            <w:pPr>
              <w:spacing w:line="240" w:lineRule="auto"/>
              <w:rPr>
                <w:rFonts w:cs="Arial"/>
                <w:bCs/>
                <w:szCs w:val="20"/>
              </w:rPr>
            </w:pPr>
            <w:r w:rsidRPr="001C5CAA">
              <w:rPr>
                <w:rFonts w:cs="Arial"/>
                <w:b/>
                <w:bCs/>
                <w:szCs w:val="20"/>
              </w:rPr>
              <w:t>“</w:t>
            </w:r>
            <w:proofErr w:type="spellStart"/>
            <w:r w:rsidR="008510B0" w:rsidRPr="001C5CAA">
              <w:rPr>
                <w:rFonts w:cs="Arial"/>
                <w:b/>
                <w:bCs/>
                <w:szCs w:val="20"/>
              </w:rPr>
              <w:t>as:CIRAExchangedDocument</w:t>
            </w:r>
            <w:proofErr w:type="spellEnd"/>
            <w:r w:rsidR="008510B0" w:rsidRPr="001C5CAA">
              <w:rPr>
                <w:rFonts w:cs="Arial"/>
                <w:b/>
                <w:bCs/>
                <w:szCs w:val="20"/>
              </w:rPr>
              <w:t xml:space="preserve"> </w:t>
            </w:r>
            <w:r w:rsidRPr="001C5CAA">
              <w:rPr>
                <w:rFonts w:cs="Arial"/>
                <w:b/>
                <w:bCs/>
                <w:szCs w:val="20"/>
              </w:rPr>
              <w:t>“</w:t>
            </w:r>
            <w:r w:rsidR="0097090C" w:rsidRPr="001C5CAA">
              <w:rPr>
                <w:rFonts w:cs="Arial"/>
                <w:b/>
                <w:bCs/>
                <w:szCs w:val="20"/>
              </w:rPr>
              <w:t xml:space="preserve"> </w:t>
            </w:r>
            <w:r w:rsidR="0097090C" w:rsidRPr="001C5CAA">
              <w:rPr>
                <w:rFonts w:cs="Arial"/>
                <w:bCs/>
                <w:szCs w:val="20"/>
              </w:rPr>
              <w:t xml:space="preserve">contains data for the transmitted document  like „document number“, “last modification date“ </w:t>
            </w:r>
            <w:r w:rsidR="007A5B43" w:rsidRPr="001C5CAA">
              <w:rPr>
                <w:rFonts w:cs="Arial"/>
                <w:bCs/>
                <w:szCs w:val="20"/>
              </w:rPr>
              <w:t xml:space="preserve">, „sender and receiver information“ </w:t>
            </w:r>
            <w:r w:rsidR="0097090C" w:rsidRPr="001C5CAA">
              <w:rPr>
                <w:rFonts w:cs="Arial"/>
                <w:bCs/>
                <w:szCs w:val="20"/>
              </w:rPr>
              <w:t>and others.</w:t>
            </w:r>
            <w:r w:rsidR="007216C6" w:rsidRPr="001C5CAA">
              <w:rPr>
                <w:rFonts w:cs="Arial"/>
                <w:bCs/>
                <w:szCs w:val="20"/>
              </w:rPr>
              <w:t xml:space="preserve"> This data comes originally from the customer.</w:t>
            </w:r>
          </w:p>
          <w:p w14:paraId="388AF158" w14:textId="77777777" w:rsidR="007216C6" w:rsidRPr="001C5CAA" w:rsidRDefault="007216C6" w:rsidP="002B14FA">
            <w:pPr>
              <w:spacing w:line="240" w:lineRule="auto"/>
              <w:rPr>
                <w:rFonts w:cs="Arial"/>
                <w:bCs/>
                <w:szCs w:val="20"/>
              </w:rPr>
            </w:pPr>
          </w:p>
          <w:p w14:paraId="388AF159" w14:textId="77777777" w:rsidR="002B14FA" w:rsidRPr="001C5CAA" w:rsidRDefault="00B138CE" w:rsidP="001B3E66">
            <w:pPr>
              <w:spacing w:line="240" w:lineRule="auto"/>
            </w:pPr>
            <w:r w:rsidRPr="001C5CAA">
              <w:rPr>
                <w:szCs w:val="20"/>
              </w:rPr>
              <w:t xml:space="preserve">The rest of the </w:t>
            </w:r>
            <w:r w:rsidR="008C0D32" w:rsidRPr="001C5CAA">
              <w:rPr>
                <w:szCs w:val="20"/>
              </w:rPr>
              <w:t>message</w:t>
            </w:r>
            <w:r w:rsidRPr="001C5CAA">
              <w:rPr>
                <w:szCs w:val="20"/>
              </w:rPr>
              <w:t xml:space="preserve"> contains </w:t>
            </w:r>
            <w:r w:rsidR="008C0D32" w:rsidRPr="001C5CAA">
              <w:rPr>
                <w:szCs w:val="20"/>
              </w:rPr>
              <w:t xml:space="preserve">the transmitted </w:t>
            </w:r>
            <w:r w:rsidR="00880EDA" w:rsidRPr="001C5CAA">
              <w:rPr>
                <w:szCs w:val="20"/>
              </w:rPr>
              <w:t>receipt</w:t>
            </w:r>
            <w:r w:rsidR="009F59F3" w:rsidRPr="001C5CAA">
              <w:rPr>
                <w:szCs w:val="20"/>
              </w:rPr>
              <w:t xml:space="preserve"> </w:t>
            </w:r>
            <w:r w:rsidR="00880EDA" w:rsidRPr="001C5CAA">
              <w:rPr>
                <w:szCs w:val="20"/>
              </w:rPr>
              <w:t xml:space="preserve">advice </w:t>
            </w:r>
            <w:r w:rsidR="007216C6" w:rsidRPr="001C5CAA">
              <w:rPr>
                <w:szCs w:val="20"/>
              </w:rPr>
              <w:t>itself</w:t>
            </w:r>
            <w:r w:rsidRPr="001C5CAA">
              <w:rPr>
                <w:szCs w:val="20"/>
              </w:rPr>
              <w:t>.</w:t>
            </w:r>
            <w:r w:rsidR="008C0D32" w:rsidRPr="001C5CAA">
              <w:rPr>
                <w:szCs w:val="20"/>
              </w:rPr>
              <w:t xml:space="preserve"> This information is placed in </w:t>
            </w:r>
            <w:r w:rsidR="008C0D32" w:rsidRPr="001C5CAA">
              <w:rPr>
                <w:b/>
                <w:szCs w:val="20"/>
              </w:rPr>
              <w:t>“</w:t>
            </w:r>
            <w:proofErr w:type="spellStart"/>
            <w:r w:rsidR="008510B0" w:rsidRPr="001C5CAA">
              <w:rPr>
                <w:b/>
                <w:szCs w:val="20"/>
              </w:rPr>
              <w:t>as</w:t>
            </w:r>
            <w:proofErr w:type="gramStart"/>
            <w:r w:rsidR="008510B0" w:rsidRPr="001C5CAA">
              <w:rPr>
                <w:b/>
                <w:szCs w:val="20"/>
              </w:rPr>
              <w:t>:CIRASupplyChainTradeTransaction</w:t>
            </w:r>
            <w:proofErr w:type="spellEnd"/>
            <w:proofErr w:type="gramEnd"/>
            <w:r w:rsidR="008C0D32" w:rsidRPr="001C5CAA">
              <w:rPr>
                <w:b/>
                <w:szCs w:val="20"/>
              </w:rPr>
              <w:t>”.</w:t>
            </w:r>
          </w:p>
        </w:tc>
      </w:tr>
    </w:tbl>
    <w:p w14:paraId="388AF15B" w14:textId="77777777" w:rsidR="0015446D" w:rsidRDefault="0015446D" w:rsidP="00A07FC2">
      <w:r>
        <w:br w:type="page"/>
      </w:r>
    </w:p>
    <w:p w14:paraId="388AF15C" w14:textId="77777777" w:rsidR="00A07FC2" w:rsidRPr="00054FC6" w:rsidRDefault="00A07FC2" w:rsidP="00A07FC2">
      <w:pPr>
        <w:pStyle w:val="berschrift1"/>
        <w:rPr>
          <w:szCs w:val="24"/>
        </w:rPr>
      </w:pPr>
      <w:bookmarkStart w:id="23" w:name="_as:CIExchangedDocumentContext"/>
      <w:bookmarkStart w:id="24" w:name="_Toc347483399"/>
      <w:bookmarkEnd w:id="23"/>
      <w:proofErr w:type="spellStart"/>
      <w:proofErr w:type="gramStart"/>
      <w:r w:rsidRPr="00054FC6">
        <w:rPr>
          <w:szCs w:val="24"/>
        </w:rPr>
        <w:t>as:</w:t>
      </w:r>
      <w:proofErr w:type="gramEnd"/>
      <w:r w:rsidRPr="00054FC6">
        <w:rPr>
          <w:szCs w:val="24"/>
        </w:rPr>
        <w:t>CIExchangedDocumentContext</w:t>
      </w:r>
      <w:bookmarkEnd w:id="24"/>
      <w:proofErr w:type="spellEnd"/>
    </w:p>
    <w:p w14:paraId="388AF15D" w14:textId="77777777" w:rsidR="00500535" w:rsidRPr="00500535" w:rsidRDefault="00500535" w:rsidP="00500535"/>
    <w:p w14:paraId="388AF15E" w14:textId="77777777" w:rsidR="00573C70" w:rsidRPr="00573C70" w:rsidRDefault="00500535" w:rsidP="00573C70">
      <w:r>
        <w:rPr>
          <w:noProof/>
          <w:lang w:eastAsia="zh-TW"/>
        </w:rPr>
        <mc:AlternateContent>
          <mc:Choice Requires="wpg">
            <w:drawing>
              <wp:inline distT="0" distB="0" distL="0" distR="0" wp14:anchorId="388AF51E" wp14:editId="388AF51F">
                <wp:extent cx="7381875" cy="1607820"/>
                <wp:effectExtent l="0" t="0" r="28575" b="0"/>
                <wp:docPr id="5680" name="Gruppieren 5680"/>
                <wp:cNvGraphicFramePr/>
                <a:graphic xmlns:a="http://schemas.openxmlformats.org/drawingml/2006/main">
                  <a:graphicData uri="http://schemas.microsoft.com/office/word/2010/wordprocessingGroup">
                    <wpg:wgp>
                      <wpg:cNvGrpSpPr/>
                      <wpg:grpSpPr>
                        <a:xfrm>
                          <a:off x="0" y="0"/>
                          <a:ext cx="7381875" cy="1607820"/>
                          <a:chOff x="0" y="0"/>
                          <a:chExt cx="7381875" cy="1607820"/>
                        </a:xfrm>
                      </wpg:grpSpPr>
                      <wps:wsp>
                        <wps:cNvPr id="6095" name="AutoShape 6840"/>
                        <wps:cNvCnPr>
                          <a:cxnSpLocks noChangeShapeType="1"/>
                        </wps:cNvCnPr>
                        <wps:spPr bwMode="auto">
                          <a:xfrm>
                            <a:off x="326707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96" name="Rectangle 6841"/>
                        <wps:cNvSpPr>
                          <a:spLocks noChangeArrowheads="1"/>
                        </wps:cNvSpPr>
                        <wps:spPr bwMode="auto">
                          <a:xfrm>
                            <a:off x="285750" y="561975"/>
                            <a:ext cx="2585720" cy="344805"/>
                          </a:xfrm>
                          <a:prstGeom prst="rect">
                            <a:avLst/>
                          </a:prstGeom>
                          <a:solidFill>
                            <a:srgbClr val="8DB3E2"/>
                          </a:solidFill>
                          <a:ln w="25400">
                            <a:solidFill>
                              <a:srgbClr val="000000"/>
                            </a:solidFill>
                            <a:miter lim="800000"/>
                            <a:headEnd/>
                            <a:tailEnd/>
                          </a:ln>
                        </wps:spPr>
                        <wps:txbx>
                          <w:txbxContent>
                            <w:p w14:paraId="388AF594" w14:textId="77777777" w:rsidR="001F32CB" w:rsidRPr="00CF2562" w:rsidRDefault="001F32CB" w:rsidP="00CF2562">
                              <w:pPr>
                                <w:rPr>
                                  <w:szCs w:val="20"/>
                                </w:rPr>
                              </w:pPr>
                              <w:proofErr w:type="spellStart"/>
                              <w:proofErr w:type="gramStart"/>
                              <w:r w:rsidRPr="00CF2562">
                                <w:rPr>
                                  <w:rFonts w:cs="Arial"/>
                                  <w:b/>
                                  <w:bCs/>
                                  <w:sz w:val="22"/>
                                  <w:szCs w:val="20"/>
                                </w:rPr>
                                <w:t>as:</w:t>
                              </w:r>
                              <w:proofErr w:type="gramEnd"/>
                              <w:r w:rsidRPr="00CF2562">
                                <w:rPr>
                                  <w:rFonts w:cs="Arial"/>
                                  <w:b/>
                                  <w:bCs/>
                                  <w:sz w:val="22"/>
                                  <w:szCs w:val="20"/>
                                </w:rPr>
                                <w:t>CIExchangedDocumentContext</w:t>
                              </w:r>
                              <w:proofErr w:type="spellEnd"/>
                            </w:p>
                          </w:txbxContent>
                        </wps:txbx>
                        <wps:bodyPr rot="0" vert="horz" wrap="square" lIns="91440" tIns="45720" rIns="91440" bIns="45720" anchor="t" anchorCtr="0" upright="1">
                          <a:noAutofit/>
                        </wps:bodyPr>
                      </wps:wsp>
                      <wps:wsp>
                        <wps:cNvPr id="6097" name="Rectangle 6842"/>
                        <wps:cNvSpPr>
                          <a:spLocks noChangeArrowheads="1"/>
                        </wps:cNvSpPr>
                        <wps:spPr bwMode="auto">
                          <a:xfrm>
                            <a:off x="2867025"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98" name="Rectangle 6843"/>
                        <wps:cNvSpPr>
                          <a:spLocks noChangeArrowheads="1"/>
                        </wps:cNvSpPr>
                        <wps:spPr bwMode="auto">
                          <a:xfrm>
                            <a:off x="3667125" y="561975"/>
                            <a:ext cx="35217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5" w14:textId="77777777" w:rsidR="001F32CB" w:rsidRPr="00CF2562" w:rsidRDefault="001F32CB" w:rsidP="00CF2562">
                              <w:proofErr w:type="spellStart"/>
                              <w:proofErr w:type="gramStart"/>
                              <w:r w:rsidRPr="00CF2562">
                                <w:rPr>
                                  <w:rFonts w:cs="Arial"/>
                                  <w:bCs/>
                                  <w:szCs w:val="20"/>
                                </w:rPr>
                                <w:t>asram:</w:t>
                              </w:r>
                              <w:proofErr w:type="gramEnd"/>
                              <w:r w:rsidRPr="00CF2562">
                                <w:rPr>
                                  <w:rFonts w:cs="Arial"/>
                                  <w:bCs/>
                                  <w:szCs w:val="20"/>
                                </w:rPr>
                                <w:t>ApplicationSpecifiedCIDocumentContextParameter</w:t>
                              </w:r>
                              <w:proofErr w:type="spellEnd"/>
                            </w:p>
                          </w:txbxContent>
                        </wps:txbx>
                        <wps:bodyPr rot="0" vert="horz" wrap="square" lIns="91440" tIns="45720" rIns="91440" bIns="45720" anchor="t" anchorCtr="0" upright="1">
                          <a:noAutofit/>
                        </wps:bodyPr>
                      </wps:wsp>
                      <wps:wsp>
                        <wps:cNvPr id="6099" name="AutoShape 6844"/>
                        <wps:cNvCnPr>
                          <a:cxnSpLocks noChangeShapeType="1"/>
                        </wps:cNvCnPr>
                        <wps:spPr bwMode="auto">
                          <a:xfrm>
                            <a:off x="3076575" y="7524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0" name="AutoShape 6845"/>
                        <wps:cNvCnPr>
                          <a:cxnSpLocks noChangeShapeType="1"/>
                        </wps:cNvCnPr>
                        <wps:spPr bwMode="auto">
                          <a:xfrm>
                            <a:off x="2876550"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1" name="Rectangle 6846"/>
                        <wps:cNvSpPr>
                          <a:spLocks noChangeArrowheads="1"/>
                        </wps:cNvSpPr>
                        <wps:spPr bwMode="auto">
                          <a:xfrm>
                            <a:off x="3657600" y="0"/>
                            <a:ext cx="23215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6" w14:textId="77777777" w:rsidR="001F32CB" w:rsidRPr="00CF2562" w:rsidRDefault="001F32CB" w:rsidP="00CF2562">
                              <w:pPr>
                                <w:rPr>
                                  <w:szCs w:val="20"/>
                                </w:rPr>
                              </w:pPr>
                              <w:proofErr w:type="spellStart"/>
                              <w:proofErr w:type="gramStart"/>
                              <w:r w:rsidRPr="00CF2562">
                                <w:rPr>
                                  <w:rFonts w:cs="Arial"/>
                                  <w:bCs/>
                                  <w:szCs w:val="20"/>
                                </w:rPr>
                                <w:t>asram:</w:t>
                              </w:r>
                              <w:proofErr w:type="gramEnd"/>
                              <w:r w:rsidRPr="00CF2562">
                                <w:rPr>
                                  <w:rFonts w:cs="Arial"/>
                                  <w:bCs/>
                                  <w:szCs w:val="20"/>
                                </w:rPr>
                                <w:t>SpecifiedTransactionIdentifier</w:t>
                              </w:r>
                              <w:proofErr w:type="spellEnd"/>
                            </w:p>
                          </w:txbxContent>
                        </wps:txbx>
                        <wps:bodyPr rot="0" vert="horz" wrap="square" lIns="91440" tIns="45720" rIns="91440" bIns="45720" anchor="t" anchorCtr="0" upright="1">
                          <a:noAutofit/>
                        </wps:bodyPr>
                      </wps:wsp>
                      <wps:wsp>
                        <wps:cNvPr id="6102" name="Rectangle 6847"/>
                        <wps:cNvSpPr>
                          <a:spLocks noChangeArrowheads="1"/>
                        </wps:cNvSpPr>
                        <wps:spPr bwMode="auto">
                          <a:xfrm>
                            <a:off x="3667125" y="1133475"/>
                            <a:ext cx="33413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7" w14:textId="77777777" w:rsidR="001F32CB" w:rsidRPr="00CF2562" w:rsidRDefault="001F32CB" w:rsidP="00CF2562">
                              <w:proofErr w:type="spellStart"/>
                              <w:proofErr w:type="gramStart"/>
                              <w:r w:rsidRPr="00CF2562">
                                <w:rPr>
                                  <w:rFonts w:cs="Arial"/>
                                  <w:bCs/>
                                  <w:szCs w:val="20"/>
                                </w:rPr>
                                <w:t>asram:</w:t>
                              </w:r>
                              <w:proofErr w:type="gramEnd"/>
                              <w:r w:rsidRPr="00CF2562">
                                <w:rPr>
                                  <w:rFonts w:cs="Arial"/>
                                  <w:bCs/>
                                  <w:szCs w:val="20"/>
                                </w:rPr>
                                <w:t>SubsetSpecifiedCIDocumentContextParameter</w:t>
                              </w:r>
                              <w:proofErr w:type="spellEnd"/>
                            </w:p>
                          </w:txbxContent>
                        </wps:txbx>
                        <wps:bodyPr rot="0" vert="horz" wrap="square" lIns="91440" tIns="45720" rIns="91440" bIns="45720" anchor="t" anchorCtr="0" upright="1">
                          <a:noAutofit/>
                        </wps:bodyPr>
                      </wps:wsp>
                      <wps:wsp>
                        <wps:cNvPr id="6103" name="AutoShape 6848"/>
                        <wps:cNvCnPr>
                          <a:cxnSpLocks noChangeShapeType="1"/>
                        </wps:cNvCnPr>
                        <wps:spPr bwMode="auto">
                          <a:xfrm>
                            <a:off x="3276600"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4" name="AutoShape 6849"/>
                        <wps:cNvCnPr>
                          <a:cxnSpLocks noChangeShapeType="1"/>
                        </wps:cNvCnPr>
                        <wps:spPr bwMode="auto">
                          <a:xfrm>
                            <a:off x="3267075"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05" name="Group 6850"/>
                        <wpg:cNvGrpSpPr>
                          <a:grpSpLocks/>
                        </wpg:cNvGrpSpPr>
                        <wpg:grpSpPr bwMode="auto">
                          <a:xfrm>
                            <a:off x="7191375" y="647700"/>
                            <a:ext cx="190500" cy="166370"/>
                            <a:chOff x="6283" y="5431"/>
                            <a:chExt cx="300" cy="262"/>
                          </a:xfrm>
                        </wpg:grpSpPr>
                        <wps:wsp>
                          <wps:cNvPr id="6106" name="Rectangle 685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07" name="AutoShape 685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08" name="AutoShape 685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09" name="Group 6854"/>
                        <wpg:cNvGrpSpPr>
                          <a:grpSpLocks/>
                        </wpg:cNvGrpSpPr>
                        <wpg:grpSpPr bwMode="auto">
                          <a:xfrm>
                            <a:off x="7019925" y="1219200"/>
                            <a:ext cx="190500" cy="166370"/>
                            <a:chOff x="6283" y="5431"/>
                            <a:chExt cx="300" cy="262"/>
                          </a:xfrm>
                        </wpg:grpSpPr>
                        <wps:wsp>
                          <wps:cNvPr id="6110" name="Rectangle 68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11" name="AutoShape 68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12" name="AutoShape 68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73" name="Rechteck 5673"/>
                        <wps:cNvSpPr>
                          <a:spLocks noChangeArrowheads="1"/>
                        </wps:cNvSpPr>
                        <wps:spPr bwMode="auto">
                          <a:xfrm>
                            <a:off x="0" y="619125"/>
                            <a:ext cx="293370" cy="293370"/>
                          </a:xfrm>
                          <a:prstGeom prst="rect">
                            <a:avLst/>
                          </a:prstGeom>
                          <a:noFill/>
                          <a:ln>
                            <a:noFill/>
                          </a:ln>
                          <a:extLst/>
                        </wps:spPr>
                        <wps:txbx>
                          <w:txbxContent>
                            <w:p w14:paraId="388AF598"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76" name="Rechteck 5676"/>
                        <wps:cNvSpPr>
                          <a:spLocks noChangeArrowheads="1"/>
                        </wps:cNvSpPr>
                        <wps:spPr bwMode="auto">
                          <a:xfrm>
                            <a:off x="3390900" y="180975"/>
                            <a:ext cx="293370" cy="293370"/>
                          </a:xfrm>
                          <a:prstGeom prst="rect">
                            <a:avLst/>
                          </a:prstGeom>
                          <a:noFill/>
                          <a:ln>
                            <a:noFill/>
                          </a:ln>
                          <a:extLst/>
                        </wps:spPr>
                        <wps:txbx>
                          <w:txbxContent>
                            <w:p w14:paraId="388AF599"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78" name="Rechteck 5678"/>
                        <wps:cNvSpPr>
                          <a:spLocks noChangeArrowheads="1"/>
                        </wps:cNvSpPr>
                        <wps:spPr bwMode="auto">
                          <a:xfrm>
                            <a:off x="3276600" y="752475"/>
                            <a:ext cx="466725" cy="293370"/>
                          </a:xfrm>
                          <a:prstGeom prst="rect">
                            <a:avLst/>
                          </a:prstGeom>
                          <a:noFill/>
                          <a:ln>
                            <a:noFill/>
                          </a:ln>
                          <a:extLst/>
                        </wps:spPr>
                        <wps:txbx>
                          <w:txbxContent>
                            <w:p w14:paraId="388AF59A"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79" name="Rechteck 5679"/>
                        <wps:cNvSpPr>
                          <a:spLocks noChangeArrowheads="1"/>
                        </wps:cNvSpPr>
                        <wps:spPr bwMode="auto">
                          <a:xfrm>
                            <a:off x="3267075" y="1314450"/>
                            <a:ext cx="466725" cy="293370"/>
                          </a:xfrm>
                          <a:prstGeom prst="rect">
                            <a:avLst/>
                          </a:prstGeom>
                          <a:noFill/>
                          <a:ln>
                            <a:noFill/>
                          </a:ln>
                          <a:extLst/>
                        </wps:spPr>
                        <wps:txbx>
                          <w:txbxContent>
                            <w:p w14:paraId="388AF59B"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80" o:spid="_x0000_s1058" style="width:581.25pt;height:126.6pt;mso-position-horizontal-relative:char;mso-position-vertical-relative:line" coordsize="73818,16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">
                <v:shape id="AutoShape 6840" o:spid="_x0000_s1059" type="#_x0000_t32" style="position:absolute;left:32670;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bb8UAAADdAAAADwAAAGRycy9kb3ducmV2LnhtbESPQYvCMBSE74L/ITzBm6aKumvXKCKI&#10;IqjoLu710bxti81LaWKt/94Iwh6HmfmGmS0aU4iaKpdbVjDoRyCIE6tzThX8fK97nyCcR9ZYWCYF&#10;D3KwmLdbM4y1vfOJ6rNPRYCwi1FB5n0ZS+mSjAy6vi2Jg/dnK4M+yCqVusJ7gJtCDqNoIg3mHBYy&#10;LGmVUXI934yC+ng5fKzLenP06WV02o2mv2j2SnU7zfILhKfG/4ff7a1WMImmY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bb8UAAADdAAAADwAAAAAAAAAA&#10;AAAAAAChAgAAZHJzL2Rvd25yZXYueG1sUEsFBgAAAAAEAAQA+QAAAJMDAAAAAA==&#10;" strokeweight="2pt"/>
                <v:rect id="Rectangle 6841" o:spid="_x0000_s1060" style="position:absolute;left:2857;top:5619;width:258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HMMA&#10;AADdAAAADwAAAGRycy9kb3ducmV2LnhtbESPQYvCMBSE74L/ITzBm6broaxdY1kqgnhYWBW8vm2e&#10;TbF5KU3U6q/fCILHYWa+YRZ5bxtxpc7XjhV8TBMQxKXTNVcKDvv15BOED8gaG8ek4E4e8uVwsMBM&#10;uxv/0nUXKhEh7DNUYEJoMyl9aciin7qWOHon11kMUXaV1B3eItw2cpYkqbRYc1ww2FJhqDzvLlbB&#10;6nI064czfvtD9UP/oSvms41S41H//QUiUB/e4Vd7oxWkyTyF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SHMMAAADdAAAADwAAAAAAAAAAAAAAAACYAgAAZHJzL2Rv&#10;d25yZXYueG1sUEsFBgAAAAAEAAQA9QAAAIgDAAAAAA==&#10;" fillcolor="#8db3e2" strokeweight="2pt">
                  <v:textbox>
                    <w:txbxContent>
                      <w:p w14:paraId="388AF594" w14:textId="77777777" w:rsidR="001F32CB" w:rsidRPr="00CF2562" w:rsidRDefault="001F32CB" w:rsidP="00CF2562">
                        <w:pPr>
                          <w:rPr>
                            <w:szCs w:val="20"/>
                          </w:rPr>
                        </w:pPr>
                        <w:proofErr w:type="spellStart"/>
                        <w:proofErr w:type="gramStart"/>
                        <w:r w:rsidRPr="00CF2562">
                          <w:rPr>
                            <w:rFonts w:cs="Arial"/>
                            <w:b/>
                            <w:bCs/>
                            <w:sz w:val="22"/>
                            <w:szCs w:val="20"/>
                          </w:rPr>
                          <w:t>as:</w:t>
                        </w:r>
                        <w:proofErr w:type="gramEnd"/>
                        <w:r w:rsidRPr="00CF2562">
                          <w:rPr>
                            <w:rFonts w:cs="Arial"/>
                            <w:b/>
                            <w:bCs/>
                            <w:sz w:val="22"/>
                            <w:szCs w:val="20"/>
                          </w:rPr>
                          <w:t>CIExchangedDocumentContext</w:t>
                        </w:r>
                        <w:proofErr w:type="spellEnd"/>
                      </w:p>
                    </w:txbxContent>
                  </v:textbox>
                </v:rect>
                <v:rect id="Rectangle 6842" o:spid="_x0000_s1061" style="position:absolute;left:28670;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ibSMUA&#10;AADdAAAADwAAAGRycy9kb3ducmV2LnhtbESP3WoCMRSE7wt9h3AE72pWwb/VKKUgFkRord4fNsfd&#10;xc3JNslq2qdvhIKXw8x8wyzX0TTiSs7XlhUMBxkI4sLqmksFx6/NywyED8gaG8uk4Ic8rFfPT0vM&#10;tb3xJ10PoRQJwj5HBVUIbS6lLyoy6Ae2JU7e2TqDIUlXSu3wluCmkaMsm0iDNaeFClt6q6i4HDqj&#10;oN2Pu+30e+d+T7Puo8BdtGEUler34usCRKAYHuH/9rtWMMnmU7i/S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JtIxQAAAN0AAAAPAAAAAAAAAAAAAAAAAJgCAABkcnMv&#10;ZG93bnJldi54bWxQSwUGAAAAAAQABAD1AAAAigMAAAAA&#10;" strokeweight="2pt"/>
                <v:rect id="Rectangle 6843" o:spid="_x0000_s1062" style="position:absolute;left:36671;top:5619;width:352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Gnr8UA&#10;AADdAAAADwAAAGRycy9kb3ducmV2LnhtbESPwUrDQBCG74LvsIzgRewmIq3GbkupiOKpSUvPQ3ZM&#10;gtnZsLu227d3DoLH4Z//m2+W6+xGdaIQB88GylkBirj1duDOwGH/dv8EKiZki6NnMnChCOvV9dUS&#10;K+vPXNOpSZ0SCMcKDfQpTZXWse3JYZz5iViyLx8cJhlDp23As8DdqB+KYq4dDiwXepxo21P73fw4&#10;0ShzfWze7y7+07/WQ2nD4y4vjLm9yZsXUIly+l/+a39YA/PiWXTlG0G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aevxQAAAN0AAAAPAAAAAAAAAAAAAAAAAJgCAABkcnMv&#10;ZG93bnJldi54bWxQSwUGAAAAAAQABAD1AAAAigMAAAAA&#10;" filled="f" fillcolor="#8db3e2" strokeweight="2pt">
                  <v:textbox>
                    <w:txbxContent>
                      <w:p w14:paraId="388AF595" w14:textId="77777777" w:rsidR="001F32CB" w:rsidRPr="00CF2562" w:rsidRDefault="001F32CB" w:rsidP="00CF2562">
                        <w:proofErr w:type="spellStart"/>
                        <w:proofErr w:type="gramStart"/>
                        <w:r w:rsidRPr="00CF2562">
                          <w:rPr>
                            <w:rFonts w:cs="Arial"/>
                            <w:bCs/>
                            <w:szCs w:val="20"/>
                          </w:rPr>
                          <w:t>asram:</w:t>
                        </w:r>
                        <w:proofErr w:type="gramEnd"/>
                        <w:r w:rsidRPr="00CF2562">
                          <w:rPr>
                            <w:rFonts w:cs="Arial"/>
                            <w:bCs/>
                            <w:szCs w:val="20"/>
                          </w:rPr>
                          <w:t>ApplicationSpecifiedCIDocumentContextParameter</w:t>
                        </w:r>
                        <w:proofErr w:type="spellEnd"/>
                      </w:p>
                    </w:txbxContent>
                  </v:textbox>
                </v:rect>
                <v:shape id="AutoShape 6844" o:spid="_x0000_s1063" type="#_x0000_t32" style="position:absolute;left:30765;top:7524;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RasYAAADdAAAADwAAAGRycy9kb3ducmV2LnhtbESPQWvCQBSE70L/w/KE3nRjCdZEVykF&#10;aSm0kih6fWSfSTD7NmS3Sfrvu4WCx2FmvmE2u9E0oqfO1ZYVLOYRCOLC6ppLBafjfrYC4TyyxsYy&#10;KfghB7vtw2SDqbYDZ9TnvhQBwi5FBZX3bSqlKyoy6Oa2JQ7e1XYGfZBdKXWHQ4CbRj5F0VIarDks&#10;VNjSa0XFLf82CvrD+et53/ZvB1+e4+wjTi5oPpV6nI4vaxCeRn8P/7fftYJllCTw9yY8Abn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kWrGAAAA3QAAAA8AAAAAAAAA&#10;AAAAAAAAoQIAAGRycy9kb3ducmV2LnhtbFBLBQYAAAAABAAEAPkAAACUAwAAAAA=&#10;" strokeweight="2pt"/>
                <v:shape id="AutoShape 6845" o:spid="_x0000_s1064" type="#_x0000_t32" style="position:absolute;left:28765;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6i7cQAAADdAAAADwAAAGRycy9kb3ducmV2LnhtbERPy2qDQBTdF/oPwy1014wpYhPjGEpB&#10;WgppyINke3FuVOLcEWeq9u87i0CWh/PO1pNpxUC9aywrmM8iEMSl1Q1XCo6H4mUBwnlkja1lUvBH&#10;Dtb540OGqbYj72jY+0qEEHYpKqi971IpXVmTQTezHXHgLrY36APsK6l7HEO4aeVrFCXSYMOhocaO&#10;Pmoqr/tfo2DYnn7eim743PrqFO++4+UZzUap56fpfQXC0+Tv4pv7SytI5lHYH96EJ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bqLtxAAAAN0AAAAPAAAAAAAAAAAA&#10;AAAAAKECAABkcnMvZG93bnJldi54bWxQSwUGAAAAAAQABAD5AAAAkgMAAAAA&#10;" strokeweight="2pt"/>
                <v:rect id="Rectangle 6846" o:spid="_x0000_s1065" style="position:absolute;left:36576;width:232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UKMQA&#10;AADdAAAADwAAAGRycy9kb3ducmV2LnhtbESPQUvEMBCF74L/IYzgRWwakV2pmy2iiOJpW8Xz0My2&#10;ZZtJSWI3+++NIOzx8eZ9b96mTnYSC/kwOtagihIEcefMyL2Gr8/X2wcQISIbnByThhMFqLeXFxus&#10;jDtyQ0sbe5EhHCrUMMQ4V1KGbiCLoXAzcfb2zluMWfpeGo/HDLeTvCvLlbQ4cm4YcKbngbpD+2Pz&#10;Gyo13+3bzcl9uJdmVMbf79Ja6+ur9PQIIlKK5+P/9LvRsFKlgr81GQF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QlCjEAAAA3QAAAA8AAAAAAAAAAAAAAAAAmAIAAGRycy9k&#10;b3ducmV2LnhtbFBLBQYAAAAABAAEAPUAAACJAwAAAAA=&#10;" filled="f" fillcolor="#8db3e2" strokeweight="2pt">
                  <v:textbox>
                    <w:txbxContent>
                      <w:p w14:paraId="388AF596" w14:textId="77777777" w:rsidR="001F32CB" w:rsidRPr="00CF2562" w:rsidRDefault="001F32CB" w:rsidP="00CF2562">
                        <w:pPr>
                          <w:rPr>
                            <w:szCs w:val="20"/>
                          </w:rPr>
                        </w:pPr>
                        <w:proofErr w:type="spellStart"/>
                        <w:proofErr w:type="gramStart"/>
                        <w:r w:rsidRPr="00CF2562">
                          <w:rPr>
                            <w:rFonts w:cs="Arial"/>
                            <w:bCs/>
                            <w:szCs w:val="20"/>
                          </w:rPr>
                          <w:t>asram:</w:t>
                        </w:r>
                        <w:proofErr w:type="gramEnd"/>
                        <w:r w:rsidRPr="00CF2562">
                          <w:rPr>
                            <w:rFonts w:cs="Arial"/>
                            <w:bCs/>
                            <w:szCs w:val="20"/>
                          </w:rPr>
                          <w:t>SpecifiedTransactionIdentifier</w:t>
                        </w:r>
                        <w:proofErr w:type="spellEnd"/>
                      </w:p>
                    </w:txbxContent>
                  </v:textbox>
                </v:rect>
                <v:rect id="Rectangle 6847" o:spid="_x0000_s1066" style="position:absolute;left:36671;top:11334;width:334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KX8UA&#10;AADdAAAADwAAAGRycy9kb3ducmV2LnhtbESPQWsCMRCF7wX/Q5hCL0WzK2JlaxRRSsVTdyueh810&#10;d+lmsiSpxn9vBKHHx5v3vXnLdTS9OJPznWUF+SQDQVxb3XGj4Pj9MV6A8AFZY2+ZFFzJw3o1elpi&#10;oe2FSzpXoREJwr5ABW0IQyGlr1sy6Cd2IE7ej3UGQ5KukdrhJcFNL6dZNpcGO04NLQ60ban+rf5M&#10;eiOP5an6fL3ag92VXa7d7Cu+KfXyHDfvIALF8H/8SO+1gnmeTeG+JiF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gpfxQAAAN0AAAAPAAAAAAAAAAAAAAAAAJgCAABkcnMv&#10;ZG93bnJldi54bWxQSwUGAAAAAAQABAD1AAAAigMAAAAA&#10;" filled="f" fillcolor="#8db3e2" strokeweight="2pt">
                  <v:textbox>
                    <w:txbxContent>
                      <w:p w14:paraId="388AF597" w14:textId="77777777" w:rsidR="001F32CB" w:rsidRPr="00CF2562" w:rsidRDefault="001F32CB" w:rsidP="00CF2562">
                        <w:proofErr w:type="spellStart"/>
                        <w:proofErr w:type="gramStart"/>
                        <w:r w:rsidRPr="00CF2562">
                          <w:rPr>
                            <w:rFonts w:cs="Arial"/>
                            <w:bCs/>
                            <w:szCs w:val="20"/>
                          </w:rPr>
                          <w:t>asram:</w:t>
                        </w:r>
                        <w:proofErr w:type="gramEnd"/>
                        <w:r w:rsidRPr="00CF2562">
                          <w:rPr>
                            <w:rFonts w:cs="Arial"/>
                            <w:bCs/>
                            <w:szCs w:val="20"/>
                          </w:rPr>
                          <w:t>SubsetSpecifiedCIDocumentContextParameter</w:t>
                        </w:r>
                        <w:proofErr w:type="spellEnd"/>
                      </w:p>
                    </w:txbxContent>
                  </v:textbox>
                </v:rect>
                <v:shape id="AutoShape 6848" o:spid="_x0000_s1067" type="#_x0000_t32" style="position:absolute;left:32766;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w8msUAAADdAAAADwAAAGRycy9kb3ducmV2LnhtbESP3YrCMBSE7wXfIZwF7zT1B93tGkUE&#10;UQQV3cW9PTRn22JzUppY69sbQfBymJlvmOm8MYWoqXK5ZQX9XgSCOLE651TB78+q+wnCeWSNhWVS&#10;cCcH81m7NcVY2xsfqT75VAQIuxgVZN6XsZQuycig69mSOHj/tjLog6xSqSu8Bbgp5CCKxtJgzmEh&#10;w5KWGSWX09UoqA/n/WRV1uuDT8+j43b09Ydmp1Tno1l8g/DU+Hf41d5oBeN+NITnm/AE5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w8msUAAADdAAAADwAAAAAAAAAA&#10;AAAAAAChAgAAZHJzL2Rvd25yZXYueG1sUEsFBgAAAAAEAAQA+QAAAJMDAAAAAA==&#10;" strokeweight="2pt"/>
                <v:shape id="AutoShape 6849" o:spid="_x0000_s1068" type="#_x0000_t32" style="position:absolute;left:32670;top:1323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Wk7sUAAADdAAAADwAAAGRycy9kb3ducmV2LnhtbESP3YrCMBSE7xd8h3AE79ZUKbpWo4gg&#10;yoIr/qC3h+bYFpuT0sTafXuzIOzlMDPfMLNFa0rRUO0KywoG/QgEcWp1wZmC82n9+QXCeWSNpWVS&#10;8EsOFvPOxwwTbZ98oOboMxEg7BJUkHtfJVK6NCeDrm8r4uDdbG3QB1lnUtf4DHBTymEUjaTBgsNC&#10;jhWtckrvx4dR0OwvP+N11Wz2PrvEh+94ckWzU6rXbZdTEJ5a/x9+t7dawWgQxfD3JjwBOX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Wk7sUAAADdAAAADwAAAAAAAAAA&#10;AAAAAAChAgAAZHJzL2Rvd25yZXYueG1sUEsFBgAAAAAEAAQA+QAAAJMDAAAAAA==&#10;" strokeweight="2pt"/>
                <v:group id="Group 6850" o:spid="_x0000_s1069" style="position:absolute;left:71913;top:647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A8T9xgAAAN0A&#10;AAAPAAAAAAAAAAAAAAAAAKoCAABkcnMvZG93bnJldi54bWxQSwUGAAAAAAQABAD6AAAAnQMAAAAA&#10;">
                  <v:rect id="Rectangle 6851" o:spid="_x0000_s107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kycUA&#10;AADdAAAADwAAAGRycy9kb3ducmV2LnhtbESPUWvCMBSF3wX/Q7jC3jRVWC3VKEMYG8hg6vZ+aa5t&#10;WXNTk1Sz/fplMPDxcM75Dme9jaYTV3K+taxgPstAEFdWt1wr+Dg9TwsQPiBr7CyTgm/ysN2MR2ss&#10;tb3xga7HUIsEYV+igiaEvpTSVw0Z9DPbEyfvbJ3BkKSrpXZ4S3DTyUWW5dJgy2mhwZ52DVVfx8Eo&#10;6N8eh5flZe9+PovhvcJ9tGERlXqYxKcViEAx3MP/7VetIJ9nOfy9S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6TJxQAAAN0AAAAPAAAAAAAAAAAAAAAAAJgCAABkcnMv&#10;ZG93bnJldi54bWxQSwUGAAAAAAQABAD1AAAAigMAAAAA&#10;" strokeweight="2pt"/>
                  <v:shape id="AutoShape 6852" o:spid="_x0000_s107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qX+sEAAADdAAAADwAAAGRycy9kb3ducmV2LnhtbESPQYvCMBSE74L/ITzBmyYuotI1iggL&#10;Xqvi+dE827LNS21SG/+9ERb2OMzMN8x2H20jntT52rGGxVyBIC6cqbnUcL38zDYgfEA22DgmDS/y&#10;sN+NR1vMjBs4p+c5lCJB2GeooQqhzaT0RUUW/dy1xMm7u85iSLIrpelwSHDbyC+lVtJizWmhwpaO&#10;FRW/595qyPNHeet9HA6be1wvr2ZpVX/SejqJh28QgWL4D/+1T0bDaqHW8HmTnoDcv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Kpf6wQAAAN0AAAAPAAAAAAAAAAAAAAAA&#10;AKECAABkcnMvZG93bnJldi54bWxQSwUGAAAAAAQABAD5AAAAjwMAAAAA&#10;" strokeweight="1.25pt"/>
                  <v:shape id="AutoShape 6853" o:spid="_x0000_s107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dBsQAAADdAAAADwAAAGRycy9kb3ducmV2LnhtbERPy2rCQBTdC/7DcAvd6SSFBkkdRWoL&#10;XVghPhbdXTPXJJi5EzJjEvv1zkJweTjv+XIwteiodZVlBfE0AkGcW11xoeCw/57MQDiPrLG2TApu&#10;5GC5GI/mmGrbc0bdzhcihLBLUUHpfZNK6fKSDLqpbYgDd7atQR9gW0jdYh/CTS3foiiRBisODSU2&#10;9FlSftldjYL3a3/6S2LOVr9f62P23+Xby3Gj1OvLsPoA4WnwT/HD/aMVJHEU5oY34Qn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z90GxAAAAN0AAAAPAAAAAAAAAAAA&#10;AAAAAKECAABkcnMvZG93bnJldi54bWxQSwUGAAAAAAQABAD5AAAAkgMAAAAA&#10;" strokeweight="1.25pt"/>
                </v:group>
                <v:group id="Group 6854" o:spid="_x0000_s1073" style="position:absolute;left:70199;top:121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7O+MYAAADdAAAADwAAAGRycy9kb3ducmV2LnhtbESPT4vCMBTE74LfITzB&#10;25pWWXG7RhFR8SAL/oFlb4/m2Rabl9LEtn77jSB4HGbmN8x82ZlSNFS7wrKCeBSBIE6tLjhTcDlv&#10;P2YgnEfWWFomBQ9ysFz0e3NMtG35SM3JZyJA2CWoIPe+SqR0aU4G3chWxMG72tqgD7LOpK6xDXBT&#10;ynEUTaXBgsNCjhWtc0pvp7tRsGuxXU3iTXO4XdePv/Pnz+8hJqWGg271DcJT59/hV3uvFUzj6Au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Ts74xgAAAN0A&#10;AAAPAAAAAAAAAAAAAAAAAKoCAABkcnMvZG93bnJldi54bWxQSwUGAAAAAAQABAD6AAAAnQMAAAAA&#10;">
                  <v:rect id="Rectangle 6855" o:spid="_x0000_s107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8IA&#10;AADdAAAADwAAAGRycy9kb3ducmV2LnhtbERPW2vCMBR+H/gfwhH2NtMKOqlGEWFMkMHm5f3QHNti&#10;c1KTVLP9+uVB8PHjuy9W0bTiRs43lhXkowwEcWl1w5WC4+HjbQbCB2SNrWVS8EseVsvBywILbe/8&#10;Q7d9qEQKYV+ggjqErpDSlzUZ9CPbESfubJ3BkKCrpHZ4T+GmleMsm0qDDaeGGjva1FRe9r1R0H1N&#10;+s/36879nWb9d4m7aMM4KvU6jOs5iEAxPMUP91YrmOZ52p/epCc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4w/7wgAAAN0AAAAPAAAAAAAAAAAAAAAAAJgCAABkcnMvZG93&#10;bnJldi54bWxQSwUGAAAAAAQABAD1AAAAhwMAAAAA&#10;" strokeweight="2pt"/>
                  <v:shape id="AutoShape 6856" o:spid="_x0000_s107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Y8yMEAAADdAAAADwAAAGRycy9kb3ducmV2LnhtbESPQYvCMBSE7wv+h/AEb2taEZVqFBEE&#10;r3XF86N5tsXmpTapjf/eCMIeh5n5htnsgmnEkzpXW1aQThMQxIXVNZcKLn/H3xUI55E1NpZJwYsc&#10;7Lajnw1m2g6c0/PsSxEh7DJUUHnfZlK6oiKDbmpb4ujdbGfQR9mVUnc4RLhp5CxJFtJgzXGhwpYO&#10;FRX3c28U5PmjvPYuDPvVLSznFz03SX9SajIO+zUIT8H/h7/tk1awSNMUPm/iE5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VjzIwQAAAN0AAAAPAAAAAAAAAAAAAAAA&#10;AKECAABkcnMvZG93bnJldi54bWxQSwUGAAAAAAQABAD5AAAAjwMAAAAA&#10;" strokeweight="1.25pt"/>
                  <v:shape id="AutoShape 6857" o:spid="_x0000_s107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58McgAAADdAAAADwAAAGRycy9kb3ducmV2LnhtbESPzWrDMBCE74W8g9hAbrXsQE1xo4SQ&#10;H+ghKThtDr1tra1tYq2MpdhOn74qFHIcZuYbZrEaTSN66lxtWUESxSCIC6trLhV8vO8fn0E4j6yx&#10;sUwKbuRgtZw8LDDTduCc+pMvRYCwy1BB5X2bSemKigy6yLbEwfu2nUEfZFdK3eEQ4KaR8zhOpcGa&#10;w0KFLW0qKi6nq1HwdB2+PtOE8/Vxtz3nP33xdjkflJpNx/ULCE+jv4f/269aQZokc/h7E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58McgAAADdAAAADwAAAAAA&#10;AAAAAAAAAAChAgAAZHJzL2Rvd25yZXYueG1sUEsFBgAAAAAEAAQA+QAAAJYDAAAAAA==&#10;" strokeweight="1.25pt"/>
                </v:group>
                <v:rect id="Rechteck 5673" o:spid="_x0000_s1077" style="position:absolute;top:6191;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sJscA&#10;AADdAAAADwAAAGRycy9kb3ducmV2LnhtbESPQWvCQBSE74L/YXlCL1I3bdGW1FWKUBpEkCbq+ZF9&#10;JsHs25jdJvHfdwtCj8PMfMMs14OpRUetqywreJpFIIhzqysuFByyz8c3EM4ja6wtk4IbOVivxqMl&#10;xtr2/E1d6gsRIOxiVFB638RSurwkg25mG+LgnW1r0AfZFlK32Ae4qeVzFC2kwYrDQokNbUrKL+mP&#10;UdDn++6U7b7kfnpKLF+T6yY9bpV6mAwf7yA8Df4/fG8nWsF88foC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0rCbHAAAA3QAAAA8AAAAAAAAAAAAAAAAAmAIAAGRy&#10;cy9kb3ducmV2LnhtbFBLBQYAAAAABAAEAPUAAACMAwAAAAA=&#10;" filled="f" stroked="f">
                  <v:textbox>
                    <w:txbxContent>
                      <w:p w14:paraId="388AF598"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v:textbox>
                </v:rect>
                <v:rect id="Rechteck 5676" o:spid="_x0000_s1078" style="position:absolute;left:33909;top:1809;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MPvsYA&#10;AADdAAAADwAAAGRycy9kb3ducmV2LnhtbESPQWvCQBSE7wX/w/IEL0U3LZiW1FVEKA0iSGP1/Mi+&#10;JsHs25hdk/jvXaHQ4zAz3zCL1WBq0VHrKssKXmYRCOLc6ooLBT+Hz+k7COeRNdaWScGNHKyWo6cF&#10;Jtr2/E1d5gsRIOwSVFB63yRSurwkg25mG+Lg/drWoA+yLaRusQ9wU8vXKIqlwYrDQokNbUrKz9nV&#10;KOjzfXc67L7k/vmUWr6kl0123Co1GQ/rDxCeBv8f/munWsE8fov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MPvsYAAADdAAAADwAAAAAAAAAAAAAAAACYAgAAZHJz&#10;L2Rvd25yZXYueG1sUEsFBgAAAAAEAAQA9QAAAIsDAAAAAA==&#10;" filled="f" stroked="f">
                  <v:textbox>
                    <w:txbxContent>
                      <w:p w14:paraId="388AF599"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v:textbox>
                </v:rect>
                <v:rect id="Rechteck 5678" o:spid="_x0000_s1079" style="position:absolute;left:32766;top:7524;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V8QA&#10;AADdAAAADwAAAGRycy9kb3ducmV2LnhtbERPTWvCQBC9C/0PyxS8SN1UqC2paygBMUhBTFrPQ3aa&#10;hGZnY3ZN0n/fPQgeH+97k0ymFQP1rrGs4HkZgSAurW64UvBV7J7eQDiPrLG1TAr+yEGyfZhtMNZ2&#10;5BMNua9ECGEXo4La+y6W0pU1GXRL2xEH7sf2Bn2AfSV1j2MIN61cRdFaGmw4NNTYUVpT+ZtfjYKx&#10;PA7n4nMvj4tzZvmSXdL8+6DU/HH6eAfhafJ38c2daQUv69cwN7w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QPlfEAAAA3QAAAA8AAAAAAAAAAAAAAAAAmAIAAGRycy9k&#10;b3ducmV2LnhtbFBLBQYAAAAABAAEAPUAAACJAwAAAAA=&#10;" filled="f" stroked="f">
                  <v:textbox>
                    <w:txbxContent>
                      <w:p w14:paraId="388AF59A"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v:textbox>
                </v:rect>
                <v:rect id="Rechteck 5679" o:spid="_x0000_s1080" style="position:absolute;left:32670;top:13144;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bzMcA&#10;AADdAAAADwAAAGRycy9kb3ducmV2LnhtbESPQWvCQBSE74L/YXlCL1I3LdS2qasUoTSIIE3U8yP7&#10;TILZtzG7TeK/7xYEj8PMfMMsVoOpRUetqywreJpFIIhzqysuFOyzr8c3EM4ja6wtk4IrOVgtx6MF&#10;xtr2/ENd6gsRIOxiVFB638RSurwkg25mG+LgnWxr0AfZFlK32Ae4qeVzFM2lwYrDQokNrUvKz+mv&#10;UdDnu+6Ybb/lbnpMLF+Syzo9bJR6mAyfHyA8Df4evrUTreBl/voO/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cm8zHAAAA3QAAAA8AAAAAAAAAAAAAAAAAmAIAAGRy&#10;cy9kb3ducmV2LnhtbFBLBQYAAAAABAAEAPUAAACMAwAAAAA=&#10;" filled="f" stroked="f">
                  <v:textbox>
                    <w:txbxContent>
                      <w:p w14:paraId="388AF59B" w14:textId="77777777" w:rsidR="001F32CB" w:rsidRDefault="001F32CB" w:rsidP="00500535">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15F" w14:textId="77777777" w:rsidR="00CF2562" w:rsidRDefault="00CF2562"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A572DE" w:rsidRPr="001E1B02" w14:paraId="388AF161" w14:textId="77777777" w:rsidTr="00204097">
        <w:trPr>
          <w:cantSplit/>
          <w:trHeight w:val="329"/>
        </w:trPr>
        <w:tc>
          <w:tcPr>
            <w:tcW w:w="5000" w:type="pct"/>
            <w:shd w:val="clear" w:color="auto" w:fill="FFFFCC"/>
            <w:vAlign w:val="center"/>
          </w:tcPr>
          <w:p w14:paraId="388AF160" w14:textId="77777777" w:rsidR="00A572DE" w:rsidRPr="001C5CAA" w:rsidRDefault="00A572DE" w:rsidP="00876AAB">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A572DE" w14:paraId="388AF163" w14:textId="77777777" w:rsidTr="00204097">
        <w:trPr>
          <w:cantSplit/>
        </w:trPr>
        <w:tc>
          <w:tcPr>
            <w:tcW w:w="5000" w:type="pct"/>
            <w:vAlign w:val="center"/>
          </w:tcPr>
          <w:p w14:paraId="388AF162" w14:textId="6E060712" w:rsidR="00A572DE" w:rsidRPr="001C5CAA" w:rsidRDefault="00A572DE" w:rsidP="001B3E66">
            <w:pPr>
              <w:spacing w:line="240" w:lineRule="auto"/>
            </w:pPr>
            <w:r w:rsidRPr="001C5CAA">
              <w:rPr>
                <w:b/>
              </w:rPr>
              <w:t>“</w:t>
            </w:r>
            <w:proofErr w:type="spellStart"/>
            <w:proofErr w:type="gramStart"/>
            <w:r w:rsidRPr="001C5CAA">
              <w:rPr>
                <w:rFonts w:cs="Arial"/>
                <w:b/>
                <w:bCs/>
                <w:szCs w:val="20"/>
              </w:rPr>
              <w:t>as:</w:t>
            </w:r>
            <w:proofErr w:type="gramEnd"/>
            <w:r w:rsidRPr="001C5CAA">
              <w:rPr>
                <w:rFonts w:cs="Arial"/>
                <w:b/>
                <w:bCs/>
                <w:szCs w:val="20"/>
              </w:rPr>
              <w:t>CIExchangedDocumentContext</w:t>
            </w:r>
            <w:proofErr w:type="spellEnd"/>
            <w:r w:rsidRPr="001C5CAA">
              <w:rPr>
                <w:rFonts w:cs="Arial"/>
                <w:bCs/>
                <w:szCs w:val="20"/>
              </w:rPr>
              <w:t>” contains  specific context data like message-ID or creation timestamp. Origin of data</w:t>
            </w:r>
            <w:r w:rsidR="0097566E">
              <w:rPr>
                <w:rFonts w:cs="Arial"/>
                <w:bCs/>
                <w:szCs w:val="20"/>
              </w:rPr>
              <w:t xml:space="preserve"> is</w:t>
            </w:r>
            <w:r w:rsidRPr="001C5CAA">
              <w:rPr>
                <w:rFonts w:cs="Arial"/>
                <w:bCs/>
                <w:szCs w:val="20"/>
              </w:rPr>
              <w:t xml:space="preserve"> </w:t>
            </w:r>
            <w:r w:rsidR="0097566E">
              <w:rPr>
                <w:rFonts w:cs="Arial"/>
                <w:bCs/>
                <w:szCs w:val="20"/>
              </w:rPr>
              <w:t>the SupplyOn AirSupply M2M</w:t>
            </w:r>
            <w:r w:rsidR="0097566E" w:rsidRPr="0065314E">
              <w:rPr>
                <w:rFonts w:cs="Arial"/>
                <w:bCs/>
                <w:szCs w:val="20"/>
              </w:rPr>
              <w:t xml:space="preserve"> </w:t>
            </w:r>
            <w:r w:rsidR="0097566E">
              <w:rPr>
                <w:rFonts w:cs="Arial"/>
                <w:bCs/>
                <w:szCs w:val="20"/>
              </w:rPr>
              <w:t>infrastructure</w:t>
            </w:r>
            <w:r w:rsidR="0097566E" w:rsidRPr="0065314E">
              <w:rPr>
                <w:rFonts w:cs="Arial"/>
                <w:bCs/>
                <w:szCs w:val="20"/>
              </w:rPr>
              <w:t>.</w:t>
            </w:r>
          </w:p>
        </w:tc>
      </w:tr>
    </w:tbl>
    <w:p w14:paraId="388AF164" w14:textId="77777777" w:rsidR="005C4DB9" w:rsidRPr="00200C5C" w:rsidRDefault="005C4DB9" w:rsidP="00054FC6"/>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7A6D70" w14:paraId="388AF16C" w14:textId="77777777" w:rsidTr="001C5CAA">
        <w:trPr>
          <w:cantSplit/>
          <w:trHeight w:val="330"/>
        </w:trPr>
        <w:tc>
          <w:tcPr>
            <w:tcW w:w="1050" w:type="pct"/>
            <w:shd w:val="clear" w:color="auto" w:fill="FFFFCC"/>
            <w:noWrap/>
            <w:vAlign w:val="center"/>
            <w:hideMark/>
          </w:tcPr>
          <w:p w14:paraId="388AF165"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noWrap/>
            <w:vAlign w:val="center"/>
            <w:hideMark/>
          </w:tcPr>
          <w:p w14:paraId="388AF166"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noWrap/>
            <w:vAlign w:val="center"/>
            <w:hideMark/>
          </w:tcPr>
          <w:p w14:paraId="388AF167"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noWrap/>
            <w:vAlign w:val="center"/>
            <w:hideMark/>
          </w:tcPr>
          <w:p w14:paraId="388AF168"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noWrap/>
            <w:vAlign w:val="center"/>
            <w:hideMark/>
          </w:tcPr>
          <w:p w14:paraId="388AF169"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noWrap/>
            <w:vAlign w:val="center"/>
            <w:hideMark/>
          </w:tcPr>
          <w:p w14:paraId="388AF16A"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16B"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174" w14:textId="77777777" w:rsidTr="00500535">
        <w:trPr>
          <w:cantSplit/>
          <w:trHeight w:val="315"/>
        </w:trPr>
        <w:tc>
          <w:tcPr>
            <w:tcW w:w="1050" w:type="pct"/>
            <w:shd w:val="clear" w:color="auto" w:fill="C00000"/>
            <w:noWrap/>
            <w:vAlign w:val="center"/>
            <w:hideMark/>
          </w:tcPr>
          <w:p w14:paraId="388AF16D" w14:textId="77777777" w:rsidR="001C5CAA" w:rsidRPr="00500535" w:rsidRDefault="001C5CAA" w:rsidP="001B3E66">
            <w:pPr>
              <w:spacing w:line="240" w:lineRule="auto"/>
              <w:rPr>
                <w:rFonts w:eastAsia="Times New Roman" w:cs="Arial"/>
                <w:color w:val="FFFFFF" w:themeColor="background1"/>
                <w:sz w:val="16"/>
                <w:szCs w:val="20"/>
                <w:lang w:val="de-DE" w:eastAsia="de-DE"/>
              </w:rPr>
            </w:pPr>
            <w:proofErr w:type="spellStart"/>
            <w:r w:rsidRPr="00500535">
              <w:rPr>
                <w:rFonts w:cs="Arial"/>
                <w:bCs/>
                <w:color w:val="FFFFFF" w:themeColor="background1"/>
                <w:sz w:val="16"/>
                <w:szCs w:val="20"/>
              </w:rPr>
              <w:t>asram:SpecifiedTransactionIdentifier</w:t>
            </w:r>
            <w:proofErr w:type="spellEnd"/>
          </w:p>
        </w:tc>
        <w:tc>
          <w:tcPr>
            <w:tcW w:w="450" w:type="pct"/>
            <w:shd w:val="clear" w:color="auto" w:fill="C00000"/>
            <w:vAlign w:val="center"/>
            <w:hideMark/>
          </w:tcPr>
          <w:p w14:paraId="388AF16E" w14:textId="77777777" w:rsidR="001C5CAA" w:rsidRPr="00500535" w:rsidRDefault="001C5CAA" w:rsidP="001B3E66">
            <w:pPr>
              <w:spacing w:line="240" w:lineRule="auto"/>
              <w:rPr>
                <w:rFonts w:eastAsia="Times New Roman" w:cs="Arial"/>
                <w:color w:val="FFFFFF" w:themeColor="background1"/>
                <w:sz w:val="16"/>
                <w:szCs w:val="20"/>
                <w:lang w:val="de-DE" w:eastAsia="de-DE"/>
              </w:rPr>
            </w:pPr>
            <w:r w:rsidRPr="0050053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388AF16F" w14:textId="77777777" w:rsidR="001C5CAA" w:rsidRPr="00500535" w:rsidRDefault="001C5CAA" w:rsidP="001B3E66">
            <w:pPr>
              <w:spacing w:line="240" w:lineRule="auto"/>
              <w:rPr>
                <w:rFonts w:eastAsia="Times New Roman" w:cs="Arial"/>
                <w:color w:val="FFFFFF" w:themeColor="background1"/>
                <w:sz w:val="16"/>
                <w:szCs w:val="20"/>
                <w:lang w:val="de-DE" w:eastAsia="de-DE"/>
              </w:rPr>
            </w:pPr>
            <w:r w:rsidRPr="00500535">
              <w:rPr>
                <w:rFonts w:eastAsia="Times New Roman" w:cs="Arial"/>
                <w:color w:val="FFFFFF" w:themeColor="background1"/>
                <w:sz w:val="16"/>
                <w:szCs w:val="20"/>
                <w:lang w:eastAsia="de-DE"/>
              </w:rPr>
              <w:t>50</w:t>
            </w:r>
          </w:p>
        </w:tc>
        <w:tc>
          <w:tcPr>
            <w:tcW w:w="350" w:type="pct"/>
            <w:shd w:val="clear" w:color="auto" w:fill="C00000"/>
            <w:noWrap/>
            <w:vAlign w:val="center"/>
            <w:hideMark/>
          </w:tcPr>
          <w:p w14:paraId="388AF170" w14:textId="77777777" w:rsidR="001C5CAA" w:rsidRPr="00500535" w:rsidRDefault="001C5CAA" w:rsidP="001B3E66">
            <w:pPr>
              <w:spacing w:line="240" w:lineRule="auto"/>
              <w:rPr>
                <w:rFonts w:eastAsia="Times New Roman" w:cs="Arial"/>
                <w:color w:val="FFFFFF" w:themeColor="background1"/>
                <w:sz w:val="16"/>
                <w:szCs w:val="20"/>
                <w:lang w:val="de-DE" w:eastAsia="de-DE"/>
              </w:rPr>
            </w:pPr>
            <w:r w:rsidRPr="00500535">
              <w:rPr>
                <w:rFonts w:eastAsia="Times New Roman" w:cs="Arial"/>
                <w:color w:val="FFFFFF" w:themeColor="background1"/>
                <w:sz w:val="16"/>
                <w:szCs w:val="20"/>
                <w:lang w:val="de-DE" w:eastAsia="de-DE"/>
              </w:rPr>
              <w:t>3</w:t>
            </w:r>
          </w:p>
        </w:tc>
        <w:tc>
          <w:tcPr>
            <w:tcW w:w="950" w:type="pct"/>
            <w:shd w:val="clear" w:color="auto" w:fill="C00000"/>
            <w:noWrap/>
            <w:vAlign w:val="center"/>
            <w:hideMark/>
          </w:tcPr>
          <w:p w14:paraId="388AF171" w14:textId="39122EBB" w:rsidR="001C5CAA" w:rsidRPr="00500535" w:rsidRDefault="001F32CB" w:rsidP="001B3E66">
            <w:pPr>
              <w:spacing w:line="240" w:lineRule="auto"/>
              <w:rPr>
                <w:rFonts w:eastAsia="Times New Roman" w:cs="Arial"/>
                <w:color w:val="FFFFFF" w:themeColor="background1"/>
                <w:sz w:val="16"/>
                <w:szCs w:val="20"/>
                <w:lang w:val="de-DE" w:eastAsia="de-DE"/>
              </w:rPr>
            </w:pPr>
            <w:r>
              <w:rPr>
                <w:rFonts w:eastAsia="Times New Roman" w:cs="Arial"/>
                <w:color w:val="FFFFFF" w:themeColor="background1"/>
                <w:sz w:val="16"/>
                <w:szCs w:val="20"/>
                <w:lang w:val="de-DE" w:eastAsia="de-DE"/>
              </w:rPr>
              <w:t>S12345</w:t>
            </w:r>
          </w:p>
        </w:tc>
        <w:tc>
          <w:tcPr>
            <w:tcW w:w="300" w:type="pct"/>
            <w:shd w:val="clear" w:color="auto" w:fill="C00000"/>
            <w:noWrap/>
            <w:vAlign w:val="center"/>
            <w:hideMark/>
          </w:tcPr>
          <w:p w14:paraId="388AF172" w14:textId="77777777" w:rsidR="001C5CAA" w:rsidRPr="00500535" w:rsidRDefault="001C5CAA" w:rsidP="001B3E66">
            <w:pPr>
              <w:spacing w:line="240" w:lineRule="auto"/>
              <w:rPr>
                <w:rFonts w:eastAsia="Times New Roman"/>
                <w:color w:val="FFFFFF" w:themeColor="background1"/>
                <w:sz w:val="16"/>
                <w:lang w:val="de-DE" w:eastAsia="de-DE"/>
              </w:rPr>
            </w:pPr>
            <w:r w:rsidRPr="00500535">
              <w:rPr>
                <w:rFonts w:eastAsia="Times New Roman"/>
                <w:color w:val="FFFFFF" w:themeColor="background1"/>
                <w:sz w:val="16"/>
                <w:lang w:eastAsia="de-DE"/>
              </w:rPr>
              <w:t>M</w:t>
            </w:r>
          </w:p>
        </w:tc>
        <w:tc>
          <w:tcPr>
            <w:tcW w:w="1500" w:type="pct"/>
            <w:shd w:val="clear" w:color="auto" w:fill="C00000"/>
            <w:vAlign w:val="center"/>
          </w:tcPr>
          <w:p w14:paraId="388AF173" w14:textId="3F7BE4A0" w:rsidR="001C5CAA" w:rsidRPr="00500535" w:rsidRDefault="001C5CAA" w:rsidP="001B3E66">
            <w:pPr>
              <w:spacing w:line="240" w:lineRule="auto"/>
              <w:rPr>
                <w:rFonts w:eastAsia="Times New Roman"/>
                <w:color w:val="FFFFFF" w:themeColor="background1"/>
                <w:sz w:val="16"/>
                <w:lang w:eastAsia="de-DE"/>
              </w:rPr>
            </w:pPr>
            <w:proofErr w:type="spellStart"/>
            <w:r w:rsidRPr="00500535">
              <w:rPr>
                <w:rFonts w:eastAsia="Times New Roman"/>
                <w:color w:val="FFFFFF" w:themeColor="background1"/>
                <w:sz w:val="16"/>
                <w:lang w:eastAsia="de-DE"/>
              </w:rPr>
              <w:t>InternalMessageID</w:t>
            </w:r>
            <w:proofErr w:type="spellEnd"/>
            <w:r w:rsidRPr="00500535">
              <w:rPr>
                <w:rFonts w:eastAsia="Times New Roman"/>
                <w:color w:val="FFFFFF" w:themeColor="background1"/>
                <w:sz w:val="16"/>
                <w:lang w:eastAsia="de-DE"/>
              </w:rPr>
              <w:t xml:space="preserve">: </w:t>
            </w:r>
            <w:r w:rsidR="0097566E">
              <w:rPr>
                <w:rFonts w:eastAsia="Times New Roman"/>
                <w:color w:val="FFFFFF" w:themeColor="background1"/>
                <w:sz w:val="16"/>
                <w:lang w:eastAsia="de-DE"/>
              </w:rPr>
              <w:t>AirSupply M2M Scheduler</w:t>
            </w:r>
            <w:r w:rsidR="0097566E" w:rsidRPr="004734A4">
              <w:rPr>
                <w:rFonts w:eastAsia="Times New Roman"/>
                <w:color w:val="FFFFFF" w:themeColor="background1"/>
                <w:sz w:val="16"/>
                <w:lang w:eastAsia="de-DE"/>
              </w:rPr>
              <w:t xml:space="preserve"> message ID</w:t>
            </w:r>
          </w:p>
        </w:tc>
      </w:tr>
    </w:tbl>
    <w:p w14:paraId="388AF175" w14:textId="77777777" w:rsidR="003F2D85" w:rsidRDefault="003F2D85" w:rsidP="00A07FC2"/>
    <w:p w14:paraId="388AF176" w14:textId="77777777" w:rsidR="00A07FC2" w:rsidRPr="00054FC6" w:rsidRDefault="00437191" w:rsidP="00054FC6">
      <w:pPr>
        <w:pStyle w:val="berschrift2"/>
        <w:ind w:left="567" w:hanging="567"/>
        <w:rPr>
          <w:szCs w:val="22"/>
        </w:rPr>
      </w:pPr>
      <w:bookmarkStart w:id="25" w:name="_Toc347483400"/>
      <w:proofErr w:type="spellStart"/>
      <w:proofErr w:type="gramStart"/>
      <w:r w:rsidRPr="00054FC6">
        <w:rPr>
          <w:szCs w:val="22"/>
        </w:rPr>
        <w:t>asram:</w:t>
      </w:r>
      <w:proofErr w:type="gramEnd"/>
      <w:r w:rsidRPr="00054FC6">
        <w:rPr>
          <w:szCs w:val="22"/>
        </w:rPr>
        <w:t>ApplicationSpecifiedCIDocumentContextParameter</w:t>
      </w:r>
      <w:bookmarkEnd w:id="25"/>
      <w:proofErr w:type="spellEnd"/>
    </w:p>
    <w:p w14:paraId="388AF177" w14:textId="77777777" w:rsidR="00054FC6" w:rsidRPr="00054FC6" w:rsidRDefault="00054FC6" w:rsidP="00054FC6"/>
    <w:p w14:paraId="388AF178" w14:textId="77777777" w:rsidR="00054FC6" w:rsidRPr="00054FC6" w:rsidRDefault="00054FC6" w:rsidP="00054FC6">
      <w:r>
        <w:rPr>
          <w:noProof/>
          <w:sz w:val="32"/>
          <w:szCs w:val="32"/>
          <w:lang w:eastAsia="zh-TW"/>
        </w:rPr>
        <mc:AlternateContent>
          <mc:Choice Requires="wpg">
            <w:drawing>
              <wp:inline distT="0" distB="0" distL="0" distR="0" wp14:anchorId="388AF520" wp14:editId="388AF521">
                <wp:extent cx="7534275" cy="1360170"/>
                <wp:effectExtent l="0" t="0" r="28575" b="0"/>
                <wp:docPr id="5683" name="Gruppieren 5683"/>
                <wp:cNvGraphicFramePr/>
                <a:graphic xmlns:a="http://schemas.openxmlformats.org/drawingml/2006/main">
                  <a:graphicData uri="http://schemas.microsoft.com/office/word/2010/wordprocessingGroup">
                    <wpg:wgp>
                      <wpg:cNvGrpSpPr/>
                      <wpg:grpSpPr>
                        <a:xfrm>
                          <a:off x="0" y="0"/>
                          <a:ext cx="7534275" cy="1360170"/>
                          <a:chOff x="0" y="0"/>
                          <a:chExt cx="7534275" cy="1360170"/>
                        </a:xfrm>
                      </wpg:grpSpPr>
                      <wps:wsp>
                        <wps:cNvPr id="6076" name="Rectangle 6869"/>
                        <wps:cNvSpPr>
                          <a:spLocks noChangeArrowheads="1"/>
                        </wps:cNvSpPr>
                        <wps:spPr bwMode="auto">
                          <a:xfrm>
                            <a:off x="4572000" y="2095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9C" w14:textId="77777777" w:rsidR="001F32CB" w:rsidRPr="002F612C" w:rsidRDefault="001F32CB" w:rsidP="00054FC6">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77" name="Rectangle 6870"/>
                        <wps:cNvSpPr>
                          <a:spLocks noChangeArrowheads="1"/>
                        </wps:cNvSpPr>
                        <wps:spPr bwMode="auto">
                          <a:xfrm>
                            <a:off x="371475" y="409575"/>
                            <a:ext cx="3797300" cy="344805"/>
                          </a:xfrm>
                          <a:prstGeom prst="rect">
                            <a:avLst/>
                          </a:prstGeom>
                          <a:solidFill>
                            <a:srgbClr val="8DB3E2"/>
                          </a:solidFill>
                          <a:ln w="25400">
                            <a:solidFill>
                              <a:srgbClr val="000000"/>
                            </a:solidFill>
                            <a:miter lim="800000"/>
                            <a:headEnd/>
                            <a:tailEnd/>
                          </a:ln>
                        </wps:spPr>
                        <wps:txbx>
                          <w:txbxContent>
                            <w:p w14:paraId="388AF59D" w14:textId="77777777" w:rsidR="001F32CB" w:rsidRPr="00C532BE" w:rsidRDefault="001F32CB" w:rsidP="00054FC6">
                              <w:pPr>
                                <w:spacing w:line="240" w:lineRule="auto"/>
                                <w:rPr>
                                  <w:b/>
                                  <w:szCs w:val="20"/>
                                </w:rPr>
                              </w:pPr>
                              <w:proofErr w:type="spellStart"/>
                              <w:r w:rsidRPr="00437191">
                                <w:rPr>
                                  <w:rFonts w:cs="Arial"/>
                                  <w:b/>
                                  <w:bCs/>
                                  <w:szCs w:val="20"/>
                                  <w:lang w:val="de-DE"/>
                                </w:rPr>
                                <w:t>asram:ApplicationSpecifiedCIDocumentContextParameter</w:t>
                              </w:r>
                              <w:proofErr w:type="spellEnd"/>
                            </w:p>
                          </w:txbxContent>
                        </wps:txbx>
                        <wps:bodyPr rot="0" vert="horz" wrap="square" lIns="91440" tIns="45720" rIns="91440" bIns="45720" anchor="t" anchorCtr="0" upright="1">
                          <a:noAutofit/>
                        </wps:bodyPr>
                      </wps:wsp>
                      <wpg:grpSp>
                        <wpg:cNvPr id="6079" name="Group 6872"/>
                        <wpg:cNvGrpSpPr>
                          <a:grpSpLocks/>
                        </wpg:cNvGrpSpPr>
                        <wpg:grpSpPr bwMode="auto">
                          <a:xfrm>
                            <a:off x="7343775" y="971550"/>
                            <a:ext cx="190500" cy="166370"/>
                            <a:chOff x="6283" y="5431"/>
                            <a:chExt cx="300" cy="262"/>
                          </a:xfrm>
                        </wpg:grpSpPr>
                        <wps:wsp>
                          <wps:cNvPr id="6080" name="Rectangle 687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81" name="AutoShape 687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82" name="AutoShape 687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83" name="AutoShape 6876"/>
                        <wps:cNvCnPr>
                          <a:cxnSpLocks noChangeShapeType="1"/>
                        </wps:cNvCnPr>
                        <wps:spPr bwMode="auto">
                          <a:xfrm>
                            <a:off x="45624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84" name="Rectangle 6877"/>
                        <wps:cNvSpPr>
                          <a:spLocks noChangeArrowheads="1"/>
                        </wps:cNvSpPr>
                        <wps:spPr bwMode="auto">
                          <a:xfrm>
                            <a:off x="417195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85" name="Rectangle 6878"/>
                        <wps:cNvSpPr>
                          <a:spLocks noChangeArrowheads="1"/>
                        </wps:cNvSpPr>
                        <wps:spPr bwMode="auto">
                          <a:xfrm>
                            <a:off x="4962525" y="866775"/>
                            <a:ext cx="23907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E" w14:textId="77777777" w:rsidR="001F32CB" w:rsidRPr="00C273EE" w:rsidRDefault="001F32CB" w:rsidP="00054FC6">
                              <w:pPr>
                                <w:spacing w:line="240" w:lineRule="auto"/>
                              </w:pPr>
                              <w:proofErr w:type="spellStart"/>
                              <w:r w:rsidRPr="00911371">
                                <w:rPr>
                                  <w:rFonts w:cs="Arial"/>
                                  <w:bCs/>
                                  <w:szCs w:val="20"/>
                                  <w:lang w:val="de-DE"/>
                                </w:rPr>
                                <w:t>asram:SpecifiedCIDocumentVersion</w:t>
                              </w:r>
                              <w:proofErr w:type="spellEnd"/>
                            </w:p>
                          </w:txbxContent>
                        </wps:txbx>
                        <wps:bodyPr rot="0" vert="horz" wrap="square" lIns="91440" tIns="45720" rIns="91440" bIns="45720" anchor="t" anchorCtr="0" upright="1">
                          <a:noAutofit/>
                        </wps:bodyPr>
                      </wps:wsp>
                      <wps:wsp>
                        <wps:cNvPr id="6086" name="AutoShape 6879"/>
                        <wps:cNvCnPr>
                          <a:cxnSpLocks noChangeShapeType="1"/>
                        </wps:cNvCnPr>
                        <wps:spPr bwMode="auto">
                          <a:xfrm>
                            <a:off x="43719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87" name="AutoShape 6880"/>
                        <wps:cNvCnPr>
                          <a:cxnSpLocks noChangeShapeType="1"/>
                        </wps:cNvCnPr>
                        <wps:spPr bwMode="auto">
                          <a:xfrm>
                            <a:off x="41719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88" name="Rectangle 6881"/>
                        <wps:cNvSpPr>
                          <a:spLocks noChangeArrowheads="1"/>
                        </wps:cNvSpPr>
                        <wps:spPr bwMode="auto">
                          <a:xfrm>
                            <a:off x="4953000" y="0"/>
                            <a:ext cx="1361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9F" w14:textId="77777777" w:rsidR="001F32CB" w:rsidRPr="001720AA" w:rsidRDefault="001F32CB" w:rsidP="00054FC6">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wps:txbx>
                        <wps:bodyPr rot="0" vert="horz" wrap="square" lIns="91440" tIns="45720" rIns="91440" bIns="45720" anchor="t" anchorCtr="0" upright="1">
                          <a:noAutofit/>
                        </wps:bodyPr>
                      </wps:wsp>
                      <wps:wsp>
                        <wps:cNvPr id="6089" name="AutoShape 6882"/>
                        <wps:cNvCnPr>
                          <a:cxnSpLocks noChangeShapeType="1"/>
                        </wps:cNvCnPr>
                        <wps:spPr bwMode="auto">
                          <a:xfrm>
                            <a:off x="45624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90" name="AutoShape 6883"/>
                        <wps:cNvCnPr>
                          <a:cxnSpLocks noChangeShapeType="1"/>
                        </wps:cNvCnPr>
                        <wps:spPr bwMode="auto">
                          <a:xfrm>
                            <a:off x="45624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1" name="Rechteck 5681"/>
                        <wps:cNvSpPr>
                          <a:spLocks noChangeArrowheads="1"/>
                        </wps:cNvSpPr>
                        <wps:spPr bwMode="auto">
                          <a:xfrm>
                            <a:off x="0" y="438150"/>
                            <a:ext cx="466725" cy="293370"/>
                          </a:xfrm>
                          <a:prstGeom prst="rect">
                            <a:avLst/>
                          </a:prstGeom>
                          <a:noFill/>
                          <a:ln>
                            <a:noFill/>
                          </a:ln>
                          <a:extLst/>
                        </wps:spPr>
                        <wps:txbx>
                          <w:txbxContent>
                            <w:p w14:paraId="388AF5A0"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82" name="Rechteck 5682"/>
                        <wps:cNvSpPr>
                          <a:spLocks noChangeArrowheads="1"/>
                        </wps:cNvSpPr>
                        <wps:spPr bwMode="auto">
                          <a:xfrm>
                            <a:off x="4686300" y="1066800"/>
                            <a:ext cx="293370" cy="293370"/>
                          </a:xfrm>
                          <a:prstGeom prst="rect">
                            <a:avLst/>
                          </a:prstGeom>
                          <a:noFill/>
                          <a:ln>
                            <a:noFill/>
                          </a:ln>
                          <a:extLst/>
                        </wps:spPr>
                        <wps:txbx>
                          <w:txbxContent>
                            <w:p w14:paraId="388AF5A1"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83" o:spid="_x0000_s1081" style="width:593.25pt;height:107.1pt;mso-position-horizontal-relative:char;mso-position-vertical-relative:line" coordsize="75342,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">
                <v:rect id="Rectangle 6869" o:spid="_x0000_s1082" style="position:absolute;left:45720;top:209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KwV8YA&#10;AADdAAAADwAAAGRycy9kb3ducmV2LnhtbESPT2vCQBTE7wW/w/KEXopu7CGV6CoiiKEUpPHP+ZF9&#10;JsHs25hdk/TbdwsFj8PM/IZZrgdTi45aV1lWMJtGIIhzqysuFJyOu8kchPPIGmvLpOCHHKxXo5cl&#10;Jtr2/E1d5gsRIOwSVFB63yRSurwkg25qG+LgXW1r0AfZFlK32Ae4qeV7FMXSYMVhocSGtiXlt+xh&#10;FPT5obscv/by8HZJLd/T+zY7fyr1Oh42CxCeBv8M/7dTrSCOPm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KwV8YAAADdAAAADwAAAAAAAAAAAAAAAACYAgAAZHJz&#10;L2Rvd25yZXYueG1sUEsFBgAAAAAEAAQA9QAAAIsDAAAAAA==&#10;" filled="f" stroked="f">
                  <v:textbox>
                    <w:txbxContent>
                      <w:p w14:paraId="388AF59C" w14:textId="77777777" w:rsidR="001F32CB" w:rsidRPr="002F612C" w:rsidRDefault="001F32CB" w:rsidP="00054FC6">
                        <w:pPr>
                          <w:rPr>
                            <w:rFonts w:cs="Arial"/>
                            <w:b/>
                            <w:sz w:val="24"/>
                            <w:szCs w:val="24"/>
                            <w:lang w:val="de-DE"/>
                          </w:rPr>
                        </w:pPr>
                        <w:r>
                          <w:rPr>
                            <w:rFonts w:cs="Arial"/>
                            <w:b/>
                            <w:sz w:val="24"/>
                            <w:szCs w:val="24"/>
                            <w:lang w:val="de-DE"/>
                          </w:rPr>
                          <w:t>0..1</w:t>
                        </w:r>
                      </w:p>
                    </w:txbxContent>
                  </v:textbox>
                </v:rect>
                <v:rect id="Rectangle 6870" o:spid="_x0000_s1083" style="position:absolute;left:3714;top:4095;width:379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RfcUA&#10;AADdAAAADwAAAGRycy9kb3ducmV2LnhtbESPQWvCQBSE7wX/w/KE3upGD7GmriJKIHgQqkKvr9nX&#10;bDD7NmRXk/rrXaHQ4zAz3zDL9WAbcaPO144VTCcJCOLS6ZorBedT/vYOwgdkjY1jUvBLHtar0csS&#10;M+16/qTbMVQiQthnqMCE0GZS+tKQRT9xLXH0flxnMUTZVVJ32Ee4beQsSVJpsea4YLClraHycrxa&#10;Bbvrl8nvzvj9geq7/ka3XcwKpV7Hw+YDRKAh/If/2oVWkCbzOTzfx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xF9xQAAAN0AAAAPAAAAAAAAAAAAAAAAAJgCAABkcnMv&#10;ZG93bnJldi54bWxQSwUGAAAAAAQABAD1AAAAigMAAAAA&#10;" fillcolor="#8db3e2" strokeweight="2pt">
                  <v:textbox>
                    <w:txbxContent>
                      <w:p w14:paraId="388AF59D" w14:textId="77777777" w:rsidR="001F32CB" w:rsidRPr="00C532BE" w:rsidRDefault="001F32CB" w:rsidP="00054FC6">
                        <w:pPr>
                          <w:spacing w:line="240" w:lineRule="auto"/>
                          <w:rPr>
                            <w:b/>
                            <w:szCs w:val="20"/>
                          </w:rPr>
                        </w:pPr>
                        <w:proofErr w:type="spellStart"/>
                        <w:r w:rsidRPr="00437191">
                          <w:rPr>
                            <w:rFonts w:cs="Arial"/>
                            <w:b/>
                            <w:bCs/>
                            <w:szCs w:val="20"/>
                            <w:lang w:val="de-DE"/>
                          </w:rPr>
                          <w:t>asram:ApplicationSpecifiedCIDocumentContextParameter</w:t>
                        </w:r>
                        <w:proofErr w:type="spellEnd"/>
                      </w:p>
                    </w:txbxContent>
                  </v:textbox>
                </v:rect>
                <v:group id="Group 6872" o:spid="_x0000_s1084" style="position:absolute;left:73437;top:971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myGMYAAADdAAAADwAAAGRycy9kb3ducmV2LnhtbESPQWvCQBSE70L/w/IK&#10;vekmLbU1dRWRKh5EMAri7ZF9JsHs25DdJvHfdwXB4zAz3zDTeW8q0VLjSssK4lEEgjizuuRcwfGw&#10;Gn6DcB5ZY2WZFNzIwXz2Mphiom3He2pTn4sAYZeggsL7OpHSZQUZdCNbEwfvYhuDPsgml7rBLsBN&#10;Jd+jaCwNlhwWCqxpWVB2Tf+MgnWH3eIj/m2318vydj587k7bmJR6e+0XPyA89f4ZfrQ3WsE4+pr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qbIYxgAAAN0A&#10;AAAPAAAAAAAAAAAAAAAAAKoCAABkcnMvZG93bnJldi54bWxQSwUGAAAAAAQABAD6AAAAnQMAAAAA&#10;">
                  <v:rect id="Rectangle 6873" o:spid="_x0000_s108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V4cIA&#10;AADdAAAADwAAAGRycy9kb3ducmV2LnhtbERPXWvCMBR9H/gfwhX2NlMLulKNRYQxQQabm++X5toW&#10;m5uapJrt1y8Pgz0ezve6iqYXN3K+s6xgPstAENdWd9wo+Pp8eSpA+ICssbdMCr7JQ7WZPKyx1PbO&#10;H3Q7hkakEPYlKmhDGEopfd2SQT+zA3HiztYZDAm6RmqH9xRuepln2VIa7Dg1tDjQrqX6chyNguFt&#10;Mb4+Xw/u51SM7zUeog15VOpxGrcrEIFi+Bf/ufdawTIr0v70Jj0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JXhwgAAAN0AAAAPAAAAAAAAAAAAAAAAAJgCAABkcnMvZG93&#10;bnJldi54bWxQSwUGAAAAAAQABAD1AAAAhwMAAAAA&#10;" strokeweight="2pt"/>
                  <v:shape id="AutoShape 6874" o:spid="_x0000_s108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2m0sEAAADdAAAADwAAAGRycy9kb3ducmV2LnhtbESPQYvCMBSE78L+h/AW9qaJi2ipRpGF&#10;Ba9V8fxonm2xealNarP/fiMIHoeZ+YbZ7KJtxYN63zjWMJ8pEMSlMw1XGs6n32kGwgdkg61j0vBH&#10;Hnbbj8kGc+NGLuhxDJVIEPY5aqhD6HIpfVmTRT9zHXHyrq63GJLsK2l6HBPctvJbqaW02HBaqLGj&#10;n5rK23GwGoriXl0GH8d9do2rxdksrBoOWn99xv0aRKAY3uFX+2A0LFU2h+eb9ATk9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vabSwQAAAN0AAAAPAAAAAAAAAAAAAAAA&#10;AKECAABkcnMvZG93bnJldi54bWxQSwUGAAAAAAQABAD5AAAAjwMAAAAA&#10;" strokeweight="1.25pt"/>
                  <v:shape id="AutoShape 6875" o:spid="_x0000_s108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XmK8cAAADdAAAADwAAAGRycy9kb3ducmV2LnhtbESPQWvCQBSE70L/w/IK3nSjYJDoKmIr&#10;eLCFWD14e2afSTD7NmTXJPbXdwuFHoeZ+YZZrntTiZYaV1pWMBlHIIgzq0vOFZy+dqM5COeRNVaW&#10;ScGTHKxXL4MlJtp2nFJ79LkIEHYJKii8rxMpXVaQQTe2NXHwbrYx6INscqkb7ALcVHIaRbE0WHJY&#10;KLCmbUHZ/fgwCmaP7nqJJ5xuPt7fzul3m33ezwelhq/9ZgHCU+//w3/tvVYQR/Mp/L4JT0C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FeYrxwAAAN0AAAAPAAAAAAAA&#10;AAAAAAAAAKECAABkcnMvZG93bnJldi54bWxQSwUGAAAAAAQABAD5AAAAlQMAAAAA&#10;" strokeweight="1.25pt"/>
                </v:group>
                <v:shape id="AutoShape 6876" o:spid="_x0000_s1088" type="#_x0000_t32" style="position:absolute;left:45624;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4wXcYAAADdAAAADwAAAGRycy9kb3ducmV2LnhtbESPQWvCQBSE7wX/w/KE3urGNmiMrlIK&#10;0lKowSh6fWSfSTD7NmS3Mf333ULB4zAz3zCrzWAa0VPnassKppMIBHFhdc2lguNh+5SAcB5ZY2OZ&#10;FPyQg8169LDCVNsb76nPfSkChF2KCirv21RKV1Rk0E1sSxy8i+0M+iC7UuoObwFuGvkcRTNpsOaw&#10;UGFLbxUV1/zbKOiz026+bfv3zJeneP8ZL85ovpR6HA+vSxCeBn8P/7c/tIJZlLzA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OMF3GAAAA3QAAAA8AAAAAAAAA&#10;AAAAAAAAoQIAAGRycy9kb3ducmV2LnhtbFBLBQYAAAAABAAEAPkAAACUAwAAAAA=&#10;" strokeweight="2pt"/>
                <v:rect id="Rectangle 6877" o:spid="_x0000_s1089" style="position:absolute;left:41719;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T4sYA&#10;AADdAAAADwAAAGRycy9kb3ducmV2LnhtbESP3WoCMRSE7wt9h3CE3tWs0tplNUoRxIIIrT/3h81x&#10;d3FzsiZZTfv0plDo5TAz3zCzRTStuJLzjWUFo2EGgri0uuFKwWG/es5B+ICssbVMCr7Jw2L++DDD&#10;Qtsbf9F1FyqRIOwLVFCH0BVS+rImg35oO+LknawzGJJ0ldQObwluWjnOsok02HBaqLGjZU3ledcb&#10;Bd32tV+/XTbu55j3nyVuog3jqNTTIL5PQQSK4T/81/7QCiZZ/gK/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OT4sYAAADdAAAADwAAAAAAAAAAAAAAAACYAgAAZHJz&#10;L2Rvd25yZXYueG1sUEsFBgAAAAAEAAQA9QAAAIsDAAAAAA==&#10;" strokeweight="2pt"/>
                <v:rect id="Rectangle 6878" o:spid="_x0000_s1090" style="position:absolute;left:49625;top:8667;width:23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e7MUA&#10;AADdAAAADwAAAGRycy9kb3ducmV2LnhtbESPQWsCMRCF7wX/Qxihl6LZlVZlaxRRSktP7lp6HjbT&#10;3cXNZEmixn/fFAoeH2/e9+atNtH04kLOd5YV5NMMBHFtdceNgq/j22QJwgdkjb1lUnAjD5v16GGF&#10;hbZXLulShUYkCPsCFbQhDIWUvm7JoJ/agTh5P9YZDEm6RmqH1wQ3vZxl2Vwa7Dg1tDjQrqX6VJ1N&#10;eiOP5Xf1/nSzn3Zfdrl2z4e4UOpxHLevIALFcD/+T39oBfNs+QJ/axIC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Z7sxQAAAN0AAAAPAAAAAAAAAAAAAAAAAJgCAABkcnMv&#10;ZG93bnJldi54bWxQSwUGAAAAAAQABAD1AAAAigMAAAAA&#10;" filled="f" fillcolor="#8db3e2" strokeweight="2pt">
                  <v:textbox>
                    <w:txbxContent>
                      <w:p w14:paraId="388AF59E" w14:textId="77777777" w:rsidR="001F32CB" w:rsidRPr="00C273EE" w:rsidRDefault="001F32CB" w:rsidP="00054FC6">
                        <w:pPr>
                          <w:spacing w:line="240" w:lineRule="auto"/>
                        </w:pPr>
                        <w:proofErr w:type="spellStart"/>
                        <w:r w:rsidRPr="00911371">
                          <w:rPr>
                            <w:rFonts w:cs="Arial"/>
                            <w:bCs/>
                            <w:szCs w:val="20"/>
                            <w:lang w:val="de-DE"/>
                          </w:rPr>
                          <w:t>asram:SpecifiedCIDocumentVersion</w:t>
                        </w:r>
                        <w:proofErr w:type="spellEnd"/>
                      </w:p>
                    </w:txbxContent>
                  </v:textbox>
                </v:rect>
                <v:shape id="AutoShape 6879" o:spid="_x0000_s1091" type="#_x0000_t32" style="position:absolute;left:43719;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mTxcUAAADdAAAADwAAAGRycy9kb3ducmV2LnhtbESPQYvCMBSE74L/ITxhb5quSNetRhFB&#10;FMEVXdHro3m2ZZuX0mRr/fdGEDwOM/MNM523phQN1a6wrOBzEIEgTq0uOFNw+l31xyCcR9ZYWiYF&#10;d3Iwn3U7U0y0vfGBmqPPRICwS1BB7n2VSOnSnAy6ga2Ig3e1tUEfZJ1JXeMtwE0ph1EUS4MFh4Uc&#10;K1rmlP4d/42CZn/++VpVzXrvs/PosB19X9DslProtYsJCE+tf4df7Y1WEEfjGJ5vw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mTxcUAAADdAAAADwAAAAAAAAAA&#10;AAAAAAChAgAAZHJzL2Rvd25yZXYueG1sUEsFBgAAAAAEAAQA+QAAAJMDAAAAAA==&#10;" strokeweight="2pt"/>
                <v:shape id="AutoShape 6880" o:spid="_x0000_s1092" type="#_x0000_t32" style="position:absolute;left:41719;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U2XsYAAADdAAAADwAAAGRycy9kb3ducmV2LnhtbESPQWvCQBSE74L/YXlCb7qxSLSpmyAF&#10;qRRaUYu9PrLPJJh9G7Jrkv77bkHwOMzMN8w6G0wtOmpdZVnBfBaBIM6trrhQ8H3aTlcgnEfWWFsm&#10;Bb/kIEvHozUm2vZ8oO7oCxEg7BJUUHrfJFK6vCSDbmYb4uBdbGvQB9kWUrfYB7ip5XMUxdJgxWGh&#10;xIbeSsqvx5tR0O3PX8tt073vfXFeHD4WLz9oPpV6mgybVxCeBv8I39s7rSCOVkv4fxOe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1Nl7GAAAA3QAAAA8AAAAAAAAA&#10;AAAAAAAAoQIAAGRycy9kb3ducmV2LnhtbFBLBQYAAAAABAAEAPkAAACUAwAAAAA=&#10;" strokeweight="2pt"/>
                <v:rect id="Rectangle 6881" o:spid="_x0000_s1093" style="position:absolute;left:49530;width:136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gxcsUA&#10;AADdAAAADwAAAGRycy9kb3ducmV2LnhtbESPwUrDQBCG70LfYRnBi9hNRNqSdluKIoonkxbPQ3aa&#10;BLOzYXdtt2/vHASPwz//N99sdtmN6kwhDp4NlPMCFHHr7cCdgePh9WEFKiZki6NnMnClCLvt7GaD&#10;lfUXruncpE4JhGOFBvqUpkrr2PbkMM79RCzZyQeHScbQaRvwInA36seiWGiHA8uFHid67qn9bn6c&#10;aJS5/mre7q/+w7/UQ2nD02deGnN3m/drUIly+l/+a79bA4tiJbryjSB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DFyxQAAAN0AAAAPAAAAAAAAAAAAAAAAAJgCAABkcnMv&#10;ZG93bnJldi54bWxQSwUGAAAAAAQABAD1AAAAigMAAAAA&#10;" filled="f" fillcolor="#8db3e2" strokeweight="2pt">
                  <v:textbox>
                    <w:txbxContent>
                      <w:p w14:paraId="388AF59F" w14:textId="77777777" w:rsidR="001F32CB" w:rsidRPr="001720AA" w:rsidRDefault="001F32CB" w:rsidP="00054FC6">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6882" o:spid="_x0000_s1094" type="#_x0000_t32" style="position:absolute;left:45624;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YHt8UAAADdAAAADwAAAGRycy9kb3ducmV2LnhtbESP3YrCMBSE7wXfIRzBO00V8adrFBFE&#10;EVTUxb09NGfbYnNSmli7b78RBC+HmfmGmS8bU4iaKpdbVjDoRyCIE6tzThV8Xze9KQjnkTUWlknB&#10;HzlYLtqtOcbaPvlM9cWnIkDYxagg876MpXRJRgZd35bEwfu1lUEfZJVKXeEzwE0hh1E0lgZzDgsZ&#10;lrTOKLlfHkZBfbodJ5uy3p58ehud96PZD5qDUt1Os/oC4anxn/C7vdMKxtF0Bq834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2YHt8UAAADdAAAADwAAAAAAAAAA&#10;AAAAAAChAgAAZHJzL2Rvd25yZXYueG1sUEsFBgAAAAAEAAQA+QAAAJMDAAAAAA==&#10;" strokeweight="2pt"/>
                <v:shape id="AutoShape 6883" o:spid="_x0000_s1095" type="#_x0000_t32" style="position:absolute;left:45624;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U498QAAADdAAAADwAAAGRycy9kb3ducmV2LnhtbERPTWvCQBC9F/wPywi91U1LSDVmFRFC&#10;S8GKWtLrkB2T0OxsyG6T9N93D4LHx/vOtpNpxUC9aywreF5EIIhLqxuuFHxd8qclCOeRNbaWScEf&#10;OdhuZg8ZptqOfKLh7CsRQtilqKD2vkuldGVNBt3CdsSBu9reoA+wr6TucQzhppUvUZRIgw2Hhho7&#10;2tdU/px/jYLhWHy+5t3wdvRVEZ8+4tU3moNSj/NptwbhafJ38c39rhUk0SrsD2/CE5C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hTj3xAAAAN0AAAAPAAAAAAAAAAAA&#10;AAAAAKECAABkcnMvZG93bnJldi54bWxQSwUGAAAAAAQABAD5AAAAkgMAAAAA&#10;" strokeweight="2pt"/>
                <v:rect id="Rechteck 5681" o:spid="_x0000_s1096" style="position:absolute;top:4381;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n7cYA&#10;AADdAAAADwAAAGRycy9kb3ducmV2LnhtbESP3WrCQBSE7wu+w3IEb4puFCoSXUUEaZCCNP5cH7LH&#10;JJg9G7PbJL59t1DwcpiZb5jVpjeVaKlxpWUF00kEgjizuuRcwfm0Hy9AOI+ssbJMCp7kYLMevK0w&#10;1rbjb2pTn4sAYRejgsL7OpbSZQUZdBNbEwfvZhuDPsgml7rBLsBNJWdRNJcGSw4LBda0Kyi7pz9G&#10;QZcd2+vp61Me36+J5Ufy2KWXg1KjYb9dgvDU+1f4v51oBR/zxRT+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n7cYAAADdAAAADwAAAAAAAAAAAAAAAACYAgAAZHJz&#10;L2Rvd25yZXYueG1sUEsFBgAAAAAEAAQA9QAAAIsDAAAAAA==&#10;" filled="f" stroked="f">
                  <v:textbox>
                    <w:txbxContent>
                      <w:p w14:paraId="388AF5A0"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v:textbox>
                </v:rect>
                <v:rect id="Rechteck 5682" o:spid="_x0000_s1097" style="position:absolute;left:46863;top:10668;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15msYA&#10;AADdAAAADwAAAGRycy9kb3ducmV2LnhtbESP3WrCQBSE7wXfYTmCN6KbChWJriKCNJSCNP5cH7LH&#10;JJg9G7Nrkr59t1DwcpiZb5j1tjeVaKlxpWUFb7MIBHFmdcm5gvPpMF2CcB5ZY2WZFPyQg+1mOFhj&#10;rG3H39SmPhcBwi5GBYX3dSylywoy6Ga2Jg7ezTYGfZBNLnWDXYCbSs6jaCENlhwWCqxpX1B2T59G&#10;QZcd2+vp60MeJ9fE8iN57NPLp1LjUb9bgfDU+1f4v51oBe+L5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15msYAAADdAAAADwAAAAAAAAAAAAAAAACYAgAAZHJz&#10;L2Rvd25yZXYueG1sUEsFBgAAAAAEAAQA9QAAAIsDAAAAAA==&#10;" filled="f" stroked="f">
                  <v:textbox>
                    <w:txbxContent>
                      <w:p w14:paraId="388AF5A1"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179" w14:textId="77777777" w:rsidR="00054FC6" w:rsidRDefault="00054FC6">
      <w:pPr>
        <w:spacing w:line="240" w:lineRule="auto"/>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7A6D70" w14:paraId="388AF181" w14:textId="77777777" w:rsidTr="001C5CAA">
        <w:trPr>
          <w:cantSplit/>
          <w:trHeight w:val="330"/>
        </w:trPr>
        <w:tc>
          <w:tcPr>
            <w:tcW w:w="1050" w:type="pct"/>
            <w:shd w:val="clear" w:color="auto" w:fill="FFFFCC"/>
            <w:noWrap/>
            <w:vAlign w:val="center"/>
            <w:hideMark/>
          </w:tcPr>
          <w:p w14:paraId="388AF17A"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noWrap/>
            <w:vAlign w:val="center"/>
            <w:hideMark/>
          </w:tcPr>
          <w:p w14:paraId="388AF17B"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noWrap/>
            <w:vAlign w:val="center"/>
            <w:hideMark/>
          </w:tcPr>
          <w:p w14:paraId="388AF17C"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noWrap/>
            <w:vAlign w:val="center"/>
            <w:hideMark/>
          </w:tcPr>
          <w:p w14:paraId="388AF17D"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noWrap/>
            <w:vAlign w:val="center"/>
            <w:hideMark/>
          </w:tcPr>
          <w:p w14:paraId="388AF17E"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noWrap/>
            <w:vAlign w:val="center"/>
            <w:hideMark/>
          </w:tcPr>
          <w:p w14:paraId="388AF17F"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180"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18D" w14:textId="77777777" w:rsidTr="00054FC6">
        <w:trPr>
          <w:cantSplit/>
          <w:trHeight w:val="315"/>
        </w:trPr>
        <w:tc>
          <w:tcPr>
            <w:tcW w:w="1050" w:type="pct"/>
            <w:shd w:val="clear" w:color="auto" w:fill="92D050"/>
            <w:noWrap/>
            <w:vAlign w:val="center"/>
            <w:hideMark/>
          </w:tcPr>
          <w:p w14:paraId="388AF182" w14:textId="77777777" w:rsidR="001C5CAA" w:rsidRPr="001C5CAA" w:rsidRDefault="001C5CAA" w:rsidP="001B3E66">
            <w:pPr>
              <w:spacing w:line="240" w:lineRule="auto"/>
              <w:rPr>
                <w:rFonts w:eastAsia="Times New Roman" w:cs="Arial"/>
                <w:color w:val="000000"/>
                <w:sz w:val="16"/>
                <w:szCs w:val="20"/>
                <w:lang w:val="de-DE" w:eastAsia="de-DE"/>
              </w:rPr>
            </w:pPr>
            <w:proofErr w:type="spellStart"/>
            <w:r w:rsidRPr="001C5CAA">
              <w:rPr>
                <w:rFonts w:cs="Arial"/>
                <w:bCs/>
                <w:sz w:val="16"/>
                <w:szCs w:val="20"/>
              </w:rPr>
              <w:t>asram:TestIndicator</w:t>
            </w:r>
            <w:proofErr w:type="spellEnd"/>
          </w:p>
        </w:tc>
        <w:tc>
          <w:tcPr>
            <w:tcW w:w="450" w:type="pct"/>
            <w:shd w:val="clear" w:color="auto" w:fill="92D050"/>
            <w:vAlign w:val="center"/>
            <w:hideMark/>
          </w:tcPr>
          <w:p w14:paraId="388AF183"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BOOLEAN</w:t>
            </w:r>
          </w:p>
        </w:tc>
        <w:tc>
          <w:tcPr>
            <w:tcW w:w="400" w:type="pct"/>
            <w:shd w:val="clear" w:color="auto" w:fill="92D050"/>
            <w:noWrap/>
            <w:vAlign w:val="center"/>
            <w:hideMark/>
          </w:tcPr>
          <w:p w14:paraId="388AF184"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w:t>
            </w:r>
          </w:p>
        </w:tc>
        <w:tc>
          <w:tcPr>
            <w:tcW w:w="350" w:type="pct"/>
            <w:shd w:val="clear" w:color="auto" w:fill="92D050"/>
            <w:noWrap/>
            <w:vAlign w:val="center"/>
            <w:hideMark/>
          </w:tcPr>
          <w:p w14:paraId="388AF185"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4</w:t>
            </w:r>
          </w:p>
        </w:tc>
        <w:tc>
          <w:tcPr>
            <w:tcW w:w="950" w:type="pct"/>
            <w:shd w:val="clear" w:color="auto" w:fill="92D050"/>
            <w:noWrap/>
            <w:vAlign w:val="center"/>
            <w:hideMark/>
          </w:tcPr>
          <w:p w14:paraId="388AF186" w14:textId="77777777" w:rsidR="001C5CAA" w:rsidRPr="001C5CAA" w:rsidRDefault="001C5CAA" w:rsidP="001B3E66">
            <w:pPr>
              <w:spacing w:line="240" w:lineRule="auto"/>
              <w:rPr>
                <w:rFonts w:eastAsia="Times New Roman" w:cs="Arial"/>
                <w:color w:val="000000"/>
                <w:sz w:val="16"/>
                <w:szCs w:val="20"/>
                <w:lang w:val="de-DE" w:eastAsia="de-DE"/>
              </w:rPr>
            </w:pPr>
            <w:proofErr w:type="spellStart"/>
            <w:r w:rsidRPr="001C5CAA">
              <w:rPr>
                <w:rFonts w:eastAsia="Times New Roman" w:cs="Arial"/>
                <w:color w:val="000000"/>
                <w:sz w:val="16"/>
                <w:szCs w:val="20"/>
                <w:lang w:val="de-DE" w:eastAsia="de-DE"/>
              </w:rPr>
              <w:t>true</w:t>
            </w:r>
            <w:proofErr w:type="spellEnd"/>
          </w:p>
        </w:tc>
        <w:tc>
          <w:tcPr>
            <w:tcW w:w="300" w:type="pct"/>
            <w:shd w:val="clear" w:color="auto" w:fill="92D050"/>
            <w:noWrap/>
            <w:vAlign w:val="center"/>
            <w:hideMark/>
          </w:tcPr>
          <w:p w14:paraId="388AF187" w14:textId="77777777" w:rsidR="001C5CAA" w:rsidRPr="001C5CAA" w:rsidRDefault="001C5CAA" w:rsidP="001B3E66">
            <w:pPr>
              <w:spacing w:line="240" w:lineRule="auto"/>
              <w:rPr>
                <w:rFonts w:eastAsia="Times New Roman"/>
                <w:color w:val="000000"/>
                <w:sz w:val="16"/>
                <w:lang w:val="de-DE" w:eastAsia="de-DE"/>
              </w:rPr>
            </w:pPr>
            <w:r w:rsidRPr="001C5CAA">
              <w:rPr>
                <w:rFonts w:eastAsia="Times New Roman"/>
                <w:color w:val="000000"/>
                <w:sz w:val="16"/>
                <w:lang w:eastAsia="de-DE"/>
              </w:rPr>
              <w:t>C</w:t>
            </w:r>
          </w:p>
        </w:tc>
        <w:tc>
          <w:tcPr>
            <w:tcW w:w="1500" w:type="pct"/>
            <w:shd w:val="clear" w:color="auto" w:fill="92D050"/>
            <w:vAlign w:val="center"/>
          </w:tcPr>
          <w:p w14:paraId="388AF188" w14:textId="77777777" w:rsidR="001C5CAA" w:rsidRPr="001C5CAA" w:rsidRDefault="001C5CAA" w:rsidP="001B3E66">
            <w:pPr>
              <w:spacing w:line="240" w:lineRule="auto"/>
              <w:rPr>
                <w:rFonts w:eastAsia="Times New Roman"/>
                <w:color w:val="000000"/>
                <w:sz w:val="16"/>
                <w:lang w:eastAsia="de-DE"/>
              </w:rPr>
            </w:pPr>
            <w:proofErr w:type="spellStart"/>
            <w:r w:rsidRPr="001C5CAA">
              <w:rPr>
                <w:rFonts w:eastAsia="Times New Roman"/>
                <w:color w:val="000000"/>
                <w:sz w:val="16"/>
                <w:lang w:eastAsia="de-DE"/>
              </w:rPr>
              <w:t>TestFlag</w:t>
            </w:r>
            <w:proofErr w:type="spellEnd"/>
            <w:r w:rsidRPr="001C5CAA">
              <w:rPr>
                <w:rFonts w:eastAsia="Times New Roman"/>
                <w:color w:val="000000"/>
                <w:sz w:val="16"/>
                <w:lang w:eastAsia="de-DE"/>
              </w:rPr>
              <w:t>: Test flag shows whether message is a test-message</w:t>
            </w:r>
          </w:p>
          <w:p w14:paraId="388AF189" w14:textId="77777777" w:rsidR="001C5CAA" w:rsidRPr="001C5CAA" w:rsidRDefault="001C5CAA" w:rsidP="001B3E66">
            <w:pPr>
              <w:spacing w:line="240" w:lineRule="auto"/>
              <w:rPr>
                <w:rFonts w:eastAsia="Times New Roman"/>
                <w:color w:val="000000"/>
                <w:sz w:val="16"/>
                <w:lang w:eastAsia="de-DE"/>
              </w:rPr>
            </w:pPr>
          </w:p>
          <w:p w14:paraId="388AF18A" w14:textId="77777777" w:rsidR="001C5CAA" w:rsidRPr="001C5CAA" w:rsidRDefault="001C5CAA" w:rsidP="001B3E66">
            <w:pPr>
              <w:spacing w:line="240" w:lineRule="auto"/>
              <w:rPr>
                <w:rFonts w:eastAsia="Times New Roman"/>
                <w:color w:val="000000"/>
                <w:sz w:val="16"/>
                <w:lang w:eastAsia="de-DE"/>
              </w:rPr>
            </w:pPr>
            <w:r w:rsidRPr="001C5CAA">
              <w:rPr>
                <w:rFonts w:eastAsia="Times New Roman"/>
                <w:color w:val="000000"/>
                <w:sz w:val="16"/>
                <w:lang w:eastAsia="de-DE"/>
              </w:rPr>
              <w:t>possible values: true or false</w:t>
            </w:r>
          </w:p>
          <w:p w14:paraId="388AF18B" w14:textId="77777777" w:rsidR="001C5CAA" w:rsidRPr="001C5CAA" w:rsidRDefault="001C5CAA" w:rsidP="001B3E66">
            <w:pPr>
              <w:spacing w:line="240" w:lineRule="auto"/>
              <w:rPr>
                <w:rFonts w:eastAsia="Times New Roman"/>
                <w:color w:val="000000"/>
                <w:sz w:val="16"/>
                <w:lang w:eastAsia="de-DE"/>
              </w:rPr>
            </w:pPr>
          </w:p>
          <w:p w14:paraId="388AF18C" w14:textId="77777777" w:rsidR="001C5CAA" w:rsidRPr="001C5CAA" w:rsidRDefault="001C5CAA" w:rsidP="001B3E66">
            <w:pPr>
              <w:spacing w:line="240" w:lineRule="auto"/>
              <w:rPr>
                <w:rFonts w:eastAsia="Times New Roman"/>
                <w:color w:val="000000"/>
                <w:sz w:val="16"/>
                <w:lang w:eastAsia="de-DE"/>
              </w:rPr>
            </w:pPr>
            <w:r w:rsidRPr="001C5CAA">
              <w:rPr>
                <w:rFonts w:eastAsia="Times New Roman"/>
                <w:color w:val="000000"/>
                <w:sz w:val="16"/>
                <w:lang w:eastAsia="de-DE"/>
              </w:rPr>
              <w:t>Not supported in Release 1. SupplyOn uses for test data a test system with different http partners for test and production.</w:t>
            </w:r>
          </w:p>
        </w:tc>
      </w:tr>
    </w:tbl>
    <w:p w14:paraId="388AF18E" w14:textId="77777777" w:rsidR="005C4DB9" w:rsidRDefault="00B57601" w:rsidP="005C4DB9">
      <w:pPr>
        <w:pStyle w:val="berschrift3"/>
      </w:pPr>
      <w:bookmarkStart w:id="26" w:name="_Toc347483401"/>
      <w:proofErr w:type="spellStart"/>
      <w:proofErr w:type="gramStart"/>
      <w:r w:rsidRPr="00054FC6">
        <w:t>asram:</w:t>
      </w:r>
      <w:proofErr w:type="gramEnd"/>
      <w:r w:rsidRPr="00054FC6">
        <w:t>SpecifiedCIDocumentVersion</w:t>
      </w:r>
      <w:bookmarkEnd w:id="26"/>
      <w:proofErr w:type="spellEnd"/>
    </w:p>
    <w:p w14:paraId="388AF18F" w14:textId="77777777" w:rsidR="00054FC6" w:rsidRPr="00054FC6" w:rsidRDefault="00054FC6" w:rsidP="00054FC6"/>
    <w:p w14:paraId="388AF190" w14:textId="77777777" w:rsidR="00B57601" w:rsidRDefault="00054FC6" w:rsidP="00C22F20">
      <w:pPr>
        <w:rPr>
          <w:sz w:val="24"/>
          <w:szCs w:val="24"/>
        </w:rPr>
      </w:pPr>
      <w:r>
        <w:rPr>
          <w:noProof/>
          <w:sz w:val="24"/>
          <w:szCs w:val="24"/>
          <w:lang w:eastAsia="zh-TW"/>
        </w:rPr>
        <mc:AlternateContent>
          <mc:Choice Requires="wpg">
            <w:drawing>
              <wp:inline distT="0" distB="0" distL="0" distR="0" wp14:anchorId="388AF522" wp14:editId="388AF523">
                <wp:extent cx="5050790" cy="483870"/>
                <wp:effectExtent l="0" t="0" r="16510" b="0"/>
                <wp:docPr id="5686" name="Gruppieren 5686"/>
                <wp:cNvGraphicFramePr/>
                <a:graphic xmlns:a="http://schemas.openxmlformats.org/drawingml/2006/main">
                  <a:graphicData uri="http://schemas.microsoft.com/office/word/2010/wordprocessingGroup">
                    <wpg:wgp>
                      <wpg:cNvGrpSpPr/>
                      <wpg:grpSpPr>
                        <a:xfrm>
                          <a:off x="0" y="0"/>
                          <a:ext cx="5050790" cy="483870"/>
                          <a:chOff x="0" y="0"/>
                          <a:chExt cx="5050790" cy="483870"/>
                        </a:xfrm>
                      </wpg:grpSpPr>
                      <wps:wsp>
                        <wps:cNvPr id="6070" name="Rectangle 671"/>
                        <wps:cNvSpPr>
                          <a:spLocks noChangeArrowheads="1"/>
                        </wps:cNvSpPr>
                        <wps:spPr bwMode="auto">
                          <a:xfrm>
                            <a:off x="276225" y="0"/>
                            <a:ext cx="2461260" cy="344805"/>
                          </a:xfrm>
                          <a:prstGeom prst="rect">
                            <a:avLst/>
                          </a:prstGeom>
                          <a:solidFill>
                            <a:srgbClr val="8DB3E2"/>
                          </a:solidFill>
                          <a:ln w="25400">
                            <a:solidFill>
                              <a:srgbClr val="000000"/>
                            </a:solidFill>
                            <a:miter lim="800000"/>
                            <a:headEnd/>
                            <a:tailEnd/>
                          </a:ln>
                        </wps:spPr>
                        <wps:txbx>
                          <w:txbxContent>
                            <w:p w14:paraId="388AF5A2" w14:textId="77777777" w:rsidR="001F32CB" w:rsidRPr="00D22AB7" w:rsidRDefault="001F32CB" w:rsidP="00A07FC2">
                              <w:pPr>
                                <w:spacing w:line="240" w:lineRule="auto"/>
                                <w:rPr>
                                  <w:b/>
                                  <w:szCs w:val="24"/>
                                </w:rPr>
                              </w:pPr>
                              <w:proofErr w:type="spellStart"/>
                              <w:r w:rsidRPr="00D22AB7">
                                <w:rPr>
                                  <w:rFonts w:cs="Arial"/>
                                  <w:b/>
                                  <w:bCs/>
                                  <w:szCs w:val="20"/>
                                  <w:lang w:val="de-DE"/>
                                </w:rPr>
                                <w:t>asram:SpecifiedCIDocumentVersion</w:t>
                              </w:r>
                              <w:proofErr w:type="spellEnd"/>
                            </w:p>
                          </w:txbxContent>
                        </wps:txbx>
                        <wps:bodyPr rot="0" vert="horz" wrap="square" lIns="91440" tIns="45720" rIns="91440" bIns="45720" anchor="t" anchorCtr="0" upright="1">
                          <a:noAutofit/>
                        </wps:bodyPr>
                      </wps:wsp>
                      <wps:wsp>
                        <wps:cNvPr id="6071" name="Rectangle 672"/>
                        <wps:cNvSpPr>
                          <a:spLocks noChangeArrowheads="1"/>
                        </wps:cNvSpPr>
                        <wps:spPr bwMode="auto">
                          <a:xfrm>
                            <a:off x="273367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72" name="Rectangle 673"/>
                        <wps:cNvSpPr>
                          <a:spLocks noChangeArrowheads="1"/>
                        </wps:cNvSpPr>
                        <wps:spPr bwMode="auto">
                          <a:xfrm>
                            <a:off x="3505200" y="0"/>
                            <a:ext cx="1545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A3" w14:textId="77777777" w:rsidR="001F32CB" w:rsidRPr="00D22AB7" w:rsidRDefault="001F32CB" w:rsidP="00A07FC2">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wps:txbx>
                        <wps:bodyPr rot="0" vert="horz" wrap="square" lIns="91440" tIns="45720" rIns="91440" bIns="45720" anchor="t" anchorCtr="0" upright="1">
                          <a:noAutofit/>
                        </wps:bodyPr>
                      </wps:wsp>
                      <wps:wsp>
                        <wps:cNvPr id="6073" name="AutoShape 674"/>
                        <wps:cNvCnPr>
                          <a:cxnSpLocks noChangeShapeType="1"/>
                        </wps:cNvCnPr>
                        <wps:spPr bwMode="auto">
                          <a:xfrm>
                            <a:off x="29337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4" name="AutoShape 675"/>
                        <wps:cNvCnPr>
                          <a:cxnSpLocks noChangeShapeType="1"/>
                        </wps:cNvCnPr>
                        <wps:spPr bwMode="auto">
                          <a:xfrm>
                            <a:off x="27336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4" name="Rechteck 5684"/>
                        <wps:cNvSpPr>
                          <a:spLocks noChangeArrowheads="1"/>
                        </wps:cNvSpPr>
                        <wps:spPr bwMode="auto">
                          <a:xfrm>
                            <a:off x="0" y="9525"/>
                            <a:ext cx="293370" cy="293370"/>
                          </a:xfrm>
                          <a:prstGeom prst="rect">
                            <a:avLst/>
                          </a:prstGeom>
                          <a:noFill/>
                          <a:ln>
                            <a:noFill/>
                          </a:ln>
                          <a:extLst/>
                        </wps:spPr>
                        <wps:txbx>
                          <w:txbxContent>
                            <w:p w14:paraId="388AF5A4"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85" name="Rechteck 5685"/>
                        <wps:cNvSpPr>
                          <a:spLocks noChangeArrowheads="1"/>
                        </wps:cNvSpPr>
                        <wps:spPr bwMode="auto">
                          <a:xfrm>
                            <a:off x="3209925" y="190500"/>
                            <a:ext cx="293370" cy="293370"/>
                          </a:xfrm>
                          <a:prstGeom prst="rect">
                            <a:avLst/>
                          </a:prstGeom>
                          <a:noFill/>
                          <a:ln>
                            <a:noFill/>
                          </a:ln>
                          <a:extLst/>
                        </wps:spPr>
                        <wps:txbx>
                          <w:txbxContent>
                            <w:p w14:paraId="388AF5A5"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686" o:spid="_x0000_s1098" style="width:397.7pt;height:38.1pt;mso-position-horizontal-relative:char;mso-position-vertical-relative:line" coordsize="50507,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">
                <v:rect id="Rectangle 671" o:spid="_x0000_s1099" style="position:absolute;left:2762;width:246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JCb8A&#10;AADdAAAADwAAAGRycy9kb3ducmV2LnhtbERPy6rCMBDdX/AfwgjurqkufFSjiCKIC8EHuB2bsSk2&#10;k9JErX69WQguD+c9nTe2FA+qfeFYQa+bgCDOnC44V3A6rv9HIHxA1lg6JgUv8jCftf6mmGr35D09&#10;DiEXMYR9igpMCFUqpc8MWfRdVxFH7upqiyHCOpe6xmcMt6XsJ8lAWiw4NhisaGkoux3uVsHqfjbr&#10;tzN+u6PirS/oluP+RqlOu1lMQARqwk/8dW+0gkEyjPvjm/gE5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6okJvwAAAN0AAAAPAAAAAAAAAAAAAAAAAJgCAABkcnMvZG93bnJl&#10;di54bWxQSwUGAAAAAAQABAD1AAAAhAMAAAAA&#10;" fillcolor="#8db3e2" strokeweight="2pt">
                  <v:textbox>
                    <w:txbxContent>
                      <w:p w14:paraId="388AF5A2" w14:textId="77777777" w:rsidR="001F32CB" w:rsidRPr="00D22AB7" w:rsidRDefault="001F32CB" w:rsidP="00A07FC2">
                        <w:pPr>
                          <w:spacing w:line="240" w:lineRule="auto"/>
                          <w:rPr>
                            <w:b/>
                            <w:szCs w:val="24"/>
                          </w:rPr>
                        </w:pPr>
                        <w:proofErr w:type="spellStart"/>
                        <w:r w:rsidRPr="00D22AB7">
                          <w:rPr>
                            <w:rFonts w:cs="Arial"/>
                            <w:b/>
                            <w:bCs/>
                            <w:szCs w:val="20"/>
                            <w:lang w:val="de-DE"/>
                          </w:rPr>
                          <w:t>asram:SpecifiedCIDocumentVersion</w:t>
                        </w:r>
                        <w:proofErr w:type="spellEnd"/>
                      </w:p>
                    </w:txbxContent>
                  </v:textbox>
                </v:rect>
                <v:rect id="Rectangle 672" o:spid="_x0000_s1100" style="position:absolute;left:27336;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AXcUA&#10;AADdAAAADwAAAGRycy9kb3ducmV2LnhtbESP3WoCMRSE7wu+QzhC72pWoSqrUUQoClJo/bk/bI67&#10;i5uTbZLV6NM3hYKXw8x8w8yX0TTiSs7XlhUMBxkI4sLqmksFx8PH2xSED8gaG8uk4E4eloveyxxz&#10;bW/8Tdd9KEWCsM9RQRVCm0vpi4oM+oFtiZN3ts5gSNKVUju8Jbhp5CjLxtJgzWmhwpbWFRWXfWcU&#10;tJ/v3Wbys3OP07T7KnAXbRhFpV77cTUDESiGZ/i/vdUKxtlkCH9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UBdxQAAAN0AAAAPAAAAAAAAAAAAAAAAAJgCAABkcnMv&#10;ZG93bnJldi54bWxQSwUGAAAAAAQABAD1AAAAigMAAAAA&#10;" strokeweight="2pt"/>
                <v:rect id="Rectangle 673" o:spid="_x0000_s1101" style="position:absolute;left:35052;width:1545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v8UA&#10;AADdAAAADwAAAGRycy9kb3ducmV2LnhtbESPQWsCMRCF7wX/QxjBS6nZlaKyNYq0iMVTd5Weh810&#10;d3EzWZKo8d83BaHHx5v3vXmrTTS9uJLznWUF+TQDQVxb3XGj4HTcvSxB+ICssbdMCu7kYbMePa2w&#10;0PbGJV2r0IgEYV+ggjaEoZDS1y0Z9FM7ECfvxzqDIUnXSO3wluCml7Msm0uDHaeGFgd6b6k+VxeT&#10;3shj+V3tn+/2YD/KLtfu9SsulJqM4/YNRKAY/o8f6U+tYJ4tZvC3JiF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Xa/xQAAAN0AAAAPAAAAAAAAAAAAAAAAAJgCAABkcnMv&#10;ZG93bnJldi54bWxQSwUGAAAAAAQABAD1AAAAigMAAAAA&#10;" filled="f" fillcolor="#8db3e2" strokeweight="2pt">
                  <v:textbox>
                    <w:txbxContent>
                      <w:p w14:paraId="388AF5A3" w14:textId="77777777" w:rsidR="001F32CB" w:rsidRPr="00D22AB7" w:rsidRDefault="001F32CB" w:rsidP="00A07FC2">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674" o:spid="_x0000_s1102" type="#_x0000_t32" style="position:absolute;left:29337;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tAescAAADdAAAADwAAAGRycy9kb3ducmV2LnhtbESP3WrCQBSE7wu+w3KE3jUb2+BPdJVS&#10;kJZCDUbR20P2mASzZ0N2G9O37xYKXg4z8w2z2gymET11rrasYBLFIIgLq2suFRwP26c5COeRNTaW&#10;ScEPOdisRw8rTLW98Z763JciQNilqKDyvk2ldEVFBl1kW+LgXWxn0AfZlVJ3eAtw08jnOJ5KgzWH&#10;hQpbequouObfRkGfnXazbdu/Z748JfvPZHFG86XU43h4XYLwNPh7+L/9oRVM49kL/L0JT0C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W0B6xwAAAN0AAAAPAAAAAAAA&#10;AAAAAAAAAKECAABkcnMvZG93bnJldi54bWxQSwUGAAAAAAQABAD5AAAAlQMAAAAA&#10;" strokeweight="2pt"/>
                <v:shape id="AutoShape 675" o:spid="_x0000_s1103" type="#_x0000_t32" style="position:absolute;left:27336;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LYDsYAAADdAAAADwAAAGRycy9kb3ducmV2LnhtbESPQWvCQBSE7wX/w/KE3uqmJSRtdBUR&#10;pKVQg1b0+sg+k9Ds25DdJvHfuwWhx2FmvmEWq9E0oqfO1ZYVPM8iEMSF1TWXCo7f26dXEM4ja2ws&#10;k4IrOVgtJw8LzLQdeE/9wZciQNhlqKDyvs2kdEVFBt3MtsTBu9jOoA+yK6XucAhw08iXKEqkwZrD&#10;QoUtbSoqfg6/RkGfn3bptu3fc1+e4v1n/HZG86XU43Rcz0F4Gv1/+N7+0AqSKI3h7014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y2A7GAAAA3QAAAA8AAAAAAAAA&#10;AAAAAAAAoQIAAGRycy9kb3ducmV2LnhtbFBLBQYAAAAABAAEAPkAAACUAwAAAAA=&#10;" strokeweight="2pt"/>
                <v:rect id="Rechteck 5684" o:spid="_x0000_s1104" style="position:absolute;top:95;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EdcYA&#10;AADdAAAADwAAAGRycy9kb3ducmV2LnhtbESP3WrCQBSE7wu+w3IEb4puKq1IdBURiqEUxPhzfcge&#10;k2D2bMyuSfr23ULBy2FmvmGW695UoqXGlZYVvE0iEMSZ1SXnCk7Hz/EchPPIGivLpOCHHKxXg5cl&#10;xtp2fKA29bkIEHYxKii8r2MpXVaQQTexNXHwrrYx6INscqkb7ALcVHIaRTNpsOSwUGBN24KyW/ow&#10;Crps316O3zu5f70klu/JfZuev5QaDfvNAoSn3j/D/+1EK/iYzd/h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hEdcYAAADdAAAADwAAAAAAAAAAAAAAAACYAgAAZHJz&#10;L2Rvd25yZXYueG1sUEsFBgAAAAAEAAQA9QAAAIsDAAAAAA==&#10;" filled="f" stroked="f">
                  <v:textbox>
                    <w:txbxContent>
                      <w:p w14:paraId="388AF5A4"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v:textbox>
                </v:rect>
                <v:rect id="Rechteck 5685" o:spid="_x0000_s1105" style="position:absolute;left:32099;top:1905;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h7sYA&#10;AADdAAAADwAAAGRycy9kb3ducmV2LnhtbESP3WrCQBSE7wu+w3KE3hTdVFAkuooI0lAKYvy5PmSP&#10;STB7NmbXJH37bkHwcpiZb5jlujeVaKlxpWUFn+MIBHFmdcm5gtNxN5qDcB5ZY2WZFPySg/Vq8LbE&#10;WNuOD9SmPhcBwi5GBYX3dSylywoy6Ma2Jg7e1TYGfZBNLnWDXYCbSk6iaCYNlhwWCqxpW1B2Sx9G&#10;QZft28vx50vuPy6J5Xty36bnb6Xeh/1mAcJT71/hZzvRCqaz+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Th7sYAAADdAAAADwAAAAAAAAAAAAAAAACYAgAAZHJz&#10;L2Rvd25yZXYueG1sUEsFBgAAAAAEAAQA9QAAAIsDAAAAAA==&#10;" filled="f" stroked="f">
                  <v:textbox>
                    <w:txbxContent>
                      <w:p w14:paraId="388AF5A5" w14:textId="77777777" w:rsidR="001F32CB" w:rsidRDefault="001F32CB" w:rsidP="00054FC6">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191" w14:textId="77777777" w:rsidR="00B47192" w:rsidRPr="00EB1314" w:rsidRDefault="00B47192" w:rsidP="00054FC6">
      <w:pPr>
        <w:rPr>
          <w:lang w:val="de-DE"/>
        </w:rPr>
      </w:pPr>
    </w:p>
    <w:tbl>
      <w:tblPr>
        <w:tblpPr w:leftFromText="141" w:rightFromText="141" w:vertAnchor="text" w:horzAnchor="margin" w:tblpY="15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7A6D70" w14:paraId="388AF199" w14:textId="77777777" w:rsidTr="001C5CAA">
        <w:trPr>
          <w:cantSplit/>
          <w:trHeight w:val="330"/>
        </w:trPr>
        <w:tc>
          <w:tcPr>
            <w:tcW w:w="1050" w:type="pct"/>
            <w:shd w:val="clear" w:color="auto" w:fill="FFFFCC"/>
            <w:noWrap/>
            <w:vAlign w:val="center"/>
            <w:hideMark/>
          </w:tcPr>
          <w:p w14:paraId="388AF192"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noWrap/>
            <w:vAlign w:val="center"/>
            <w:hideMark/>
          </w:tcPr>
          <w:p w14:paraId="388AF193"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noWrap/>
            <w:vAlign w:val="center"/>
            <w:hideMark/>
          </w:tcPr>
          <w:p w14:paraId="388AF194"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noWrap/>
            <w:vAlign w:val="center"/>
            <w:hideMark/>
          </w:tcPr>
          <w:p w14:paraId="388AF195"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noWrap/>
            <w:vAlign w:val="center"/>
            <w:hideMark/>
          </w:tcPr>
          <w:p w14:paraId="388AF196"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noWrap/>
            <w:vAlign w:val="center"/>
            <w:hideMark/>
          </w:tcPr>
          <w:p w14:paraId="388AF197"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198"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1A1" w14:textId="77777777" w:rsidTr="00054FC6">
        <w:trPr>
          <w:cantSplit/>
          <w:trHeight w:val="315"/>
        </w:trPr>
        <w:tc>
          <w:tcPr>
            <w:tcW w:w="1050" w:type="pct"/>
            <w:shd w:val="clear" w:color="auto" w:fill="C00000"/>
            <w:noWrap/>
            <w:vAlign w:val="center"/>
            <w:hideMark/>
          </w:tcPr>
          <w:p w14:paraId="388AF19A" w14:textId="77777777" w:rsidR="001C5CAA" w:rsidRPr="00054FC6" w:rsidRDefault="001C5CAA" w:rsidP="001B3E66">
            <w:pPr>
              <w:spacing w:line="240" w:lineRule="auto"/>
              <w:rPr>
                <w:rFonts w:eastAsia="Times New Roman" w:cs="Arial"/>
                <w:color w:val="FFFFFF" w:themeColor="background1"/>
                <w:sz w:val="16"/>
                <w:szCs w:val="20"/>
                <w:lang w:val="de-DE" w:eastAsia="de-DE"/>
              </w:rPr>
            </w:pPr>
            <w:proofErr w:type="spellStart"/>
            <w:r w:rsidRPr="00054FC6">
              <w:rPr>
                <w:rFonts w:cs="Arial"/>
                <w:bCs/>
                <w:color w:val="FFFFFF" w:themeColor="background1"/>
                <w:sz w:val="16"/>
                <w:szCs w:val="20"/>
              </w:rPr>
              <w:t>asram:IssueDateTime</w:t>
            </w:r>
            <w:proofErr w:type="spellEnd"/>
          </w:p>
        </w:tc>
        <w:tc>
          <w:tcPr>
            <w:tcW w:w="450" w:type="pct"/>
            <w:shd w:val="clear" w:color="auto" w:fill="C00000"/>
            <w:vAlign w:val="center"/>
            <w:hideMark/>
          </w:tcPr>
          <w:p w14:paraId="388AF19B" w14:textId="77777777" w:rsidR="001C5CAA" w:rsidRPr="00054FC6" w:rsidRDefault="001C5CAA" w:rsidP="001B3E66">
            <w:pPr>
              <w:spacing w:line="240" w:lineRule="auto"/>
              <w:rPr>
                <w:rFonts w:eastAsia="Times New Roman" w:cs="Arial"/>
                <w:color w:val="FFFFFF" w:themeColor="background1"/>
                <w:sz w:val="16"/>
                <w:szCs w:val="20"/>
                <w:highlight w:val="yellow"/>
                <w:lang w:val="de-DE" w:eastAsia="de-DE"/>
              </w:rPr>
            </w:pPr>
            <w:r w:rsidRPr="00054FC6">
              <w:rPr>
                <w:rFonts w:eastAsia="Times New Roman" w:cs="Arial"/>
                <w:color w:val="FFFFFF" w:themeColor="background1"/>
                <w:sz w:val="16"/>
                <w:szCs w:val="20"/>
                <w:lang w:eastAsia="de-DE"/>
              </w:rPr>
              <w:t>DATETIME</w:t>
            </w:r>
          </w:p>
        </w:tc>
        <w:tc>
          <w:tcPr>
            <w:tcW w:w="400" w:type="pct"/>
            <w:shd w:val="clear" w:color="auto" w:fill="C00000"/>
            <w:noWrap/>
            <w:vAlign w:val="center"/>
            <w:hideMark/>
          </w:tcPr>
          <w:p w14:paraId="388AF19C" w14:textId="77777777" w:rsidR="001C5CAA" w:rsidRPr="00054FC6" w:rsidRDefault="001C5CAA" w:rsidP="001B3E66">
            <w:pPr>
              <w:spacing w:line="240" w:lineRule="auto"/>
              <w:rPr>
                <w:rFonts w:eastAsia="Times New Roman" w:cs="Arial"/>
                <w:color w:val="FFFFFF" w:themeColor="background1"/>
                <w:sz w:val="16"/>
                <w:szCs w:val="20"/>
                <w:lang w:val="de-DE" w:eastAsia="de-DE"/>
              </w:rPr>
            </w:pPr>
            <w:r w:rsidRPr="00054FC6">
              <w:rPr>
                <w:rFonts w:eastAsia="Times New Roman" w:cs="Arial"/>
                <w:color w:val="FFFFFF" w:themeColor="background1"/>
                <w:sz w:val="16"/>
                <w:szCs w:val="20"/>
                <w:lang w:eastAsia="de-DE"/>
              </w:rPr>
              <w:t>-</w:t>
            </w:r>
          </w:p>
        </w:tc>
        <w:tc>
          <w:tcPr>
            <w:tcW w:w="350" w:type="pct"/>
            <w:shd w:val="clear" w:color="auto" w:fill="C00000"/>
            <w:noWrap/>
            <w:vAlign w:val="center"/>
            <w:hideMark/>
          </w:tcPr>
          <w:p w14:paraId="388AF19D" w14:textId="77777777" w:rsidR="001C5CAA" w:rsidRPr="00054FC6" w:rsidRDefault="001C5CAA" w:rsidP="001B3E66">
            <w:pPr>
              <w:spacing w:line="240" w:lineRule="auto"/>
              <w:rPr>
                <w:rFonts w:eastAsia="Times New Roman" w:cs="Arial"/>
                <w:color w:val="FFFFFF" w:themeColor="background1"/>
                <w:sz w:val="16"/>
                <w:szCs w:val="20"/>
                <w:lang w:val="de-DE" w:eastAsia="de-DE"/>
              </w:rPr>
            </w:pPr>
            <w:r w:rsidRPr="00054FC6">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388AF19E" w14:textId="77777777" w:rsidR="001C5CAA" w:rsidRPr="00054FC6" w:rsidRDefault="001C5CAA" w:rsidP="001B3E66">
            <w:pPr>
              <w:spacing w:line="240" w:lineRule="auto"/>
              <w:rPr>
                <w:rFonts w:eastAsia="Times New Roman" w:cs="Arial"/>
                <w:color w:val="FFFFFF" w:themeColor="background1"/>
                <w:sz w:val="16"/>
                <w:szCs w:val="20"/>
                <w:lang w:val="de-DE" w:eastAsia="de-DE"/>
              </w:rPr>
            </w:pPr>
            <w:r w:rsidRPr="00054FC6">
              <w:rPr>
                <w:rFonts w:eastAsia="Times New Roman" w:cs="Arial"/>
                <w:color w:val="FFFFFF" w:themeColor="background1"/>
                <w:sz w:val="16"/>
                <w:szCs w:val="20"/>
                <w:lang w:val="de-DE" w:eastAsia="de-DE"/>
              </w:rPr>
              <w:t>2011-05-31T13:20:05</w:t>
            </w:r>
          </w:p>
        </w:tc>
        <w:tc>
          <w:tcPr>
            <w:tcW w:w="300" w:type="pct"/>
            <w:shd w:val="clear" w:color="auto" w:fill="C00000"/>
            <w:noWrap/>
            <w:vAlign w:val="center"/>
            <w:hideMark/>
          </w:tcPr>
          <w:p w14:paraId="388AF19F" w14:textId="77777777" w:rsidR="001C5CAA" w:rsidRPr="00054FC6" w:rsidRDefault="001C5CAA" w:rsidP="001B3E66">
            <w:pPr>
              <w:spacing w:line="240" w:lineRule="auto"/>
              <w:rPr>
                <w:rFonts w:eastAsia="Times New Roman"/>
                <w:color w:val="FFFFFF" w:themeColor="background1"/>
                <w:sz w:val="16"/>
                <w:lang w:val="de-DE" w:eastAsia="de-DE"/>
              </w:rPr>
            </w:pPr>
            <w:r w:rsidRPr="00054FC6">
              <w:rPr>
                <w:rFonts w:eastAsia="Times New Roman"/>
                <w:color w:val="FFFFFF" w:themeColor="background1"/>
                <w:sz w:val="16"/>
                <w:lang w:eastAsia="de-DE"/>
              </w:rPr>
              <w:t>M</w:t>
            </w:r>
          </w:p>
        </w:tc>
        <w:tc>
          <w:tcPr>
            <w:tcW w:w="1500" w:type="pct"/>
            <w:shd w:val="clear" w:color="auto" w:fill="C00000"/>
            <w:vAlign w:val="center"/>
          </w:tcPr>
          <w:p w14:paraId="388AF1A0" w14:textId="286CB1C7" w:rsidR="001C5CAA" w:rsidRPr="00054FC6" w:rsidRDefault="006F5196" w:rsidP="001B3E66">
            <w:pPr>
              <w:spacing w:line="240" w:lineRule="auto"/>
              <w:rPr>
                <w:rFonts w:eastAsia="Times New Roman"/>
                <w:color w:val="FFFFFF" w:themeColor="background1"/>
                <w:sz w:val="16"/>
                <w:lang w:eastAsia="de-DE"/>
              </w:rPr>
            </w:pPr>
            <w:r>
              <w:rPr>
                <w:rFonts w:eastAsia="Times New Roman"/>
                <w:color w:val="FFFFFF" w:themeColor="background1"/>
                <w:sz w:val="16"/>
                <w:lang w:eastAsia="de-DE"/>
              </w:rPr>
              <w:t>T</w:t>
            </w:r>
            <w:r w:rsidR="001F32CB">
              <w:rPr>
                <w:rFonts w:eastAsia="Times New Roman"/>
                <w:color w:val="FFFFFF" w:themeColor="background1"/>
                <w:sz w:val="16"/>
                <w:lang w:eastAsia="de-DE"/>
              </w:rPr>
              <w:t>he point in time</w:t>
            </w:r>
            <w:r w:rsidR="00D31DA5">
              <w:rPr>
                <w:rFonts w:eastAsia="Times New Roman"/>
                <w:color w:val="FFFFFF" w:themeColor="background1"/>
                <w:sz w:val="16"/>
                <w:lang w:eastAsia="de-DE"/>
              </w:rPr>
              <w:t xml:space="preserve"> when this message was created on the </w:t>
            </w:r>
            <w:r w:rsidR="001F32CB">
              <w:rPr>
                <w:rFonts w:eastAsia="Times New Roman"/>
                <w:color w:val="FFFFFF" w:themeColor="background1"/>
                <w:sz w:val="16"/>
                <w:lang w:eastAsia="de-DE"/>
              </w:rPr>
              <w:t>AirSupply M2M System.</w:t>
            </w:r>
          </w:p>
        </w:tc>
      </w:tr>
    </w:tbl>
    <w:p w14:paraId="388AF1A2" w14:textId="77777777" w:rsidR="00C22F20" w:rsidRPr="001C5CAA" w:rsidRDefault="00C22F20" w:rsidP="00C22F20"/>
    <w:p w14:paraId="388AF1A3" w14:textId="77777777" w:rsidR="002041BF" w:rsidRPr="00A2250B" w:rsidRDefault="002041BF" w:rsidP="00502B30">
      <w:pPr>
        <w:pStyle w:val="berschrift2"/>
        <w:ind w:left="709" w:hanging="709"/>
      </w:pPr>
      <w:bookmarkStart w:id="27" w:name="_Toc347483402"/>
      <w:proofErr w:type="spellStart"/>
      <w:proofErr w:type="gramStart"/>
      <w:r w:rsidRPr="00A2250B">
        <w:t>asram:</w:t>
      </w:r>
      <w:proofErr w:type="gramEnd"/>
      <w:r w:rsidRPr="00A2250B">
        <w:t>SubsetSpecifiedCIDocumentContextParameter</w:t>
      </w:r>
      <w:bookmarkEnd w:id="27"/>
      <w:proofErr w:type="spellEnd"/>
    </w:p>
    <w:p w14:paraId="388AF1A4" w14:textId="77777777" w:rsidR="002041BF" w:rsidRPr="002041BF" w:rsidRDefault="009428D4" w:rsidP="002041BF">
      <w:r>
        <w:rPr>
          <w:rFonts w:ascii="Times New Roman" w:hAnsi="Times New Roman"/>
          <w:noProof/>
          <w:sz w:val="24"/>
          <w:szCs w:val="24"/>
          <w:lang w:eastAsia="zh-TW"/>
        </w:rPr>
        <mc:AlternateContent>
          <mc:Choice Requires="wps">
            <w:drawing>
              <wp:anchor distT="0" distB="0" distL="114300" distR="114300" simplePos="0" relativeHeight="251606016" behindDoc="0" locked="0" layoutInCell="1" allowOverlap="1" wp14:anchorId="388AF524" wp14:editId="45869734">
                <wp:simplePos x="0" y="0"/>
                <wp:positionH relativeFrom="column">
                  <wp:posOffset>4250055</wp:posOffset>
                </wp:positionH>
                <wp:positionV relativeFrom="paragraph">
                  <wp:posOffset>559435</wp:posOffset>
                </wp:positionV>
                <wp:extent cx="485775" cy="293370"/>
                <wp:effectExtent l="0" t="0" r="0" b="0"/>
                <wp:wrapNone/>
                <wp:docPr id="5689" name="Rechteck 5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93370"/>
                        </a:xfrm>
                        <a:prstGeom prst="rect">
                          <a:avLst/>
                        </a:prstGeom>
                        <a:noFill/>
                        <a:ln>
                          <a:noFill/>
                        </a:ln>
                        <a:extLst/>
                      </wps:spPr>
                      <wps:txbx>
                        <w:txbxContent>
                          <w:p w14:paraId="388AF5A6" w14:textId="566CBA43" w:rsidR="001F32CB" w:rsidRPr="007932D7" w:rsidRDefault="001F32CB" w:rsidP="009428D4">
                            <w:pPr>
                              <w:rPr>
                                <w:rFonts w:cs="Arial"/>
                                <w:b/>
                                <w:color w:val="000000" w:themeColor="text1"/>
                                <w:sz w:val="24"/>
                                <w:szCs w:val="24"/>
                                <w:lang w:val="de-DE"/>
                              </w:rPr>
                            </w:pPr>
                            <w:r w:rsidRPr="007932D7">
                              <w:rPr>
                                <w:rFonts w:cs="Arial"/>
                                <w:b/>
                                <w:color w:val="000000" w:themeColor="text1"/>
                                <w:sz w:val="24"/>
                                <w:szCs w:val="24"/>
                                <w:lang w:val="de-DE"/>
                              </w:rPr>
                              <w:t>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5689" o:spid="_x0000_s1106" style="position:absolute;margin-left:334.65pt;margin-top:44.05pt;width:38.25pt;height:23.1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" filled="f" stroked="f">
                <v:textbox>
                  <w:txbxContent>
                    <w:p w14:paraId="388AF5A6" w14:textId="566CBA43" w:rsidR="001F32CB" w:rsidRPr="007932D7" w:rsidRDefault="001F32CB" w:rsidP="009428D4">
                      <w:pPr>
                        <w:rPr>
                          <w:rFonts w:cs="Arial"/>
                          <w:b/>
                          <w:color w:val="000000" w:themeColor="text1"/>
                          <w:sz w:val="24"/>
                          <w:szCs w:val="24"/>
                          <w:lang w:val="de-DE"/>
                        </w:rPr>
                      </w:pPr>
                      <w:r w:rsidRPr="007932D7">
                        <w:rPr>
                          <w:rFonts w:cs="Arial"/>
                          <w:b/>
                          <w:color w:val="000000" w:themeColor="text1"/>
                          <w:sz w:val="24"/>
                          <w:szCs w:val="24"/>
                          <w:lang w:val="de-DE"/>
                        </w:rPr>
                        <w:t>0..1</w:t>
                      </w:r>
                    </w:p>
                  </w:txbxContent>
                </v:textbox>
              </v:rect>
            </w:pict>
          </mc:Fallback>
        </mc:AlternateContent>
      </w:r>
      <w:r>
        <w:rPr>
          <w:noProof/>
          <w:lang w:eastAsia="zh-TW"/>
        </w:rPr>
        <mc:AlternateContent>
          <mc:Choice Requires="wpg">
            <w:drawing>
              <wp:anchor distT="0" distB="0" distL="114300" distR="114300" simplePos="0" relativeHeight="251290624" behindDoc="0" locked="0" layoutInCell="1" allowOverlap="1" wp14:anchorId="388AF526" wp14:editId="388AF527">
                <wp:simplePos x="0" y="0"/>
                <wp:positionH relativeFrom="column">
                  <wp:posOffset>280035</wp:posOffset>
                </wp:positionH>
                <wp:positionV relativeFrom="paragraph">
                  <wp:posOffset>328930</wp:posOffset>
                </wp:positionV>
                <wp:extent cx="6282055" cy="1212215"/>
                <wp:effectExtent l="0" t="0" r="23495" b="26035"/>
                <wp:wrapTopAndBottom/>
                <wp:docPr id="6056" name="Group 65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2055" cy="1212215"/>
                          <a:chOff x="500" y="2496"/>
                          <a:chExt cx="9893" cy="1909"/>
                        </a:xfrm>
                      </wpg:grpSpPr>
                      <wps:wsp>
                        <wps:cNvPr id="6058" name="Rectangle 6522"/>
                        <wps:cNvSpPr>
                          <a:spLocks noChangeArrowheads="1"/>
                        </wps:cNvSpPr>
                        <wps:spPr bwMode="auto">
                          <a:xfrm>
                            <a:off x="500" y="3148"/>
                            <a:ext cx="5628" cy="543"/>
                          </a:xfrm>
                          <a:prstGeom prst="rect">
                            <a:avLst/>
                          </a:prstGeom>
                          <a:solidFill>
                            <a:srgbClr val="8DB3E2"/>
                          </a:solidFill>
                          <a:ln w="25400">
                            <a:solidFill>
                              <a:srgbClr val="000000"/>
                            </a:solidFill>
                            <a:miter lim="800000"/>
                            <a:headEnd/>
                            <a:tailEnd/>
                          </a:ln>
                        </wps:spPr>
                        <wps:txbx>
                          <w:txbxContent>
                            <w:p w14:paraId="388AF5A7" w14:textId="77777777" w:rsidR="001F32CB" w:rsidRPr="00C532BE" w:rsidRDefault="001F32CB" w:rsidP="00914B46">
                              <w:pPr>
                                <w:spacing w:line="240" w:lineRule="auto"/>
                                <w:rPr>
                                  <w:b/>
                                  <w:szCs w:val="20"/>
                                </w:rPr>
                              </w:pPr>
                              <w:proofErr w:type="spellStart"/>
                              <w:r w:rsidRPr="00EA298B">
                                <w:rPr>
                                  <w:rFonts w:cs="Arial"/>
                                  <w:b/>
                                  <w:bCs/>
                                  <w:szCs w:val="20"/>
                                  <w:lang w:val="de-DE"/>
                                </w:rPr>
                                <w:t>asram:SubsetSpecifiedCIDocumentContextParameter</w:t>
                              </w:r>
                              <w:proofErr w:type="spellEnd"/>
                            </w:p>
                          </w:txbxContent>
                        </wps:txbx>
                        <wps:bodyPr rot="0" vert="horz" wrap="square" lIns="91440" tIns="45720" rIns="91440" bIns="45720" anchor="t" anchorCtr="0" upright="1">
                          <a:noAutofit/>
                        </wps:bodyPr>
                      </wps:wsp>
                      <wps:wsp>
                        <wps:cNvPr id="6060" name="AutoShape 6528"/>
                        <wps:cNvCnPr>
                          <a:cxnSpLocks noChangeShapeType="1"/>
                        </wps:cNvCnPr>
                        <wps:spPr bwMode="auto">
                          <a:xfrm>
                            <a:off x="6743" y="275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61" name="Rectangle 6529"/>
                        <wps:cNvSpPr>
                          <a:spLocks noChangeArrowheads="1"/>
                        </wps:cNvSpPr>
                        <wps:spPr bwMode="auto">
                          <a:xfrm>
                            <a:off x="6134" y="331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62" name="Rectangle 6530"/>
                        <wps:cNvSpPr>
                          <a:spLocks noChangeArrowheads="1"/>
                        </wps:cNvSpPr>
                        <wps:spPr bwMode="auto">
                          <a:xfrm>
                            <a:off x="7368" y="3862"/>
                            <a:ext cx="1999"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A8" w14:textId="77777777" w:rsidR="001F32CB" w:rsidRPr="00C273EE" w:rsidRDefault="001F32CB" w:rsidP="00914B46">
                              <w:pPr>
                                <w:spacing w:line="240" w:lineRule="auto"/>
                              </w:pPr>
                              <w:proofErr w:type="spellStart"/>
                              <w:r w:rsidRPr="00FA1DA3">
                                <w:rPr>
                                  <w:rFonts w:cs="Arial"/>
                                  <w:bCs/>
                                  <w:szCs w:val="20"/>
                                  <w:lang w:val="de-DE"/>
                                </w:rPr>
                                <w:t>asram:</w:t>
                              </w:r>
                              <w:r>
                                <w:rPr>
                                  <w:rFonts w:cs="Arial"/>
                                  <w:bCs/>
                                  <w:szCs w:val="20"/>
                                  <w:lang w:val="de-DE"/>
                                </w:rPr>
                                <w:t>Value</w:t>
                              </w:r>
                              <w:r w:rsidRPr="00E757C5">
                                <w:rPr>
                                  <w:rFonts w:cs="Arial"/>
                                  <w:bCs/>
                                  <w:szCs w:val="20"/>
                                  <w:lang w:val="de-DE"/>
                                </w:rPr>
                                <w:t>Text</w:t>
                              </w:r>
                              <w:proofErr w:type="spellEnd"/>
                            </w:p>
                          </w:txbxContent>
                        </wps:txbx>
                        <wps:bodyPr rot="0" vert="horz" wrap="square" lIns="91440" tIns="45720" rIns="91440" bIns="45720" anchor="t" anchorCtr="0" upright="1">
                          <a:noAutofit/>
                        </wps:bodyPr>
                      </wps:wsp>
                      <wps:wsp>
                        <wps:cNvPr id="6063" name="AutoShape 6531"/>
                        <wps:cNvCnPr>
                          <a:cxnSpLocks noChangeShapeType="1"/>
                        </wps:cNvCnPr>
                        <wps:spPr bwMode="auto">
                          <a:xfrm>
                            <a:off x="6438" y="3447"/>
                            <a:ext cx="3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64" name="AutoShape 6532"/>
                        <wps:cNvCnPr>
                          <a:cxnSpLocks noChangeShapeType="1"/>
                        </wps:cNvCnPr>
                        <wps:spPr bwMode="auto">
                          <a:xfrm>
                            <a:off x="6124" y="344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65" name="Rectangle 6533"/>
                        <wps:cNvSpPr>
                          <a:spLocks noChangeArrowheads="1"/>
                        </wps:cNvSpPr>
                        <wps:spPr bwMode="auto">
                          <a:xfrm>
                            <a:off x="7362" y="2496"/>
                            <a:ext cx="3031"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A9" w14:textId="77777777" w:rsidR="001F32CB" w:rsidRPr="00914B46" w:rsidRDefault="001F32CB" w:rsidP="009428D4">
                              <w:pPr>
                                <w:spacing w:line="240" w:lineRule="auto"/>
                                <w:rPr>
                                  <w:szCs w:val="20"/>
                                </w:rPr>
                              </w:pPr>
                              <w:proofErr w:type="spellStart"/>
                              <w:r w:rsidRPr="00CD0FCF">
                                <w:rPr>
                                  <w:rFonts w:cs="Arial"/>
                                  <w:bCs/>
                                  <w:szCs w:val="20"/>
                                  <w:lang w:val="de-DE"/>
                                </w:rPr>
                                <w:t>asram:</w:t>
                              </w:r>
                              <w:r>
                                <w:rPr>
                                  <w:rFonts w:cs="Arial"/>
                                  <w:bCs/>
                                  <w:szCs w:val="20"/>
                                  <w:lang w:val="de-DE"/>
                                </w:rPr>
                                <w:t>Identification</w:t>
                              </w:r>
                              <w:r w:rsidRPr="00E757C5">
                                <w:rPr>
                                  <w:rFonts w:cs="Arial"/>
                                  <w:bCs/>
                                  <w:szCs w:val="20"/>
                                  <w:lang w:val="de-DE"/>
                                </w:rPr>
                                <w:t>Identifier</w:t>
                              </w:r>
                              <w:proofErr w:type="spellEnd"/>
                            </w:p>
                          </w:txbxContent>
                        </wps:txbx>
                        <wps:bodyPr rot="0" vert="horz" wrap="square" lIns="91440" tIns="45720" rIns="91440" bIns="45720" anchor="t" anchorCtr="0" upright="1">
                          <a:noAutofit/>
                        </wps:bodyPr>
                      </wps:wsp>
                      <wps:wsp>
                        <wps:cNvPr id="6066" name="AutoShape 6534"/>
                        <wps:cNvCnPr>
                          <a:cxnSpLocks noChangeShapeType="1"/>
                        </wps:cNvCnPr>
                        <wps:spPr bwMode="auto">
                          <a:xfrm>
                            <a:off x="6743" y="2754"/>
                            <a:ext cx="10" cy="139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67" name="AutoShape 6535"/>
                        <wps:cNvCnPr>
                          <a:cxnSpLocks noChangeShapeType="1"/>
                        </wps:cNvCnPr>
                        <wps:spPr bwMode="auto">
                          <a:xfrm>
                            <a:off x="6745" y="4150"/>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6542" o:spid="_x0000_s1107" style="position:absolute;margin-left:22.05pt;margin-top:25.9pt;width:494.65pt;height:95.45pt;z-index:251290624;mso-position-horizontal-relative:text;mso-position-vertical-relative:text" coordorigin="500,2496" coordsize="9893,1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">
                <v:rect id="Rectangle 6522" o:spid="_x0000_s1108" style="position:absolute;left:500;top:3148;width:5628;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nZb8MA&#10;AADdAAAADwAAAGRycy9kb3ducmV2LnhtbERPyWrDMBC9F/oPYgK9NXIMDY0TJRQXg+kh0CTQ69Sa&#10;WKbWyFjy0nx9dCj0+Hj77jDbVozU+8axgtUyAUFcOd1wreByLp5fQfiArLF1TAp+ycNh//iww0y7&#10;iT9pPIVaxBD2GSowIXSZlL4yZNEvXUccuavrLYYI+1rqHqcYbluZJslaWmw4NhjsKDdU/ZwGq+B9&#10;+DLFzRn/caTmpr/R5Zu0VOppMb9tQQSaw7/4z11qBevkJc6Nb+ITkP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nZb8MAAADdAAAADwAAAAAAAAAAAAAAAACYAgAAZHJzL2Rv&#10;d25yZXYueG1sUEsFBgAAAAAEAAQA9QAAAIgDAAAAAA==&#10;" fillcolor="#8db3e2" strokeweight="2pt">
                  <v:textbox>
                    <w:txbxContent>
                      <w:p w14:paraId="388AF5A7" w14:textId="77777777" w:rsidR="001F32CB" w:rsidRPr="00C532BE" w:rsidRDefault="001F32CB" w:rsidP="00914B46">
                        <w:pPr>
                          <w:spacing w:line="240" w:lineRule="auto"/>
                          <w:rPr>
                            <w:b/>
                            <w:szCs w:val="20"/>
                          </w:rPr>
                        </w:pPr>
                        <w:proofErr w:type="spellStart"/>
                        <w:r w:rsidRPr="00EA298B">
                          <w:rPr>
                            <w:rFonts w:cs="Arial"/>
                            <w:b/>
                            <w:bCs/>
                            <w:szCs w:val="20"/>
                            <w:lang w:val="de-DE"/>
                          </w:rPr>
                          <w:t>asram:SubsetSpecifiedCIDocumentContextParameter</w:t>
                        </w:r>
                        <w:proofErr w:type="spellEnd"/>
                      </w:p>
                    </w:txbxContent>
                  </v:textbox>
                </v:rect>
                <v:shape id="AutoShape 6528" o:spid="_x0000_s1109" type="#_x0000_t32" style="position:absolute;left:6743;top:275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BI0MQAAADdAAAADwAAAGRycy9kb3ducmV2LnhtbERPTWvCQBC9F/wPywjemk1FUk2zSimI&#10;pdBKosTrkJ0modnZkF1j+u+7h4LHx/vOdpPpxEiDay0reIpiEMSV1S3XCs6n/eMahPPIGjvLpOCX&#10;HOy2s4cMU21vnNNY+FqEEHYpKmi871MpXdWQQRfZnjhw33Yw6AMcaqkHvIVw08llHCfSYMuhocGe&#10;3hqqfoqrUTAey6/nfT8ejr4uV/nHanNB86nUYj69voDwNPm7+N/9rhUkcRL2hzfhCc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UEjQxAAAAN0AAAAPAAAAAAAAAAAA&#10;AAAAAKECAABkcnMvZG93bnJldi54bWxQSwUGAAAAAAQABAD5AAAAkgMAAAAA&#10;" strokeweight="2pt"/>
                <v:rect id="Rectangle 6529" o:spid="_x0000_s1110" style="position:absolute;left:6134;top:331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WgMUA&#10;AADdAAAADwAAAGRycy9kb3ducmV2LnhtbESPUWvCMBSF3wX/Q7jC3jRVWC3VKEMYG8hg6vZ+aa5t&#10;WXNTk1Sz/fplMPDxcM75Dme9jaYTV3K+taxgPstAEFdWt1wr+Dg9TwsQPiBr7CyTgm/ysN2MR2ss&#10;tb3xga7HUIsEYV+igiaEvpTSVw0Z9DPbEyfvbJ3BkKSrpXZ4S3DTyUWW5dJgy2mhwZ52DVVfx8Eo&#10;6N8eh5flZe9+PovhvcJ9tGERlXqYxKcViEAx3MP/7VetIM/yOfy9S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NaAxQAAAN0AAAAPAAAAAAAAAAAAAAAAAJgCAABkcnMv&#10;ZG93bnJldi54bWxQSwUGAAAAAAQABAD1AAAAigMAAAAA&#10;" strokeweight="2pt"/>
                <v:rect id="Rectangle 6530" o:spid="_x0000_s1111" style="position:absolute;left:7368;top:3862;width:1999;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gYsUA&#10;AADdAAAADwAAAGRycy9kb3ducmV2LnhtbESPQWvCQBCF74L/YZmCF6mbiKQldRVRitJTk5aeh+w0&#10;Cc3Oht2trv/eFQo9Pt68781bb6MZxJmc7y0ryBcZCOLG6p5bBZ8fr4/PIHxA1jhYJgVX8rDdTCdr&#10;LLW9cEXnOrQiQdiXqKALYSyl9E1HBv3CjsTJ+7bOYEjStVI7vCS4GeQyywppsOfU0OFI+46an/rX&#10;pDfyWH3Vx/nVvtlD1efard7jk1Kzh7h7AREohv/jv/RJKyiyYgn3NQk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OBixQAAAN0AAAAPAAAAAAAAAAAAAAAAAJgCAABkcnMv&#10;ZG93bnJldi54bWxQSwUGAAAAAAQABAD1AAAAigMAAAAA&#10;" filled="f" fillcolor="#8db3e2" strokeweight="2pt">
                  <v:textbox>
                    <w:txbxContent>
                      <w:p w14:paraId="388AF5A8" w14:textId="77777777" w:rsidR="001F32CB" w:rsidRPr="00C273EE" w:rsidRDefault="001F32CB" w:rsidP="00914B46">
                        <w:pPr>
                          <w:spacing w:line="240" w:lineRule="auto"/>
                        </w:pPr>
                        <w:proofErr w:type="spellStart"/>
                        <w:r w:rsidRPr="00FA1DA3">
                          <w:rPr>
                            <w:rFonts w:cs="Arial"/>
                            <w:bCs/>
                            <w:szCs w:val="20"/>
                            <w:lang w:val="de-DE"/>
                          </w:rPr>
                          <w:t>asram:</w:t>
                        </w:r>
                        <w:r>
                          <w:rPr>
                            <w:rFonts w:cs="Arial"/>
                            <w:bCs/>
                            <w:szCs w:val="20"/>
                            <w:lang w:val="de-DE"/>
                          </w:rPr>
                          <w:t>Value</w:t>
                        </w:r>
                        <w:r w:rsidRPr="00E757C5">
                          <w:rPr>
                            <w:rFonts w:cs="Arial"/>
                            <w:bCs/>
                            <w:szCs w:val="20"/>
                            <w:lang w:val="de-DE"/>
                          </w:rPr>
                          <w:t>Text</w:t>
                        </w:r>
                        <w:proofErr w:type="spellEnd"/>
                      </w:p>
                    </w:txbxContent>
                  </v:textbox>
                </v:rect>
                <v:shape id="AutoShape 6531" o:spid="_x0000_s1112" type="#_x0000_t32" style="position:absolute;left:6438;top:3447;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LWp8YAAADdAAAADwAAAGRycy9kb3ducmV2LnhtbESPQWvCQBSE74L/YXlCb7qxlbSmWaUU&#10;pKWgEpV4fWRfk2D2bchuY/rvuwXB4zAz3zDpejCN6KlztWUF81kEgriwuuZSwem4mb6AcB5ZY2OZ&#10;FPySg/VqPEox0fbKGfUHX4oAYZeggsr7NpHSFRUZdDPbEgfv23YGfZBdKXWH1wA3jXyMolgarDks&#10;VNjSe0XF5fBjFPT7fPe8afuPvS/zRfa1WJ7RbJV6mAxvryA8Df4evrU/tYI4ip/g/014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C1qfGAAAA3QAAAA8AAAAAAAAA&#10;AAAAAAAAoQIAAGRycy9kb3ducmV2LnhtbFBLBQYAAAAABAAEAPkAAACUAwAAAAA=&#10;" strokeweight="2pt"/>
                <v:shape id="AutoShape 6532" o:spid="_x0000_s1113" type="#_x0000_t32" style="position:absolute;left:6124;top:344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tO08UAAADdAAAADwAAAGRycy9kb3ducmV2LnhtbESP3WrCQBSE7wu+w3KE3tWNElKNriKC&#10;VApW/EFvD9ljEsyeDdk1pm/vFgpeDjPzDTNbdKYSLTWutKxgOIhAEGdWl5wrOB3XH2MQziNrrCyT&#10;gl9ysJj33maYavvgPbUHn4sAYZeigsL7OpXSZQUZdANbEwfvahuDPsgml7rBR4CbSo6iKJEGSw4L&#10;Bda0Kii7He5GQbs7/3yu6/Zr5/NzvP+OJxc0W6Xe+91yCsJT51/h//ZGK0iiJIa/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tO08UAAADdAAAADwAAAAAAAAAA&#10;AAAAAAChAgAAZHJzL2Rvd25yZXYueG1sUEsFBgAAAAAEAAQA+QAAAJMDAAAAAA==&#10;" strokeweight="2pt"/>
                <v:rect id="Rectangle 6533" o:spid="_x0000_s1114" style="position:absolute;left:7362;top:2496;width:3031;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4FsYA&#10;AADdAAAADwAAAGRycy9kb3ducmV2LnhtbESPwWrDMBBE74X8g9hAL6WRXVK3uFFCSCkJPdVu6Xmx&#10;traJtTKSkih/HwUCPQ6z82ZnsYpmEEdyvresIJ9lIIgbq3tuFfx8fzy+gvABWeNgmRScycNqOblb&#10;YKntiSs61qEVCcK+RAVdCGMppW86MuhndiRO3p91BkOSrpXa4SnBzSCfsqyQBntODR2OtOmo2dcH&#10;k97IY/Vbbx/O9tO+V32u3fwrvih1P43rNxCBYvg/vqV3WkGRFc9wXZMQ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V4FsYAAADdAAAADwAAAAAAAAAAAAAAAACYAgAAZHJz&#10;L2Rvd25yZXYueG1sUEsFBgAAAAAEAAQA9QAAAIsDAAAAAA==&#10;" filled="f" fillcolor="#8db3e2" strokeweight="2pt">
                  <v:textbox>
                    <w:txbxContent>
                      <w:p w14:paraId="388AF5A9" w14:textId="77777777" w:rsidR="001F32CB" w:rsidRPr="00914B46" w:rsidRDefault="001F32CB" w:rsidP="009428D4">
                        <w:pPr>
                          <w:spacing w:line="240" w:lineRule="auto"/>
                          <w:rPr>
                            <w:szCs w:val="20"/>
                          </w:rPr>
                        </w:pPr>
                        <w:proofErr w:type="spellStart"/>
                        <w:r w:rsidRPr="00CD0FCF">
                          <w:rPr>
                            <w:rFonts w:cs="Arial"/>
                            <w:bCs/>
                            <w:szCs w:val="20"/>
                            <w:lang w:val="de-DE"/>
                          </w:rPr>
                          <w:t>asram:</w:t>
                        </w:r>
                        <w:r>
                          <w:rPr>
                            <w:rFonts w:cs="Arial"/>
                            <w:bCs/>
                            <w:szCs w:val="20"/>
                            <w:lang w:val="de-DE"/>
                          </w:rPr>
                          <w:t>Identification</w:t>
                        </w:r>
                        <w:r w:rsidRPr="00E757C5">
                          <w:rPr>
                            <w:rFonts w:cs="Arial"/>
                            <w:bCs/>
                            <w:szCs w:val="20"/>
                            <w:lang w:val="de-DE"/>
                          </w:rPr>
                          <w:t>Identifier</w:t>
                        </w:r>
                        <w:proofErr w:type="spellEnd"/>
                      </w:p>
                    </w:txbxContent>
                  </v:textbox>
                </v:rect>
                <v:shape id="AutoShape 6534" o:spid="_x0000_s1115" type="#_x0000_t32" style="position:absolute;left:6743;top:2754;width:10;height:13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V1P8cAAADdAAAADwAAAGRycy9kb3ducmV2LnhtbESPzWrDMBCE74W8g9hCb43cYtzEiWJC&#10;wbQEmpAfkutibW1Ta2Us1XbevgoUchxm5htmmY2mET11rras4GUagSAurK65VHA65s8zEM4ja2ws&#10;k4IrOchWk4clptoOvKf+4EsRIOxSVFB536ZSuqIig25qW+LgfdvOoA+yK6XucAhw08jXKEqkwZrD&#10;QoUtvVdU/Bx+jYJ+d96+5W3/sfPlOd5v4vkFzZdST4/jegHC0+jv4f/2p1aQREkCtzfhCc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9XU/xwAAAN0AAAAPAAAAAAAA&#10;AAAAAAAAAKECAABkcnMvZG93bnJldi54bWxQSwUGAAAAAAQABAD5AAAAlQMAAAAA&#10;" strokeweight="2pt"/>
                <v:shape id="AutoShape 6535" o:spid="_x0000_s1116" type="#_x0000_t32" style="position:absolute;left:6745;top:4150;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QpMUAAADdAAAADwAAAGRycy9kb3ducmV2LnhtbESPQYvCMBSE7wv+h/CEva3pilS3GkUE&#10;UQQVXdHro3m2ZZuX0mRr/fdGEDwOM/MNM5m1phQN1a6wrOC7F4EgTq0uOFNw+l1+jUA4j6yxtEwK&#10;7uRgNu18TDDR9sYHao4+EwHCLkEFufdVIqVLczLoerYiDt7V1gZ9kHUmdY23ADel7EdRLA0WHBZy&#10;rGiRU/p3/DcKmv15N1xWzWrvs/PgsBn8XNBslfrstvMxCE+tf4df7bVWEEfxEJ5vwhOQ0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nQpMUAAADdAAAADwAAAAAAAAAA&#10;AAAAAAChAgAAZHJzL2Rvd25yZXYueG1sUEsFBgAAAAAEAAQA+QAAAJMDAAAAAA==&#10;" strokeweight="2pt"/>
                <w10:wrap type="topAndBottom"/>
              </v:group>
            </w:pict>
          </mc:Fallback>
        </mc:AlternateContent>
      </w:r>
      <w:r>
        <w:rPr>
          <w:rFonts w:ascii="Times New Roman" w:hAnsi="Times New Roman"/>
          <w:noProof/>
          <w:sz w:val="24"/>
          <w:szCs w:val="24"/>
          <w:lang w:eastAsia="zh-TW"/>
        </w:rPr>
        <mc:AlternateContent>
          <mc:Choice Requires="wps">
            <w:drawing>
              <wp:anchor distT="0" distB="0" distL="114300" distR="114300" simplePos="0" relativeHeight="251601920" behindDoc="0" locked="0" layoutInCell="1" allowOverlap="1" wp14:anchorId="388AF528" wp14:editId="388AF529">
                <wp:simplePos x="0" y="0"/>
                <wp:positionH relativeFrom="column">
                  <wp:posOffset>3810</wp:posOffset>
                </wp:positionH>
                <wp:positionV relativeFrom="paragraph">
                  <wp:posOffset>746760</wp:posOffset>
                </wp:positionV>
                <wp:extent cx="293370" cy="293370"/>
                <wp:effectExtent l="0" t="0" r="0" b="0"/>
                <wp:wrapNone/>
                <wp:docPr id="5687" name="Rechteck 5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 cy="293370"/>
                        </a:xfrm>
                        <a:prstGeom prst="rect">
                          <a:avLst/>
                        </a:prstGeom>
                        <a:noFill/>
                        <a:ln>
                          <a:noFill/>
                        </a:ln>
                        <a:extLst/>
                      </wps:spPr>
                      <wps:txbx>
                        <w:txbxContent>
                          <w:p w14:paraId="388AF5AA" w14:textId="77777777" w:rsidR="001F32CB" w:rsidRDefault="001F32CB" w:rsidP="009428D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5687" o:spid="_x0000_s1117" style="position:absolute;margin-left:.3pt;margin-top:58.8pt;width:23.1pt;height:23.1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" filled="f" stroked="f">
                <v:textbox>
                  <w:txbxContent>
                    <w:p w14:paraId="388AF5AA" w14:textId="77777777" w:rsidR="001F32CB" w:rsidRDefault="001F32CB" w:rsidP="009428D4">
                      <w:pPr>
                        <w:rPr>
                          <w:rFonts w:cs="Arial"/>
                          <w:b/>
                          <w:color w:val="C00000"/>
                          <w:sz w:val="24"/>
                          <w:szCs w:val="24"/>
                          <w:lang w:val="de-DE"/>
                        </w:rPr>
                      </w:pPr>
                      <w:r>
                        <w:rPr>
                          <w:rFonts w:cs="Arial"/>
                          <w:b/>
                          <w:color w:val="C00000"/>
                          <w:sz w:val="24"/>
                          <w:szCs w:val="24"/>
                          <w:lang w:val="de-DE"/>
                        </w:rPr>
                        <w:t>1</w:t>
                      </w:r>
                    </w:p>
                  </w:txbxContent>
                </v:textbox>
              </v:rect>
            </w:pict>
          </mc:Fallback>
        </mc:AlternateContent>
      </w:r>
    </w:p>
    <w:p w14:paraId="388AF1A5" w14:textId="77777777" w:rsidR="00E757C5" w:rsidRDefault="009428D4" w:rsidP="00A07FC2">
      <w:r>
        <w:rPr>
          <w:rFonts w:ascii="Times New Roman" w:hAnsi="Times New Roman"/>
          <w:noProof/>
          <w:sz w:val="24"/>
          <w:szCs w:val="24"/>
          <w:lang w:eastAsia="zh-TW"/>
        </w:rPr>
        <mc:AlternateContent>
          <mc:Choice Requires="wps">
            <w:drawing>
              <wp:anchor distT="0" distB="0" distL="114300" distR="114300" simplePos="0" relativeHeight="251603968" behindDoc="0" locked="0" layoutInCell="1" allowOverlap="1" wp14:anchorId="388AF52A" wp14:editId="388AF52B">
                <wp:simplePos x="0" y="0"/>
                <wp:positionH relativeFrom="column">
                  <wp:posOffset>4361180</wp:posOffset>
                </wp:positionH>
                <wp:positionV relativeFrom="paragraph">
                  <wp:posOffset>1240155</wp:posOffset>
                </wp:positionV>
                <wp:extent cx="293370" cy="293370"/>
                <wp:effectExtent l="0" t="0" r="0" b="0"/>
                <wp:wrapNone/>
                <wp:docPr id="5688" name="Rechteck 5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 cy="293370"/>
                        </a:xfrm>
                        <a:prstGeom prst="rect">
                          <a:avLst/>
                        </a:prstGeom>
                        <a:noFill/>
                        <a:ln>
                          <a:noFill/>
                        </a:ln>
                        <a:extLst/>
                      </wps:spPr>
                      <wps:txbx>
                        <w:txbxContent>
                          <w:p w14:paraId="388AF5AB" w14:textId="77777777" w:rsidR="001F32CB" w:rsidRDefault="001F32CB" w:rsidP="009428D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5688" o:spid="_x0000_s1118" style="position:absolute;margin-left:343.4pt;margin-top:97.65pt;width:23.1pt;height:23.1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" filled="f" stroked="f">
                <v:textbox>
                  <w:txbxContent>
                    <w:p w14:paraId="388AF5AB" w14:textId="77777777" w:rsidR="001F32CB" w:rsidRDefault="001F32CB" w:rsidP="009428D4">
                      <w:pPr>
                        <w:rPr>
                          <w:rFonts w:cs="Arial"/>
                          <w:b/>
                          <w:color w:val="C00000"/>
                          <w:sz w:val="24"/>
                          <w:szCs w:val="24"/>
                          <w:lang w:val="de-DE"/>
                        </w:rPr>
                      </w:pPr>
                      <w:r>
                        <w:rPr>
                          <w:rFonts w:cs="Arial"/>
                          <w:b/>
                          <w:color w:val="C00000"/>
                          <w:sz w:val="24"/>
                          <w:szCs w:val="24"/>
                          <w:lang w:val="de-DE"/>
                        </w:rPr>
                        <w:t>1</w:t>
                      </w:r>
                    </w:p>
                  </w:txbxContent>
                </v:textbox>
              </v:rect>
            </w:pict>
          </mc:Fallback>
        </mc:AlternateContent>
      </w:r>
    </w:p>
    <w:p w14:paraId="388AF1A6" w14:textId="77777777" w:rsidR="009428D4" w:rsidRDefault="009428D4">
      <w:pPr>
        <w:spacing w:line="240" w:lineRule="auto"/>
      </w:pPr>
      <w:bookmarkStart w:id="28" w:name="_as:CIOExchangedDocument"/>
      <w:bookmarkEnd w:id="28"/>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7A6D70" w14:paraId="388AF1AE" w14:textId="77777777" w:rsidTr="001C5CAA">
        <w:trPr>
          <w:cantSplit/>
          <w:trHeight w:val="330"/>
        </w:trPr>
        <w:tc>
          <w:tcPr>
            <w:tcW w:w="1050" w:type="pct"/>
            <w:shd w:val="clear" w:color="auto" w:fill="FFFFCC"/>
            <w:noWrap/>
            <w:vAlign w:val="center"/>
            <w:hideMark/>
          </w:tcPr>
          <w:p w14:paraId="388AF1A7"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noWrap/>
            <w:vAlign w:val="center"/>
            <w:hideMark/>
          </w:tcPr>
          <w:p w14:paraId="388AF1A8"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noWrap/>
            <w:vAlign w:val="center"/>
            <w:hideMark/>
          </w:tcPr>
          <w:p w14:paraId="388AF1A9"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noWrap/>
            <w:vAlign w:val="center"/>
            <w:hideMark/>
          </w:tcPr>
          <w:p w14:paraId="388AF1AA"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noWrap/>
            <w:vAlign w:val="center"/>
            <w:hideMark/>
          </w:tcPr>
          <w:p w14:paraId="388AF1AB"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noWrap/>
            <w:vAlign w:val="center"/>
            <w:hideMark/>
          </w:tcPr>
          <w:p w14:paraId="388AF1AC"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1AD"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1B8" w14:textId="77777777" w:rsidTr="007932D7">
        <w:trPr>
          <w:cantSplit/>
          <w:trHeight w:val="315"/>
        </w:trPr>
        <w:tc>
          <w:tcPr>
            <w:tcW w:w="1050" w:type="pct"/>
            <w:shd w:val="clear" w:color="auto" w:fill="92D050"/>
            <w:noWrap/>
            <w:vAlign w:val="center"/>
            <w:hideMark/>
          </w:tcPr>
          <w:p w14:paraId="388AF1AF" w14:textId="77777777" w:rsidR="001C5CAA" w:rsidRPr="007932D7" w:rsidRDefault="001C5CAA" w:rsidP="001B3E66">
            <w:pPr>
              <w:spacing w:line="240" w:lineRule="auto"/>
              <w:rPr>
                <w:rFonts w:eastAsia="Times New Roman" w:cs="Arial"/>
                <w:color w:val="000000" w:themeColor="text1"/>
                <w:sz w:val="16"/>
                <w:szCs w:val="20"/>
                <w:lang w:val="de-DE" w:eastAsia="de-DE"/>
              </w:rPr>
            </w:pPr>
            <w:proofErr w:type="spellStart"/>
            <w:r w:rsidRPr="007932D7">
              <w:rPr>
                <w:rFonts w:eastAsia="Times New Roman" w:cs="Arial"/>
                <w:bCs/>
                <w:color w:val="000000" w:themeColor="text1"/>
                <w:sz w:val="16"/>
                <w:szCs w:val="20"/>
                <w:lang w:eastAsia="de-DE"/>
              </w:rPr>
              <w:t>asram:IdentificationIdentifier</w:t>
            </w:r>
            <w:proofErr w:type="spellEnd"/>
          </w:p>
        </w:tc>
        <w:tc>
          <w:tcPr>
            <w:tcW w:w="450" w:type="pct"/>
            <w:shd w:val="clear" w:color="auto" w:fill="92D050"/>
            <w:vAlign w:val="center"/>
            <w:hideMark/>
          </w:tcPr>
          <w:p w14:paraId="388AF1B0" w14:textId="77777777" w:rsidR="001C5CAA" w:rsidRPr="007932D7" w:rsidRDefault="001C5CAA" w:rsidP="001B3E66">
            <w:pPr>
              <w:spacing w:line="240" w:lineRule="auto"/>
              <w:rPr>
                <w:rFonts w:eastAsia="Times New Roman" w:cs="Arial"/>
                <w:color w:val="000000" w:themeColor="text1"/>
                <w:sz w:val="16"/>
                <w:szCs w:val="20"/>
                <w:lang w:val="de-DE" w:eastAsia="de-DE"/>
              </w:rPr>
            </w:pPr>
            <w:r w:rsidRPr="007932D7">
              <w:rPr>
                <w:rFonts w:eastAsia="Times New Roman" w:cs="Arial"/>
                <w:color w:val="000000" w:themeColor="text1"/>
                <w:sz w:val="16"/>
                <w:szCs w:val="20"/>
                <w:lang w:eastAsia="de-DE"/>
              </w:rPr>
              <w:t>String</w:t>
            </w:r>
          </w:p>
        </w:tc>
        <w:tc>
          <w:tcPr>
            <w:tcW w:w="400" w:type="pct"/>
            <w:shd w:val="clear" w:color="auto" w:fill="92D050"/>
            <w:noWrap/>
            <w:vAlign w:val="center"/>
            <w:hideMark/>
          </w:tcPr>
          <w:p w14:paraId="388AF1B1" w14:textId="77777777" w:rsidR="001C5CAA" w:rsidRPr="007932D7" w:rsidRDefault="001C5CAA" w:rsidP="001B3E66">
            <w:pPr>
              <w:spacing w:line="240" w:lineRule="auto"/>
              <w:rPr>
                <w:rFonts w:eastAsia="Times New Roman" w:cs="Arial"/>
                <w:color w:val="000000" w:themeColor="text1"/>
                <w:sz w:val="16"/>
                <w:szCs w:val="20"/>
                <w:lang w:val="de-DE" w:eastAsia="de-DE"/>
              </w:rPr>
            </w:pPr>
            <w:r w:rsidRPr="007932D7">
              <w:rPr>
                <w:rFonts w:eastAsia="Times New Roman" w:cs="Arial"/>
                <w:color w:val="000000" w:themeColor="text1"/>
                <w:sz w:val="16"/>
                <w:szCs w:val="20"/>
                <w:lang w:eastAsia="de-DE"/>
              </w:rPr>
              <w:t>1</w:t>
            </w:r>
          </w:p>
        </w:tc>
        <w:tc>
          <w:tcPr>
            <w:tcW w:w="350" w:type="pct"/>
            <w:shd w:val="clear" w:color="auto" w:fill="92D050"/>
            <w:noWrap/>
            <w:vAlign w:val="center"/>
            <w:hideMark/>
          </w:tcPr>
          <w:p w14:paraId="388AF1B2" w14:textId="77777777" w:rsidR="001C5CAA" w:rsidRPr="007932D7" w:rsidRDefault="001C5CAA" w:rsidP="001B3E66">
            <w:pPr>
              <w:spacing w:line="240" w:lineRule="auto"/>
              <w:rPr>
                <w:rFonts w:eastAsia="Times New Roman" w:cs="Arial"/>
                <w:color w:val="000000" w:themeColor="text1"/>
                <w:sz w:val="16"/>
                <w:szCs w:val="20"/>
                <w:lang w:val="de-DE" w:eastAsia="de-DE"/>
              </w:rPr>
            </w:pPr>
            <w:r w:rsidRPr="007932D7">
              <w:rPr>
                <w:rFonts w:eastAsia="Times New Roman" w:cs="Arial"/>
                <w:color w:val="000000" w:themeColor="text1"/>
                <w:sz w:val="16"/>
                <w:szCs w:val="20"/>
                <w:lang w:val="de-DE" w:eastAsia="de-DE"/>
              </w:rPr>
              <w:t>4</w:t>
            </w:r>
          </w:p>
        </w:tc>
        <w:tc>
          <w:tcPr>
            <w:tcW w:w="950" w:type="pct"/>
            <w:shd w:val="clear" w:color="auto" w:fill="92D050"/>
            <w:noWrap/>
            <w:vAlign w:val="center"/>
            <w:hideMark/>
          </w:tcPr>
          <w:p w14:paraId="388AF1B3" w14:textId="77777777" w:rsidR="001C5CAA" w:rsidRPr="007932D7" w:rsidRDefault="001C5CAA" w:rsidP="001B3E66">
            <w:pPr>
              <w:spacing w:line="240" w:lineRule="auto"/>
              <w:rPr>
                <w:rFonts w:eastAsia="Times New Roman" w:cs="Arial"/>
                <w:color w:val="000000" w:themeColor="text1"/>
                <w:sz w:val="16"/>
                <w:szCs w:val="20"/>
                <w:lang w:val="de-DE" w:eastAsia="de-DE"/>
              </w:rPr>
            </w:pPr>
            <w:r w:rsidRPr="007932D7">
              <w:rPr>
                <w:rFonts w:eastAsia="Times New Roman" w:cs="Arial"/>
                <w:color w:val="000000" w:themeColor="text1"/>
                <w:sz w:val="16"/>
                <w:szCs w:val="20"/>
                <w:lang w:val="de-DE" w:eastAsia="de-DE"/>
              </w:rPr>
              <w:t>+</w:t>
            </w:r>
          </w:p>
        </w:tc>
        <w:tc>
          <w:tcPr>
            <w:tcW w:w="300" w:type="pct"/>
            <w:shd w:val="clear" w:color="auto" w:fill="92D050"/>
            <w:noWrap/>
            <w:vAlign w:val="center"/>
            <w:hideMark/>
          </w:tcPr>
          <w:p w14:paraId="388AF1B4" w14:textId="68DF9F34" w:rsidR="001C5CAA" w:rsidRPr="007932D7" w:rsidRDefault="007932D7" w:rsidP="001B3E66">
            <w:pPr>
              <w:spacing w:line="240" w:lineRule="auto"/>
              <w:rPr>
                <w:rFonts w:eastAsia="Times New Roman"/>
                <w:color w:val="000000" w:themeColor="text1"/>
                <w:sz w:val="16"/>
                <w:lang w:val="de-DE" w:eastAsia="de-DE"/>
              </w:rPr>
            </w:pPr>
            <w:r>
              <w:rPr>
                <w:rFonts w:eastAsia="Times New Roman"/>
                <w:color w:val="000000" w:themeColor="text1"/>
                <w:sz w:val="16"/>
                <w:lang w:eastAsia="de-DE"/>
              </w:rPr>
              <w:t>C</w:t>
            </w:r>
          </w:p>
        </w:tc>
        <w:tc>
          <w:tcPr>
            <w:tcW w:w="1500" w:type="pct"/>
            <w:shd w:val="clear" w:color="auto" w:fill="92D050"/>
            <w:vAlign w:val="center"/>
          </w:tcPr>
          <w:p w14:paraId="388AF1B5" w14:textId="77777777" w:rsidR="001C5CAA" w:rsidRPr="007932D7" w:rsidRDefault="001C5CAA" w:rsidP="001B3E66">
            <w:pPr>
              <w:spacing w:line="240" w:lineRule="auto"/>
              <w:rPr>
                <w:rFonts w:eastAsia="Times New Roman"/>
                <w:color w:val="000000" w:themeColor="text1"/>
                <w:sz w:val="16"/>
                <w:lang w:eastAsia="de-DE"/>
              </w:rPr>
            </w:pPr>
            <w:proofErr w:type="spellStart"/>
            <w:r w:rsidRPr="007932D7">
              <w:rPr>
                <w:rFonts w:eastAsia="Times New Roman"/>
                <w:color w:val="000000" w:themeColor="text1"/>
                <w:sz w:val="16"/>
                <w:lang w:eastAsia="de-DE"/>
              </w:rPr>
              <w:t>MovementType</w:t>
            </w:r>
            <w:proofErr w:type="spellEnd"/>
            <w:r w:rsidRPr="007932D7">
              <w:rPr>
                <w:rFonts w:eastAsia="Times New Roman"/>
                <w:color w:val="000000" w:themeColor="text1"/>
                <w:sz w:val="16"/>
                <w:lang w:eastAsia="de-DE"/>
              </w:rPr>
              <w:t>: Indicates an increase (+) or a decrease (-) of the stock</w:t>
            </w:r>
          </w:p>
          <w:p w14:paraId="388AF1B6" w14:textId="77777777" w:rsidR="001C5CAA" w:rsidRPr="007932D7" w:rsidRDefault="001C5CAA" w:rsidP="001B3E66">
            <w:pPr>
              <w:spacing w:line="240" w:lineRule="auto"/>
              <w:rPr>
                <w:rFonts w:eastAsia="Times New Roman"/>
                <w:color w:val="000000" w:themeColor="text1"/>
                <w:sz w:val="16"/>
                <w:lang w:eastAsia="de-DE"/>
              </w:rPr>
            </w:pPr>
          </w:p>
          <w:p w14:paraId="388AF1B7" w14:textId="77777777" w:rsidR="001C5CAA" w:rsidRPr="007932D7" w:rsidRDefault="001C5CAA" w:rsidP="001B3E66">
            <w:pPr>
              <w:spacing w:line="240" w:lineRule="auto"/>
              <w:rPr>
                <w:rFonts w:eastAsia="Times New Roman"/>
                <w:color w:val="000000" w:themeColor="text1"/>
                <w:sz w:val="16"/>
                <w:lang w:eastAsia="de-DE"/>
              </w:rPr>
            </w:pPr>
            <w:r w:rsidRPr="007932D7">
              <w:rPr>
                <w:rFonts w:eastAsia="Times New Roman"/>
                <w:color w:val="000000" w:themeColor="text1"/>
                <w:sz w:val="16"/>
                <w:lang w:eastAsia="de-DE"/>
              </w:rPr>
              <w:t>Possible values are “+” and “–“</w:t>
            </w:r>
          </w:p>
        </w:tc>
      </w:tr>
      <w:tr w:rsidR="001C5CAA" w14:paraId="388AF1C4" w14:textId="77777777" w:rsidTr="009428D4">
        <w:trPr>
          <w:cantSplit/>
        </w:trPr>
        <w:tc>
          <w:tcPr>
            <w:tcW w:w="1050" w:type="pct"/>
            <w:shd w:val="clear" w:color="auto" w:fill="C00000"/>
            <w:vAlign w:val="center"/>
          </w:tcPr>
          <w:p w14:paraId="388AF1B9" w14:textId="77777777" w:rsidR="001C5CAA" w:rsidRPr="009428D4" w:rsidRDefault="001C5CAA" w:rsidP="001B3E66">
            <w:pPr>
              <w:rPr>
                <w:color w:val="FFFFFF" w:themeColor="background1"/>
                <w:sz w:val="16"/>
              </w:rPr>
            </w:pPr>
            <w:proofErr w:type="spellStart"/>
            <w:r w:rsidRPr="009428D4">
              <w:rPr>
                <w:color w:val="FFFFFF" w:themeColor="background1"/>
                <w:sz w:val="16"/>
              </w:rPr>
              <w:t>asram:ValueText</w:t>
            </w:r>
            <w:proofErr w:type="spellEnd"/>
          </w:p>
        </w:tc>
        <w:tc>
          <w:tcPr>
            <w:tcW w:w="450" w:type="pct"/>
            <w:shd w:val="clear" w:color="auto" w:fill="C00000"/>
            <w:vAlign w:val="center"/>
          </w:tcPr>
          <w:p w14:paraId="388AF1BA" w14:textId="77777777" w:rsidR="001C5CAA" w:rsidRPr="009428D4" w:rsidRDefault="001C5CAA" w:rsidP="001B3E66">
            <w:pPr>
              <w:rPr>
                <w:rFonts w:eastAsia="Times New Roman" w:cs="Arial"/>
                <w:color w:val="FFFFFF" w:themeColor="background1"/>
                <w:sz w:val="16"/>
                <w:szCs w:val="20"/>
                <w:lang w:eastAsia="de-DE"/>
              </w:rPr>
            </w:pPr>
            <w:r w:rsidRPr="009428D4">
              <w:rPr>
                <w:rFonts w:eastAsia="Times New Roman" w:cs="Arial"/>
                <w:color w:val="FFFFFF" w:themeColor="background1"/>
                <w:sz w:val="16"/>
                <w:szCs w:val="20"/>
                <w:lang w:eastAsia="de-DE"/>
              </w:rPr>
              <w:t>String</w:t>
            </w:r>
          </w:p>
        </w:tc>
        <w:tc>
          <w:tcPr>
            <w:tcW w:w="400" w:type="pct"/>
            <w:shd w:val="clear" w:color="auto" w:fill="C00000"/>
            <w:vAlign w:val="center"/>
          </w:tcPr>
          <w:p w14:paraId="388AF1BB" w14:textId="77777777" w:rsidR="001C5CAA" w:rsidRPr="009428D4" w:rsidRDefault="001C5CAA" w:rsidP="001B3E66">
            <w:pPr>
              <w:rPr>
                <w:color w:val="FFFFFF" w:themeColor="background1"/>
                <w:sz w:val="16"/>
              </w:rPr>
            </w:pPr>
            <w:r w:rsidRPr="009428D4">
              <w:rPr>
                <w:color w:val="FFFFFF" w:themeColor="background1"/>
                <w:sz w:val="16"/>
              </w:rPr>
              <w:t>64</w:t>
            </w:r>
          </w:p>
        </w:tc>
        <w:tc>
          <w:tcPr>
            <w:tcW w:w="350" w:type="pct"/>
            <w:shd w:val="clear" w:color="auto" w:fill="C00000"/>
            <w:vAlign w:val="center"/>
          </w:tcPr>
          <w:p w14:paraId="388AF1BC" w14:textId="77777777" w:rsidR="001C5CAA" w:rsidRPr="009428D4" w:rsidRDefault="001C5CAA" w:rsidP="001B3E66">
            <w:pPr>
              <w:rPr>
                <w:color w:val="FFFFFF" w:themeColor="background1"/>
                <w:sz w:val="16"/>
              </w:rPr>
            </w:pPr>
            <w:r w:rsidRPr="009428D4">
              <w:rPr>
                <w:color w:val="FFFFFF" w:themeColor="background1"/>
                <w:sz w:val="16"/>
              </w:rPr>
              <w:t>4</w:t>
            </w:r>
          </w:p>
        </w:tc>
        <w:tc>
          <w:tcPr>
            <w:tcW w:w="950" w:type="pct"/>
            <w:shd w:val="clear" w:color="auto" w:fill="C00000"/>
            <w:vAlign w:val="center"/>
          </w:tcPr>
          <w:p w14:paraId="388AF1BD" w14:textId="77777777" w:rsidR="001C5CAA" w:rsidRPr="009428D4" w:rsidRDefault="001C5CAA" w:rsidP="001B3E66">
            <w:pPr>
              <w:rPr>
                <w:color w:val="FFFFFF" w:themeColor="background1"/>
                <w:sz w:val="16"/>
              </w:rPr>
            </w:pPr>
            <w:r w:rsidRPr="009428D4">
              <w:rPr>
                <w:color w:val="FFFFFF" w:themeColor="background1"/>
                <w:sz w:val="16"/>
              </w:rPr>
              <w:t>RECEIVED</w:t>
            </w:r>
          </w:p>
        </w:tc>
        <w:tc>
          <w:tcPr>
            <w:tcW w:w="300" w:type="pct"/>
            <w:shd w:val="clear" w:color="auto" w:fill="C00000"/>
            <w:vAlign w:val="center"/>
          </w:tcPr>
          <w:p w14:paraId="388AF1BE" w14:textId="77777777" w:rsidR="001C5CAA" w:rsidRPr="009428D4" w:rsidRDefault="001C5CAA" w:rsidP="001B3E66">
            <w:pPr>
              <w:rPr>
                <w:color w:val="FFFFFF" w:themeColor="background1"/>
                <w:sz w:val="16"/>
              </w:rPr>
            </w:pPr>
            <w:r w:rsidRPr="009428D4">
              <w:rPr>
                <w:color w:val="FFFFFF" w:themeColor="background1"/>
                <w:sz w:val="16"/>
              </w:rPr>
              <w:t>M</w:t>
            </w:r>
          </w:p>
        </w:tc>
        <w:tc>
          <w:tcPr>
            <w:tcW w:w="1500" w:type="pct"/>
            <w:shd w:val="clear" w:color="auto" w:fill="C00000"/>
            <w:vAlign w:val="center"/>
          </w:tcPr>
          <w:p w14:paraId="388AF1BF" w14:textId="77777777" w:rsidR="001C5CAA" w:rsidRPr="009428D4" w:rsidRDefault="001C5CAA" w:rsidP="001B3E66">
            <w:pPr>
              <w:rPr>
                <w:color w:val="FFFFFF" w:themeColor="background1"/>
                <w:sz w:val="16"/>
              </w:rPr>
            </w:pPr>
            <w:proofErr w:type="spellStart"/>
            <w:r w:rsidRPr="009428D4">
              <w:rPr>
                <w:color w:val="FFFFFF" w:themeColor="background1"/>
                <w:sz w:val="16"/>
              </w:rPr>
              <w:t>MovementCodeDescription</w:t>
            </w:r>
            <w:proofErr w:type="spellEnd"/>
            <w:r w:rsidRPr="009428D4">
              <w:rPr>
                <w:color w:val="FFFFFF" w:themeColor="background1"/>
                <w:sz w:val="16"/>
              </w:rPr>
              <w:t xml:space="preserve">: </w:t>
            </w:r>
          </w:p>
          <w:p w14:paraId="388AF1C0" w14:textId="77777777" w:rsidR="001C5CAA" w:rsidRPr="009428D4" w:rsidRDefault="001C5CAA" w:rsidP="001B3E66">
            <w:pPr>
              <w:rPr>
                <w:color w:val="FFFFFF" w:themeColor="background1"/>
                <w:sz w:val="16"/>
              </w:rPr>
            </w:pPr>
          </w:p>
          <w:p w14:paraId="388AF1C1" w14:textId="77777777" w:rsidR="001C5CAA" w:rsidRPr="009428D4" w:rsidRDefault="001C5CAA" w:rsidP="001B3E66">
            <w:pPr>
              <w:rPr>
                <w:color w:val="FFFFFF" w:themeColor="background1"/>
                <w:sz w:val="16"/>
              </w:rPr>
            </w:pPr>
            <w:r w:rsidRPr="009428D4">
              <w:rPr>
                <w:color w:val="FFFFFF" w:themeColor="background1"/>
                <w:sz w:val="16"/>
              </w:rPr>
              <w:t>The values "RECEIVED", "RETURNED", and "CANCELLED" trigger update logic.</w:t>
            </w:r>
          </w:p>
          <w:p w14:paraId="388AF1C2" w14:textId="77777777" w:rsidR="001C5CAA" w:rsidRPr="009428D4" w:rsidRDefault="001C5CAA" w:rsidP="001B3E66">
            <w:pPr>
              <w:rPr>
                <w:color w:val="FFFFFF" w:themeColor="background1"/>
                <w:sz w:val="16"/>
              </w:rPr>
            </w:pPr>
          </w:p>
          <w:p w14:paraId="388AF1C3" w14:textId="77777777" w:rsidR="001C5CAA" w:rsidRPr="009428D4" w:rsidRDefault="001C5CAA" w:rsidP="001B3E66">
            <w:pPr>
              <w:rPr>
                <w:color w:val="FFFFFF" w:themeColor="background1"/>
                <w:sz w:val="16"/>
              </w:rPr>
            </w:pPr>
            <w:r w:rsidRPr="009428D4">
              <w:rPr>
                <w:color w:val="FFFFFF" w:themeColor="background1"/>
                <w:sz w:val="16"/>
              </w:rPr>
              <w:t>Other values may be transmitted, but don't trigger any action within the application.</w:t>
            </w:r>
          </w:p>
        </w:tc>
      </w:tr>
    </w:tbl>
    <w:p w14:paraId="388AF1C5" w14:textId="77777777" w:rsidR="007111E5" w:rsidRDefault="007111E5" w:rsidP="007111E5"/>
    <w:p w14:paraId="388AF1C6" w14:textId="77777777" w:rsidR="00995184" w:rsidRDefault="00995184" w:rsidP="007111E5"/>
    <w:p w14:paraId="388AF1C7" w14:textId="77777777" w:rsidR="003578DB" w:rsidRDefault="003578DB" w:rsidP="007111E5"/>
    <w:p w14:paraId="388AF1C8" w14:textId="77777777" w:rsidR="00A07FC2" w:rsidRPr="009428D4" w:rsidRDefault="00F75483" w:rsidP="00A07FC2">
      <w:pPr>
        <w:pStyle w:val="berschrift1"/>
        <w:rPr>
          <w:szCs w:val="24"/>
        </w:rPr>
      </w:pPr>
      <w:bookmarkStart w:id="29" w:name="_as:CIRAExchangedDocument"/>
      <w:bookmarkEnd w:id="29"/>
      <w:r>
        <w:rPr>
          <w:sz w:val="36"/>
          <w:szCs w:val="36"/>
        </w:rPr>
        <w:br w:type="page"/>
      </w:r>
      <w:bookmarkStart w:id="30" w:name="_Toc347483403"/>
      <w:proofErr w:type="spellStart"/>
      <w:proofErr w:type="gramStart"/>
      <w:r w:rsidR="00B5412A" w:rsidRPr="009428D4">
        <w:rPr>
          <w:szCs w:val="24"/>
        </w:rPr>
        <w:t>as:</w:t>
      </w:r>
      <w:proofErr w:type="gramEnd"/>
      <w:r w:rsidR="00B5412A" w:rsidRPr="009428D4">
        <w:rPr>
          <w:szCs w:val="24"/>
        </w:rPr>
        <w:t>CIRAExchangedDocument</w:t>
      </w:r>
      <w:bookmarkEnd w:id="30"/>
      <w:proofErr w:type="spellEnd"/>
    </w:p>
    <w:p w14:paraId="388AF1C9" w14:textId="77777777" w:rsidR="00B2778B" w:rsidRDefault="00B2778B" w:rsidP="00B2778B"/>
    <w:p w14:paraId="388AF1CA" w14:textId="04D934A0" w:rsidR="00B2778B" w:rsidRPr="00B2778B" w:rsidRDefault="00F726FE" w:rsidP="00B2778B">
      <w:r>
        <w:rPr>
          <w:noProof/>
          <w:lang w:eastAsia="zh-TW"/>
        </w:rPr>
        <mc:AlternateContent>
          <mc:Choice Requires="wpg">
            <w:drawing>
              <wp:inline distT="0" distB="0" distL="0" distR="0" wp14:anchorId="1BC49127" wp14:editId="5F015364">
                <wp:extent cx="5394960" cy="3116580"/>
                <wp:effectExtent l="0" t="0" r="15240" b="7620"/>
                <wp:docPr id="3" name="Gruppieren 3"/>
                <wp:cNvGraphicFramePr/>
                <a:graphic xmlns:a="http://schemas.openxmlformats.org/drawingml/2006/main">
                  <a:graphicData uri="http://schemas.microsoft.com/office/word/2010/wordprocessingGroup">
                    <wpg:wgp>
                      <wpg:cNvGrpSpPr/>
                      <wpg:grpSpPr>
                        <a:xfrm>
                          <a:off x="0" y="0"/>
                          <a:ext cx="5394960" cy="3116580"/>
                          <a:chOff x="0" y="0"/>
                          <a:chExt cx="5448300" cy="3293745"/>
                        </a:xfrm>
                      </wpg:grpSpPr>
                      <wps:wsp>
                        <wps:cNvPr id="4" name="Rectangle 7189"/>
                        <wps:cNvSpPr>
                          <a:spLocks noChangeArrowheads="1"/>
                        </wps:cNvSpPr>
                        <wps:spPr bwMode="auto">
                          <a:xfrm>
                            <a:off x="247650" y="1647825"/>
                            <a:ext cx="2186305" cy="344805"/>
                          </a:xfrm>
                          <a:prstGeom prst="rect">
                            <a:avLst/>
                          </a:prstGeom>
                          <a:solidFill>
                            <a:srgbClr val="8DB3E2"/>
                          </a:solidFill>
                          <a:ln w="25400">
                            <a:solidFill>
                              <a:srgbClr val="000000"/>
                            </a:solidFill>
                            <a:miter lim="800000"/>
                            <a:headEnd/>
                            <a:tailEnd/>
                          </a:ln>
                        </wps:spPr>
                        <wps:txbx>
                          <w:txbxContent>
                            <w:p w14:paraId="4B178435" w14:textId="45BF085D" w:rsidR="001F32CB" w:rsidRPr="00DC1BA2" w:rsidRDefault="001F32CB" w:rsidP="00F726FE">
                              <w:pPr>
                                <w:rPr>
                                  <w:szCs w:val="20"/>
                                </w:rPr>
                              </w:pPr>
                              <w:proofErr w:type="spellStart"/>
                              <w:proofErr w:type="gramStart"/>
                              <w:r w:rsidRPr="00F726FE">
                                <w:rPr>
                                  <w:rFonts w:cs="Arial"/>
                                  <w:b/>
                                  <w:bCs/>
                                  <w:szCs w:val="20"/>
                                </w:rPr>
                                <w:t>as:</w:t>
                              </w:r>
                              <w:proofErr w:type="gramEnd"/>
                              <w:r w:rsidRPr="00F726FE">
                                <w:rPr>
                                  <w:rFonts w:cs="Arial"/>
                                  <w:b/>
                                  <w:bCs/>
                                  <w:szCs w:val="20"/>
                                </w:rPr>
                                <w:t>CIRAExchangedDocument</w:t>
                              </w:r>
                              <w:proofErr w:type="spellEnd"/>
                            </w:p>
                          </w:txbxContent>
                        </wps:txbx>
                        <wps:bodyPr rot="0" vert="horz" wrap="square" lIns="91440" tIns="45720" rIns="91440" bIns="45720" anchor="t" anchorCtr="0" upright="1">
                          <a:noAutofit/>
                        </wps:bodyPr>
                      </wps:wsp>
                      <wpg:grpSp>
                        <wpg:cNvPr id="10" name="Group 7190"/>
                        <wpg:cNvGrpSpPr>
                          <a:grpSpLocks/>
                        </wpg:cNvGrpSpPr>
                        <wpg:grpSpPr bwMode="auto">
                          <a:xfrm>
                            <a:off x="5257800" y="2276475"/>
                            <a:ext cx="190500" cy="166370"/>
                            <a:chOff x="6298" y="5431"/>
                            <a:chExt cx="300" cy="262"/>
                          </a:xfrm>
                        </wpg:grpSpPr>
                        <wps:wsp>
                          <wps:cNvPr id="11" name="Rectangle 7191"/>
                          <wps:cNvSpPr>
                            <a:spLocks noChangeArrowheads="1"/>
                          </wps:cNvSpPr>
                          <wps:spPr bwMode="auto">
                            <a:xfrm>
                              <a:off x="6298"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6" name="AutoShape 71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71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7" name="Rectangle 7198"/>
                        <wps:cNvSpPr>
                          <a:spLocks noChangeArrowheads="1"/>
                        </wps:cNvSpPr>
                        <wps:spPr bwMode="auto">
                          <a:xfrm>
                            <a:off x="2828925" y="12477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37C65C" w14:textId="77777777" w:rsidR="001F32CB" w:rsidRPr="002F612C" w:rsidRDefault="001F32CB" w:rsidP="00F726F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637" name="Rectangle 7199"/>
                        <wps:cNvSpPr>
                          <a:spLocks noChangeArrowheads="1"/>
                        </wps:cNvSpPr>
                        <wps:spPr bwMode="auto">
                          <a:xfrm>
                            <a:off x="2847975" y="65722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C1A0D8" w14:textId="77777777" w:rsidR="001F32CB" w:rsidRPr="002F612C" w:rsidRDefault="001F32CB" w:rsidP="00F726F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grpSp>
                        <wpg:cNvPr id="5638" name="Group 7194"/>
                        <wpg:cNvGrpSpPr>
                          <a:grpSpLocks/>
                        </wpg:cNvGrpSpPr>
                        <wpg:grpSpPr bwMode="auto">
                          <a:xfrm>
                            <a:off x="5057775" y="2867025"/>
                            <a:ext cx="190500" cy="166370"/>
                            <a:chOff x="6283" y="5431"/>
                            <a:chExt cx="300" cy="262"/>
                          </a:xfrm>
                        </wpg:grpSpPr>
                        <wps:wsp>
                          <wps:cNvPr id="5651" name="Rectangle 71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59" name="AutoShape 71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65" name="AutoShape 71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90" name="AutoShape 7202"/>
                        <wps:cNvCnPr>
                          <a:cxnSpLocks noChangeShapeType="1"/>
                        </wps:cNvCnPr>
                        <wps:spPr bwMode="auto">
                          <a:xfrm>
                            <a:off x="2828925" y="666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2" name="Rectangle 7203"/>
                        <wps:cNvSpPr>
                          <a:spLocks noChangeArrowheads="1"/>
                        </wps:cNvSpPr>
                        <wps:spPr bwMode="auto">
                          <a:xfrm>
                            <a:off x="2447925" y="17621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3" name="Rectangle 7204"/>
                        <wps:cNvSpPr>
                          <a:spLocks noChangeArrowheads="1"/>
                        </wps:cNvSpPr>
                        <wps:spPr bwMode="auto">
                          <a:xfrm>
                            <a:off x="3228975" y="1076325"/>
                            <a:ext cx="17468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5D446E1C"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RevisionDateTime</w:t>
                              </w:r>
                              <w:proofErr w:type="spellEnd"/>
                            </w:p>
                          </w:txbxContent>
                        </wps:txbx>
                        <wps:bodyPr rot="0" vert="horz" wrap="square" lIns="91440" tIns="45720" rIns="91440" bIns="45720" anchor="t" anchorCtr="0" upright="1">
                          <a:noAutofit/>
                        </wps:bodyPr>
                      </wps:wsp>
                      <wps:wsp>
                        <wps:cNvPr id="5727" name="Rectangle 7206"/>
                        <wps:cNvSpPr>
                          <a:spLocks noChangeArrowheads="1"/>
                        </wps:cNvSpPr>
                        <wps:spPr bwMode="auto">
                          <a:xfrm>
                            <a:off x="3228975" y="514350"/>
                            <a:ext cx="12763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5411ABD" w14:textId="77777777" w:rsidR="001F32CB" w:rsidRPr="0092092D" w:rsidRDefault="001F32CB" w:rsidP="00F726FE">
                              <w:pPr>
                                <w:spacing w:line="240" w:lineRule="auto"/>
                                <w:rPr>
                                  <w:szCs w:val="20"/>
                                </w:rPr>
                              </w:pPr>
                              <w:proofErr w:type="spellStart"/>
                              <w:proofErr w:type="gramStart"/>
                              <w:r>
                                <w:rPr>
                                  <w:rFonts w:cs="Arial"/>
                                  <w:bCs/>
                                  <w:szCs w:val="20"/>
                                </w:rPr>
                                <w:t>asram:</w:t>
                              </w:r>
                              <w:proofErr w:type="gramEnd"/>
                              <w:r>
                                <w:rPr>
                                  <w:rFonts w:cs="Arial"/>
                                  <w:bCs/>
                                  <w:szCs w:val="20"/>
                                </w:rPr>
                                <w:t>NameText</w:t>
                              </w:r>
                              <w:proofErr w:type="spellEnd"/>
                            </w:p>
                          </w:txbxContent>
                        </wps:txbx>
                        <wps:bodyPr rot="0" vert="horz" wrap="square" lIns="91440" tIns="45720" rIns="91440" bIns="45720" anchor="t" anchorCtr="0" upright="1">
                          <a:noAutofit/>
                        </wps:bodyPr>
                      </wps:wsp>
                      <wps:wsp>
                        <wps:cNvPr id="5772" name="Rectangle 7207"/>
                        <wps:cNvSpPr>
                          <a:spLocks noChangeArrowheads="1"/>
                        </wps:cNvSpPr>
                        <wps:spPr bwMode="auto">
                          <a:xfrm>
                            <a:off x="3228975" y="1647825"/>
                            <a:ext cx="1926590" cy="34480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4DAB9415"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SubmissionDateTime</w:t>
                              </w:r>
                              <w:proofErr w:type="spellEnd"/>
                            </w:p>
                          </w:txbxContent>
                        </wps:txbx>
                        <wps:bodyPr rot="0" vert="horz" wrap="square" lIns="91440" tIns="45720" rIns="91440" bIns="45720" anchor="t" anchorCtr="0" upright="1">
                          <a:noAutofit/>
                        </wps:bodyPr>
                      </wps:wsp>
                      <wps:wsp>
                        <wps:cNvPr id="5798" name="AutoShape 7208"/>
                        <wps:cNvCnPr>
                          <a:cxnSpLocks noChangeShapeType="1"/>
                        </wps:cNvCnPr>
                        <wps:spPr bwMode="auto">
                          <a:xfrm>
                            <a:off x="2828925" y="142875"/>
                            <a:ext cx="9526" cy="28295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9" name="Rectangle 7200"/>
                        <wps:cNvSpPr>
                          <a:spLocks noChangeArrowheads="1"/>
                        </wps:cNvSpPr>
                        <wps:spPr bwMode="auto">
                          <a:xfrm>
                            <a:off x="3228975" y="2771775"/>
                            <a:ext cx="1823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4A5CD826"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SenderCITradeParty</w:t>
                              </w:r>
                              <w:proofErr w:type="spellEnd"/>
                            </w:p>
                          </w:txbxContent>
                        </wps:txbx>
                        <wps:bodyPr rot="0" vert="horz" wrap="square" lIns="91440" tIns="45720" rIns="91440" bIns="45720" anchor="t" anchorCtr="0" upright="1">
                          <a:noAutofit/>
                        </wps:bodyPr>
                      </wps:wsp>
                      <wps:wsp>
                        <wps:cNvPr id="6014" name="AutoShape 7201"/>
                        <wps:cNvCnPr>
                          <a:cxnSpLocks noChangeShapeType="1"/>
                        </wps:cNvCnPr>
                        <wps:spPr bwMode="auto">
                          <a:xfrm>
                            <a:off x="2828925" y="29718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0" name="AutoShape 7212"/>
                        <wps:cNvCnPr>
                          <a:cxnSpLocks noChangeShapeType="1"/>
                        </wps:cNvCnPr>
                        <wps:spPr bwMode="auto">
                          <a:xfrm>
                            <a:off x="2847975" y="12477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1" name="Rechteck 6021"/>
                        <wps:cNvSpPr>
                          <a:spLocks noChangeArrowheads="1"/>
                        </wps:cNvSpPr>
                        <wps:spPr bwMode="auto">
                          <a:xfrm>
                            <a:off x="0" y="168592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DD0092"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27" name="AutoShape 7205"/>
                        <wps:cNvCnPr>
                          <a:cxnSpLocks noChangeShapeType="1"/>
                        </wps:cNvCnPr>
                        <wps:spPr bwMode="auto">
                          <a:xfrm>
                            <a:off x="2438400" y="183832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8" name="AutoShape 7209"/>
                        <wps:cNvCnPr>
                          <a:cxnSpLocks noChangeShapeType="1"/>
                        </wps:cNvCnPr>
                        <wps:spPr bwMode="auto">
                          <a:xfrm>
                            <a:off x="2838450" y="18383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9" name="Rectangle 7210"/>
                        <wps:cNvSpPr>
                          <a:spLocks noChangeArrowheads="1"/>
                        </wps:cNvSpPr>
                        <wps:spPr bwMode="auto">
                          <a:xfrm>
                            <a:off x="3248025" y="2190750"/>
                            <a:ext cx="20053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476BC7EA" w14:textId="77777777" w:rsidR="001F32CB" w:rsidRPr="0092092D" w:rsidRDefault="001F32CB" w:rsidP="00F726FE">
                              <w:pPr>
                                <w:spacing w:line="240" w:lineRule="auto"/>
                              </w:pPr>
                              <w:proofErr w:type="spellStart"/>
                              <w:proofErr w:type="gramStart"/>
                              <w:r w:rsidRPr="00546332">
                                <w:rPr>
                                  <w:rFonts w:cs="Arial"/>
                                  <w:bCs/>
                                  <w:szCs w:val="20"/>
                                </w:rPr>
                                <w:t>asram:</w:t>
                              </w:r>
                              <w:proofErr w:type="gramEnd"/>
                              <w:r w:rsidRPr="00546332">
                                <w:rPr>
                                  <w:rFonts w:cs="Arial"/>
                                  <w:bCs/>
                                  <w:szCs w:val="20"/>
                                </w:rPr>
                                <w:t>RecipientCITradeParty</w:t>
                              </w:r>
                              <w:proofErr w:type="spellEnd"/>
                            </w:p>
                          </w:txbxContent>
                        </wps:txbx>
                        <wps:bodyPr rot="0" vert="horz" wrap="square" lIns="91440" tIns="45720" rIns="91440" bIns="45720" anchor="t" anchorCtr="0" upright="1">
                          <a:noAutofit/>
                        </wps:bodyPr>
                      </wps:wsp>
                      <wps:wsp>
                        <wps:cNvPr id="6030" name="AutoShape 7211"/>
                        <wps:cNvCnPr>
                          <a:cxnSpLocks noChangeShapeType="1"/>
                        </wps:cNvCnPr>
                        <wps:spPr bwMode="auto">
                          <a:xfrm>
                            <a:off x="2847975" y="23622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0" name="AutoShape 7213"/>
                        <wps:cNvCnPr>
                          <a:cxnSpLocks noChangeShapeType="1"/>
                        </wps:cNvCnPr>
                        <wps:spPr bwMode="auto">
                          <a:xfrm>
                            <a:off x="2590800" y="184785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1" name="Rechteck 6041"/>
                        <wps:cNvSpPr>
                          <a:spLocks noChangeArrowheads="1"/>
                        </wps:cNvSpPr>
                        <wps:spPr bwMode="auto">
                          <a:xfrm>
                            <a:off x="2990850" y="18573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E144E9"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57" name="Rechteck 6057"/>
                        <wps:cNvSpPr>
                          <a:spLocks noChangeArrowheads="1"/>
                        </wps:cNvSpPr>
                        <wps:spPr bwMode="auto">
                          <a:xfrm>
                            <a:off x="3019425" y="2400300"/>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1D5D83"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59" name="Rechteck 6059"/>
                        <wps:cNvSpPr>
                          <a:spLocks noChangeArrowheads="1"/>
                        </wps:cNvSpPr>
                        <wps:spPr bwMode="auto">
                          <a:xfrm>
                            <a:off x="2990850" y="3000375"/>
                            <a:ext cx="22669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992D47"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68" name="Rectangle 7206"/>
                        <wps:cNvSpPr>
                          <a:spLocks noChangeArrowheads="1"/>
                        </wps:cNvSpPr>
                        <wps:spPr bwMode="auto">
                          <a:xfrm>
                            <a:off x="3248025" y="0"/>
                            <a:ext cx="1592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2D6AC999" w14:textId="77777777" w:rsidR="001F32CB" w:rsidRPr="0092092D" w:rsidRDefault="001F32CB" w:rsidP="00F726FE">
                              <w:pPr>
                                <w:spacing w:line="240" w:lineRule="auto"/>
                                <w:rPr>
                                  <w:szCs w:val="20"/>
                                </w:rPr>
                              </w:pPr>
                              <w:proofErr w:type="spellStart"/>
                              <w:proofErr w:type="gramStart"/>
                              <w:r w:rsidRPr="00546332">
                                <w:rPr>
                                  <w:rFonts w:cs="Arial"/>
                                  <w:bCs/>
                                  <w:szCs w:val="20"/>
                                </w:rPr>
                                <w:t>asram:</w:t>
                              </w:r>
                              <w:proofErr w:type="gramEnd"/>
                              <w:r w:rsidRPr="00546332">
                                <w:rPr>
                                  <w:rFonts w:cs="Arial"/>
                                  <w:bCs/>
                                  <w:szCs w:val="20"/>
                                </w:rPr>
                                <w:t>IssueDateTime</w:t>
                              </w:r>
                              <w:proofErr w:type="spellEnd"/>
                            </w:p>
                          </w:txbxContent>
                        </wps:txbx>
                        <wps:bodyPr rot="0" vert="horz" wrap="square" lIns="91440" tIns="45720" rIns="91440" bIns="45720" anchor="t" anchorCtr="0" upright="1">
                          <a:noAutofit/>
                        </wps:bodyPr>
                      </wps:wsp>
                      <wps:wsp>
                        <wps:cNvPr id="6069" name="Rectangle 7199"/>
                        <wps:cNvSpPr>
                          <a:spLocks noChangeArrowheads="1"/>
                        </wps:cNvSpPr>
                        <wps:spPr bwMode="auto">
                          <a:xfrm>
                            <a:off x="2847975" y="238125"/>
                            <a:ext cx="466725" cy="293370"/>
                          </a:xfrm>
                          <a:prstGeom prst="rect">
                            <a:avLst/>
                          </a:prstGeom>
                          <a:noFill/>
                          <a:ln>
                            <a:noFill/>
                          </a:ln>
                          <a:extLst/>
                        </wps:spPr>
                        <wps:txbx>
                          <w:txbxContent>
                            <w:p w14:paraId="382EB318" w14:textId="77777777" w:rsidR="001F32CB" w:rsidRPr="002F612C" w:rsidRDefault="001F32CB" w:rsidP="00F726F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52" name="AutoShape 7202"/>
                        <wps:cNvCnPr>
                          <a:cxnSpLocks noChangeShapeType="1"/>
                        </wps:cNvCnPr>
                        <wps:spPr bwMode="auto">
                          <a:xfrm>
                            <a:off x="283845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3" o:spid="_x0000_s1119" style="width:424.8pt;height:245.4pt;mso-position-horizontal-relative:char;mso-position-vertical-relative:line" coordsize="54483,32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">
                <v:rect id="Rectangle 7189" o:spid="_x0000_s1120" style="position:absolute;left:2476;top:16478;width:218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hpZcMA&#10;AADaAAAADwAAAGRycy9kb3ducmV2LnhtbESPQWvCQBSE70L/w/IEb7pRpNSYTSgpgvRQqAq9vmaf&#10;2dDs25Bdk9Rf3y0Uehxm5hsmKybbioF63zhWsF4lIIgrpxuuFVzOh+UTCB+QNbaOScE3eSjyh1mG&#10;qXYjv9NwCrWIEPYpKjAhdKmUvjJk0a9cRxy9q+sthij7Wuoexwi3rdwkyaO02HBcMNhRaaj6Ot2s&#10;gpfbhzncnfGvb9Tc9Se6crc5KrWYT897EIGm8B/+ax+1gi38Xok3QO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hpZcMAAADaAAAADwAAAAAAAAAAAAAAAACYAgAAZHJzL2Rv&#10;d25yZXYueG1sUEsFBgAAAAAEAAQA9QAAAIgDAAAAAA==&#10;" fillcolor="#8db3e2" strokeweight="2pt">
                  <v:textbox>
                    <w:txbxContent>
                      <w:p w14:paraId="4B178435" w14:textId="45BF085D" w:rsidR="001F32CB" w:rsidRPr="00DC1BA2" w:rsidRDefault="001F32CB" w:rsidP="00F726FE">
                        <w:pPr>
                          <w:rPr>
                            <w:szCs w:val="20"/>
                          </w:rPr>
                        </w:pPr>
                        <w:proofErr w:type="spellStart"/>
                        <w:proofErr w:type="gramStart"/>
                        <w:r w:rsidRPr="00F726FE">
                          <w:rPr>
                            <w:rFonts w:cs="Arial"/>
                            <w:b/>
                            <w:bCs/>
                            <w:szCs w:val="20"/>
                          </w:rPr>
                          <w:t>as:</w:t>
                        </w:r>
                        <w:proofErr w:type="gramEnd"/>
                        <w:r w:rsidRPr="00F726FE">
                          <w:rPr>
                            <w:rFonts w:cs="Arial"/>
                            <w:b/>
                            <w:bCs/>
                            <w:szCs w:val="20"/>
                          </w:rPr>
                          <w:t>CIRAExchangedDocument</w:t>
                        </w:r>
                        <w:proofErr w:type="spellEnd"/>
                      </w:p>
                    </w:txbxContent>
                  </v:textbox>
                </v:rect>
                <v:group id="Group 7190" o:spid="_x0000_s1121" style="position:absolute;left:52578;top:22764;width:1905;height:1664" coordorigin="6298,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Rectangle 7191" o:spid="_x0000_s1122" style="position:absolute;left:6298;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l9MEA&#10;AADbAAAADwAAAGRycy9kb3ducmV2LnhtbERPW2vCMBR+H/gfwhF8m2kFp3TGIsJQkMG87P3QnLVl&#10;zUmXpJrt1y+DgW/n47ueVRlNJ67kfGtZQT7NQBBXVrdcK7icXx6XIHxA1thZJgXf5KFcjx5WWGh7&#10;4yNdT6EWKYR9gQqaEPpCSl81ZNBPbU+cuA/rDIYEXS21w1sKN52cZdmTNNhyamiwp21D1edpMAr6&#10;1/mwW3wd3M/7cnir8BBtmEWlJuO4eQYRKIa7+N+912l+Dn+/p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RJfTBAAAA2wAAAA8AAAAAAAAAAAAAAAAAmAIAAGRycy9kb3du&#10;cmV2LnhtbFBLBQYAAAAABAAEAPUAAACGAwAAAAA=&#10;" strokeweight="2pt"/>
                  <v:shape id="AutoShape 7192" o:spid="_x0000_s112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eWcr4AAADbAAAADwAAAGRycy9kb3ducmV2LnhtbERPTYvCMBC9C/sfwizsTVMX0VKbiiws&#10;eK2K56EZ22IzqU1qs/9+Iwje5vE+J98F04kHDa61rGC5SEAQV1a3XCs4n37nKQjnkTV2lknBHznY&#10;FR+zHDNtJy7pcfS1iCHsMlTQeN9nUrqqIYNuYXviyF3tYNBHONRSDzjFcNPJ7yRZS4Mtx4YGe/pp&#10;qLodR6OgLO/1ZXRh2qfXsFmd9cok40Gpr8+w34LwFPxb/HIfdJy/hucv8QBZ/A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l5ZyvgAAANsAAAAPAAAAAAAAAAAAAAAAAKEC&#10;AABkcnMvZG93bnJldi54bWxQSwUGAAAAAAQABAD5AAAAjAMAAAAA&#10;" strokeweight="1.25pt"/>
                  <v:shape id="AutoShape 7193" o:spid="_x0000_s112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Mh6sYAAADbAAAADwAAAGRycy9kb3ducmV2LnhtbESPT2vCQBTE74LfYXkFb7pRaCipq0ht&#10;oQcrxD+H3p7ZZxLMvg3ZNUn99K5Q8DjMzG+Y+bI3lWipcaVlBdNJBII4s7rkXMFh/zV+A+E8ssbK&#10;Min4IwfLxXAwx0TbjlNqdz4XAcIuQQWF93UipcsKMugmtiYO3tk2Bn2QTS51g12Am0rOoiiWBksO&#10;CwXW9FFQdtldjYLXa3f6jaecrn4+18f01mbby3Gj1OilX72D8NT7Z/i//a0VzGJ4fAk/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zIerGAAAA2wAAAA8AAAAAAAAA&#10;AAAAAAAAoQIAAGRycy9kb3ducmV2LnhtbFBLBQYAAAAABAAEAPkAAACUAwAAAAA=&#10;" strokeweight="1.25pt"/>
                </v:group>
                <v:rect id="Rectangle 7198" o:spid="_x0000_s1125" style="position:absolute;left:28289;top:12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78QA&#10;AADbAAAADwAAAGRycy9kb3ducmV2LnhtbESPT2sCMRTE74LfIbxCbzWpbbe6bpRSEAqth66C18fm&#10;7R/cvKybqOu3N4WCx2FmfsNkq8G24ky9bxxreJ4oEMSFMw1XGnbb9dMMhA/IBlvHpOFKHlbL8SjD&#10;1LgL/9I5D5WIEPYpaqhD6FIpfVGTRT9xHXH0StdbDFH2lTQ9XiLctnKqVCItNhwXauzos6bikJ+s&#10;BkxezXFTvvxsv08JzqtBrd/2SuvHh+FjASLQEO7h//aX0TB9h78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ye/EAAAA2wAAAA8AAAAAAAAAAAAAAAAAmAIAAGRycy9k&#10;b3ducmV2LnhtbFBLBQYAAAAABAAEAPUAAACJAwAAAAA=&#10;" stroked="f">
                  <v:textbox>
                    <w:txbxContent>
                      <w:p w14:paraId="6037C65C" w14:textId="77777777" w:rsidR="001F32CB" w:rsidRPr="002F612C" w:rsidRDefault="001F32CB" w:rsidP="00F726FE">
                        <w:pPr>
                          <w:rPr>
                            <w:rFonts w:cs="Arial"/>
                            <w:b/>
                            <w:sz w:val="24"/>
                            <w:szCs w:val="24"/>
                            <w:lang w:val="de-DE"/>
                          </w:rPr>
                        </w:pPr>
                        <w:r>
                          <w:rPr>
                            <w:rFonts w:cs="Arial"/>
                            <w:b/>
                            <w:sz w:val="24"/>
                            <w:szCs w:val="24"/>
                            <w:lang w:val="de-DE"/>
                          </w:rPr>
                          <w:t>0..1</w:t>
                        </w:r>
                      </w:p>
                    </w:txbxContent>
                  </v:textbox>
                </v:rect>
                <v:rect id="Rectangle 7199" o:spid="_x0000_s1126" style="position:absolute;left:28479;top:6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Pr8MUA&#10;AADdAAAADwAAAGRycy9kb3ducmV2LnhtbESPQWvCQBSE70L/w/IKvdVda402dRURhIJ6MApeH9ln&#10;Esy+TbOrpv/eFQoeh5n5hpnOO1uLK7W+cqxh0FcgiHNnKi40HPar9wkIH5AN1o5Jwx95mM9eelNM&#10;jbvxjq5ZKESEsE9RQxlCk0rp85Is+r5riKN3cq3FEGVbSNPiLcJtLT+USqTFiuNCiQ0tS8rP2cVq&#10;wOTT/G5Pw81+fUnwq+jUanRUWr+9dotvEIG68Az/t3+MhlEyHMPjTX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vwxQAAAN0AAAAPAAAAAAAAAAAAAAAAAJgCAABkcnMv&#10;ZG93bnJldi54bWxQSwUGAAAAAAQABAD1AAAAigMAAAAA&#10;" stroked="f">
                  <v:textbox>
                    <w:txbxContent>
                      <w:p w14:paraId="56C1A0D8" w14:textId="77777777" w:rsidR="001F32CB" w:rsidRPr="002F612C" w:rsidRDefault="001F32CB" w:rsidP="00F726FE">
                        <w:pPr>
                          <w:rPr>
                            <w:rFonts w:cs="Arial"/>
                            <w:b/>
                            <w:sz w:val="24"/>
                            <w:szCs w:val="24"/>
                            <w:lang w:val="de-DE"/>
                          </w:rPr>
                        </w:pPr>
                        <w:r>
                          <w:rPr>
                            <w:rFonts w:cs="Arial"/>
                            <w:b/>
                            <w:sz w:val="24"/>
                            <w:szCs w:val="24"/>
                            <w:lang w:val="de-DE"/>
                          </w:rPr>
                          <w:t>0..1</w:t>
                        </w:r>
                      </w:p>
                    </w:txbxContent>
                  </v:textbox>
                </v:rect>
                <v:group id="Group 7194" o:spid="_x0000_s1127" style="position:absolute;left:50577;top:2867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4RqsQAAADdAAAADwAAAGRycy9kb3ducmV2LnhtbERPTWvCQBC9F/oflil4&#10;q5soEUldRcSKh1BoIkhvQ3ZMgtnZkN0m8d+7h0KPj/e92U2mFQP1rrGsIJ5HIIhLqxuuFFyKz/c1&#10;COeRNbaWScGDHOy2ry8bTLUd+ZuG3FcihLBLUUHtfZdK6cqaDLq57YgDd7O9QR9gX0nd4xjCTSsX&#10;UbSSBhsODTV2dKipvOe/RsFpxHG/jI9Ddr8dHj9F8nXNYlJq9jbtP0B4mvy/+M991gqS1TLMDW/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4RqsQAAADdAAAA&#10;DwAAAAAAAAAAAAAAAACqAgAAZHJzL2Rvd25yZXYueG1sUEsFBgAAAAAEAAQA+gAAAJsDAAAAAA==&#10;">
                  <v:rect id="Rectangle 7195" o:spid="_x0000_s112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Wj1MUA&#10;AADdAAAADwAAAGRycy9kb3ducmV2LnhtbESPQWsCMRSE7wX/Q3hCbzWrsFa2RhFBFKTQqr0/Nq+7&#10;Szcva5LVtL++EQSPw8x8w8yX0bTiQs43lhWMRxkI4tLqhisFp+PmZQbCB2SNrWVS8EselovB0xwL&#10;ba/8SZdDqESCsC9QQR1CV0jpy5oM+pHtiJP3bZ3BkKSrpHZ4TXDTykmWTaXBhtNCjR2tayp/Dr1R&#10;0L3n/fb1vHd/X7P+o8R9tGESlXoextUbiEAxPML39k4ryKf5GG5v0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BaPUxQAAAN0AAAAPAAAAAAAAAAAAAAAAAJgCAABkcnMv&#10;ZG93bnJldi54bWxQSwUGAAAAAAQABAD1AAAAigMAAAAA&#10;" strokeweight="2pt"/>
                  <v:shape id="AutoShape 7196" o:spid="_x0000_s112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o5esIAAADdAAAADwAAAGRycy9kb3ducmV2LnhtbESPT4vCMBTE74LfITxhb5q6+LcaRRYW&#10;vFbF86N5tsXmpTapzX77jSB4HGbmN8x2H0wtntS6yrKC6SQBQZxbXXGh4HL+Ha9AOI+ssbZMCv7I&#10;wX43HGwx1bbnjJ4nX4gIYZeigtL7JpXS5SUZdBPbEEfvZluDPsq2kLrFPsJNLb+TZCENVhwXSmzo&#10;p6T8fuqMgix7FNfOhf6wuoXl7KJnJumOSn2NwmEDwlPwn/C7fdQK5ov5Gl5v4hOQu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o5esIAAADdAAAADwAAAAAAAAAAAAAA&#10;AAChAgAAZHJzL2Rvd25yZXYueG1sUEsFBgAAAAAEAAQA+QAAAJADAAAAAA==&#10;" strokeweight="1.25pt"/>
                  <v:shape id="AutoShape 7197" o:spid="_x0000_s113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EnTMcAAADdAAAADwAAAGRycy9kb3ducmV2LnhtbESPT2vCQBTE7wW/w/IEb3VjwVCiq4hW&#10;8GAL8c/B2zP7TILZtyG7Jmk/fbdQ8DjM/GaY+bI3lWipcaVlBZNxBII4s7rkXMHpuH19B+E8ssbK&#10;Min4JgfLxeBljom2HafUHnwuQgm7BBUU3teJlC4ryKAb25o4eDfbGPRBNrnUDXah3FTyLYpiabDk&#10;sFBgTeuCsvvhYRRMH931Ek84XX1+bM7pT5t93c97pUbDfjUD4an3z/A/vdOBi+Mp/L0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0SdMxwAAAN0AAAAPAAAAAAAA&#10;AAAAAAAAAKECAABkcnMvZG93bnJldi54bWxQSwUGAAAAAAQABAD5AAAAlQMAAAAA&#10;" strokeweight="1.25pt"/>
                </v:group>
                <v:shape id="AutoShape 7202" o:spid="_x0000_s1131" type="#_x0000_t32" style="position:absolute;left:28289;top:666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SHHsQAAADdAAAADwAAAGRycy9kb3ducmV2LnhtbERPy2rCQBTdF/yH4Qrd6cQSU42OUgqh&#10;UmjFB7q9ZK5JMHMnZKZJ+vedhdDl4bzX28HUoqPWVZYVzKYRCOLc6ooLBedTNlmAcB5ZY22ZFPyS&#10;g+1m9LTGVNueD9QdfSFCCLsUFZTeN6mULi/JoJvahjhwN9sa9AG2hdQt9iHc1PIlihJpsOLQUGJD&#10;7yXl9+OPUdDtL9+vWdN97H1xiQ+f8fKK5kup5/HwtgLhafD/4od7pxXMk2XYH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pIcexAAAAN0AAAAPAAAAAAAAAAAA&#10;AAAAAKECAABkcnMvZG93bnJldi54bWxQSwUGAAAAAAQABAD5AAAAkgMAAAAA&#10;" strokeweight="2pt"/>
                <v:rect id="Rectangle 7203" o:spid="_x0000_s1132" style="position:absolute;left:24479;top:17621;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UdI8UA&#10;AADdAAAADwAAAGRycy9kb3ducmV2LnhtbESP3WoCMRSE7wu+QziCdzXrgj+sRhGhtCCF1ur9YXPc&#10;XdycbJOsxj69KRR6OczMN8xqE00rruR8Y1nBZJyBIC6tbrhScPx6eV6A8AFZY2uZFNzJw2Y9eFph&#10;oe2NP+l6CJVIEPYFKqhD6AopfVmTQT+2HXHyztYZDEm6SmqHtwQ3rcyzbCYNNpwWauxoV1N5OfRG&#10;Qfc+7V/n33v3c1r0HyXuow15VGo0jNsliEAx/If/2m9awXSe5fD7Jj0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hR0jxQAAAN0AAAAPAAAAAAAAAAAAAAAAAJgCAABkcnMv&#10;ZG93bnJldi54bWxQSwUGAAAAAAQABAD1AAAAigMAAAAA&#10;" strokeweight="2pt"/>
                <v:rect id="Rectangle 7204" o:spid="_x0000_s1133" style="position:absolute;left:32289;top:10763;width:174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G8MYA&#10;AADdAAAADwAAAGRycy9kb3ducmV2LnhtbESPT2sCMRDF7wW/QxjBi9Ts2j+WrVHEUiyeutvS87CZ&#10;7i5uJksSNX77RhB6fLx5vzdvuY6mFydyvrOsIJ9lIIhrqztuFHx/vd+/gPABWWNvmRRcyMN6Nbpb&#10;YqHtmUs6VaERCcK+QAVtCEMhpa9bMuhndiBO3q91BkOSrpHa4TnBTS/nWfYsDXacGlocaNtSfaiO&#10;Jr2Rx/Kn2k0vdm/fyi7X7vEzLpSajOPmFUSgGP6Pb+kPreBpkT/A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aG8MYAAADdAAAADwAAAAAAAAAAAAAAAACYAgAAZHJz&#10;L2Rvd25yZXYueG1sUEsFBgAAAAAEAAQA9QAAAIsDAAAAAA==&#10;" filled="f" fillcolor="#8db3e2" strokeweight="2pt">
                  <v:textbox>
                    <w:txbxContent>
                      <w:p w14:paraId="5D446E1C"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RevisionDateTime</w:t>
                        </w:r>
                        <w:proofErr w:type="spellEnd"/>
                      </w:p>
                    </w:txbxContent>
                  </v:textbox>
                </v:rect>
                <v:rect id="Rectangle 7206" o:spid="_x0000_s1134" style="position:absolute;left:32289;top:5143;width:127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KTsYA&#10;AADdAAAADwAAAGRycy9kb3ducmV2LnhtbESPwWrDMBBE74X+g9hALyWRHdI6OFFCaSktPcVuyHmx&#10;NraJtTKSmih/HxUKPQ6z82ZnvY1mEGdyvresIJ9lIIgbq3tuFey/36dLED4gaxwsk4Iredhu7u/W&#10;WGp74YrOdWhFgrAvUUEXwlhK6ZuODPqZHYmTd7TOYEjStVI7vCS4GeQ8y56lwZ5TQ4cjvXbUnOof&#10;k97IY3WoPx6v9su+VX2u3WIXC6UeJvFlBSJQDP/Hf+lPreCpmBfwuyY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FKTsYAAADdAAAADwAAAAAAAAAAAAAAAACYAgAAZHJz&#10;L2Rvd25yZXYueG1sUEsFBgAAAAAEAAQA9QAAAIsDAAAAAA==&#10;" filled="f" fillcolor="#8db3e2" strokeweight="2pt">
                  <v:textbox>
                    <w:txbxContent>
                      <w:p w14:paraId="25411ABD" w14:textId="77777777" w:rsidR="001F32CB" w:rsidRPr="0092092D" w:rsidRDefault="001F32CB" w:rsidP="00F726FE">
                        <w:pPr>
                          <w:spacing w:line="240" w:lineRule="auto"/>
                          <w:rPr>
                            <w:szCs w:val="20"/>
                          </w:rPr>
                        </w:pPr>
                        <w:proofErr w:type="spellStart"/>
                        <w:proofErr w:type="gramStart"/>
                        <w:r>
                          <w:rPr>
                            <w:rFonts w:cs="Arial"/>
                            <w:bCs/>
                            <w:szCs w:val="20"/>
                          </w:rPr>
                          <w:t>asram:</w:t>
                        </w:r>
                        <w:proofErr w:type="gramEnd"/>
                        <w:r>
                          <w:rPr>
                            <w:rFonts w:cs="Arial"/>
                            <w:bCs/>
                            <w:szCs w:val="20"/>
                          </w:rPr>
                          <w:t>NameText</w:t>
                        </w:r>
                        <w:proofErr w:type="spellEnd"/>
                      </w:p>
                    </w:txbxContent>
                  </v:textbox>
                </v:rect>
                <v:rect id="Rectangle 7207" o:spid="_x0000_s1135" style="position:absolute;left:32289;top:16478;width:192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XGy8YA&#10;AADdAAAADwAAAGRycy9kb3ducmV2LnhtbESPwWrDMBBE74X+g9hALyWRHdI6OFFCaSktPcVuyHmx&#10;NraJtTKSmih/HxUKPQ6z82ZnvY1mEGdyvresIJ9lIIgbq3tuFey/36dLED4gaxwsk4Iredhu7u/W&#10;WGp74YrOdWhFgrAvUUEXwlhK6ZuODPqZHYmTd7TOYEjStVI7vCS4GeQ8y56lwZ5TQ4cjvXbUnOof&#10;k97IY3WoPx6v9su+VX2u3WIXC6UeJvFlBSJQDP/Hf+lPreCpKObwuyY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XGy8YAAADdAAAADwAAAAAAAAAAAAAAAACYAgAAZHJz&#10;L2Rvd25yZXYueG1sUEsFBgAAAAAEAAQA9QAAAIsDAAAAAA==&#10;" filled="f" fillcolor="#8db3e2" strokeweight="2pt">
                  <v:textbox>
                    <w:txbxContent>
                      <w:p w14:paraId="4DAB9415"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SubmissionDateTime</w:t>
                        </w:r>
                        <w:proofErr w:type="spellEnd"/>
                      </w:p>
                    </w:txbxContent>
                  </v:textbox>
                </v:rect>
                <v:shape id="AutoShape 7208" o:spid="_x0000_s1136" type="#_x0000_t32" style="position:absolute;left:28289;top:1428;width:95;height:282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OEhcQAAADdAAAADwAAAGRycy9kb3ducmV2LnhtbERPy2rCQBTdF/yH4Qrd1YklGo2OUgqh&#10;UmjFB7q9ZK5JMHMnZKZJ+vedhdDl4bzX28HUoqPWVZYVTCcRCOLc6ooLBedT9rIA4TyyxtoyKfgl&#10;B9vN6GmNqbY9H6g7+kKEEHYpKii9b1IpXV6SQTexDXHgbrY16ANsC6lb7EO4qeVrFM2lwYpDQ4kN&#10;vZeU348/RkG3v3wnWdN97H1xiQ+f8fKK5kup5/HwtgLhafD/4od7pxXMkmWYG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M4SFxAAAAN0AAAAPAAAAAAAAAAAA&#10;AAAAAKECAABkcnMvZG93bnJldi54bWxQSwUGAAAAAAQABAD5AAAAkgMAAAAA&#10;" strokeweight="2pt"/>
                <v:rect id="Rectangle 7200" o:spid="_x0000_s1137" style="position:absolute;left:32289;top:27717;width:182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yQMYA&#10;AADdAAAADwAAAGRycy9kb3ducmV2LnhtbESPQWsCMRCF7wX/Q5iCl6LZLa3W1ShSEUtP3W3pediM&#10;u0s3kyWJGv99IxR6fLx535u32kTTizM531lWkE8zEMS11R03Cr4+95MXED4ga+wtk4IredisR3cr&#10;LLS9cEnnKjQiQdgXqKANYSik9HVLBv3UDsTJO1pnMCTpGqkdXhLc9PIxy2bSYMepocWBXluqf6qT&#10;SW/ksfyuDg9X+253ZZdr9/QR50qN7+N2CSJQDP/Hf+k3reB5vlj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2yQMYAAADdAAAADwAAAAAAAAAAAAAAAACYAgAAZHJz&#10;L2Rvd25yZXYueG1sUEsFBgAAAAAEAAQA9QAAAIsDAAAAAA==&#10;" filled="f" fillcolor="#8db3e2" strokeweight="2pt">
                  <v:textbox>
                    <w:txbxContent>
                      <w:p w14:paraId="4A5CD826" w14:textId="77777777" w:rsidR="001F32CB" w:rsidRPr="00546332" w:rsidRDefault="001F32CB" w:rsidP="00F726FE">
                        <w:proofErr w:type="spellStart"/>
                        <w:proofErr w:type="gramStart"/>
                        <w:r w:rsidRPr="00546332">
                          <w:rPr>
                            <w:rFonts w:cs="Arial"/>
                            <w:bCs/>
                            <w:szCs w:val="20"/>
                          </w:rPr>
                          <w:t>asram:</w:t>
                        </w:r>
                        <w:proofErr w:type="gramEnd"/>
                        <w:r w:rsidRPr="00546332">
                          <w:rPr>
                            <w:rFonts w:cs="Arial"/>
                            <w:bCs/>
                            <w:szCs w:val="20"/>
                          </w:rPr>
                          <w:t>SenderCITradeParty</w:t>
                        </w:r>
                        <w:proofErr w:type="spellEnd"/>
                      </w:p>
                    </w:txbxContent>
                  </v:textbox>
                </v:rect>
                <v:shape id="AutoShape 7201" o:spid="_x0000_s1138" type="#_x0000_t32" style="position:absolute;left:28289;top:2971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09rsUAAADdAAAADwAAAGRycy9kb3ducmV2LnhtbESP3YrCMBSE7xd8h3AE79ZUKbpWo4gg&#10;yoIr/qC3h+bYFpuT0sTafXuzIOzlMDPfMLNFa0rRUO0KywoG/QgEcWp1wZmC82n9+QXCeWSNpWVS&#10;8EsOFvPOxwwTbZ98oOboMxEg7BJUkHtfJVK6NCeDrm8r4uDdbG3QB1lnUtf4DHBTymEUjaTBgsNC&#10;jhWtckrvx4dR0OwvP+N11Wz2PrvEh+94ckWzU6rXbZdTEJ5a/x9+t7dawSgaxPD3JjwBOX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09rsUAAADdAAAADwAAAAAAAAAA&#10;AAAAAAChAgAAZHJzL2Rvd25yZXYueG1sUEsFBgAAAAAEAAQA+QAAAJMDAAAAAA==&#10;" strokeweight="2pt"/>
                <v:shape id="AutoShape 7212" o:spid="_x0000_s1139" type="#_x0000_t32" style="position:absolute;left:28479;top:12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rxEMEAAADdAAAADwAAAGRycy9kb3ducmV2LnhtbERPy4rCMBTdC/5DuII7TRVxtBpFBmRE&#10;cMQHur0017bY3JQm1vr3ZiG4PJz3fNmYQtRUudyygkE/AkGcWJ1zquB8WvcmIJxH1lhYJgUvcrBc&#10;tFtzjLV98oHqo09FCGEXo4LM+zKW0iUZGXR9WxIH7mYrgz7AKpW6wmcIN4UcRtFYGsw5NGRY0m9G&#10;yf34MArq/eX/Z13Wf3ufXkaH7Wh6RbNTqttpVjMQnhr/FX/cG61gHA3D/vAmPAG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OvEQwQAAAN0AAAAPAAAAAAAAAAAAAAAA&#10;AKECAABkcnMvZG93bnJldi54bWxQSwUGAAAAAAQABAD5AAAAjwMAAAAA&#10;" strokeweight="2pt"/>
                <v:rect id="Rechteck 6021" o:spid="_x0000_s1140" style="position:absolute;top:16859;width:22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gHPsUA&#10;AADdAAAADwAAAGRycy9kb3ducmV2LnhtbESPQYvCMBSE7wv+h/AEL4umepClGkUE2SKCWHc9P5pn&#10;W2xeapNt6783grDHYWa+YZbr3lSipcaVlhVMJxEI4szqknMFP+fd+AuE88gaK8uk4EEO1qvBxxJj&#10;bTs+UZv6XAQIuxgVFN7XsZQuK8igm9iaOHhX2xj0QTa51A12AW4qOYuiuTRYclgosKZtQdkt/TMK&#10;uuzYXs6Hb3n8vCSW78l9m/7ulRoN+80ChKfe/4ff7UQrmEez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c+xQAAAN0AAAAPAAAAAAAAAAAAAAAAAJgCAABkcnMv&#10;ZG93bnJldi54bWxQSwUGAAAAAAQABAD1AAAAigMAAAAA&#10;" filled="f" stroked="f">
                  <v:textbox>
                    <w:txbxContent>
                      <w:p w14:paraId="66DD0092"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v:textbox>
                </v:rect>
                <v:shape id="AutoShape 7205" o:spid="_x0000_s1141" type="#_x0000_t32" style="position:absolute;left:24384;top:1838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pZMYAAADdAAAADwAAAGRycy9kb3ducmV2LnhtbESPQWvCQBSE74X+h+UJ3upGCbFGVykF&#10;qQht0IpeH9lnEsy+Ddk1Sf99t1DwOMzMN8xqM5hadNS6yrKC6SQCQZxbXXGh4PS9fXkF4Tyyxtoy&#10;KfghB5v189MKU217PlB39IUIEHYpKii9b1IpXV6SQTexDXHwrrY16INsC6lb7APc1HIWRYk0WHFY&#10;KLGh95Ly2/FuFHTZ+Wu+bbqPzBfn+LCPFxc0n0qNR8PbEoSnwT/C/+2dVpBEszn8vQ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aWTGAAAA3QAAAA8AAAAAAAAA&#10;AAAAAAAAoQIAAGRycy9kb3ducmV2LnhtbFBLBQYAAAAABAAEAPkAAACUAwAAAAA=&#10;" strokeweight="2pt"/>
                <v:shape id="AutoShape 7209" o:spid="_x0000_s1142" type="#_x0000_t32" style="position:absolute;left:28384;top:1838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z9FsEAAADdAAAADwAAAGRycy9kb3ducmV2LnhtbERPy4rCMBTdC/5DuII7TRVxtBpFBmRE&#10;cMQHur0017bY3JQm1vr3ZiG4PJz3fNmYQtRUudyygkE/AkGcWJ1zquB8WvcmIJxH1lhYJgUvcrBc&#10;tFtzjLV98oHqo09FCGEXo4LM+zKW0iUZGXR9WxIH7mYrgz7AKpW6wmcIN4UcRtFYGsw5NGRY0m9G&#10;yf34MArq/eX/Z13Wf3ufXkaH7Wh6RbNTqttpVjMQnhr/FX/cG61gHA3D3PAmPAG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TP0WwQAAAN0AAAAPAAAAAAAAAAAAAAAA&#10;AKECAABkcnMvZG93bnJldi54bWxQSwUGAAAAAAQABAD5AAAAjwMAAAAA&#10;" strokeweight="2pt"/>
                <v:rect id="Rectangle 7210" o:spid="_x0000_s1143" style="position:absolute;left:32480;top:21907;width:200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L08UA&#10;AADdAAAADwAAAGRycy9kb3ducmV2LnhtbESPQWsCMRCF7wX/QxjBS9HsSlG7NUppkZae3LX0PGzG&#10;3cXNZElSjf++EYQeH2/e9+att9H04kzOd5YV5LMMBHFtdceNgu/DbroC4QOyxt4yKbiSh+1m9LDG&#10;QtsLl3SuQiMShH2BCtoQhkJKX7dk0M/sQJy8o3UGQ5KukdrhJcFNL+dZtpAGO04NLQ701lJ9qn5N&#10;eiOP5U/18Xi1X/a97HLtnvZxqdRkHF9fQASK4f/4nv7UChbZ/BluaxIC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svTxQAAAN0AAAAPAAAAAAAAAAAAAAAAAJgCAABkcnMv&#10;ZG93bnJldi54bWxQSwUGAAAAAAQABAD1AAAAigMAAAAA&#10;" filled="f" fillcolor="#8db3e2" strokeweight="2pt">
                  <v:textbox>
                    <w:txbxContent>
                      <w:p w14:paraId="476BC7EA" w14:textId="77777777" w:rsidR="001F32CB" w:rsidRPr="0092092D" w:rsidRDefault="001F32CB" w:rsidP="00F726FE">
                        <w:pPr>
                          <w:spacing w:line="240" w:lineRule="auto"/>
                        </w:pPr>
                        <w:proofErr w:type="spellStart"/>
                        <w:proofErr w:type="gramStart"/>
                        <w:r w:rsidRPr="00546332">
                          <w:rPr>
                            <w:rFonts w:cs="Arial"/>
                            <w:bCs/>
                            <w:szCs w:val="20"/>
                          </w:rPr>
                          <w:t>asram:</w:t>
                        </w:r>
                        <w:proofErr w:type="gramEnd"/>
                        <w:r w:rsidRPr="00546332">
                          <w:rPr>
                            <w:rFonts w:cs="Arial"/>
                            <w:bCs/>
                            <w:szCs w:val="20"/>
                          </w:rPr>
                          <w:t>RecipientCITradeParty</w:t>
                        </w:r>
                        <w:proofErr w:type="spellEnd"/>
                      </w:p>
                    </w:txbxContent>
                  </v:textbox>
                </v:rect>
                <v:shape id="AutoShape 7211" o:spid="_x0000_s1144" type="#_x0000_t32" style="position:absolute;left:28479;top:23622;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NnzcMAAADdAAAADwAAAGRycy9kb3ducmV2LnhtbERPy4rCMBTdC/MP4Q6403RUfFSjiCAz&#10;CGPxgW4vzbUt09yUJtb695OF4PJw3otVa0rRUO0Kywq++hEI4tTqgjMF59O2NwXhPLLG0jIpeJKD&#10;1fKjs8BY2wcfqDn6TIQQdjEqyL2vYildmpNB17cVceButjboA6wzqWt8hHBTykEUjaXBgkNDjhVt&#10;ckr/jnejoEku+8m2ar4Tn11Gh91odkXzq1T3s13PQXhq/Vv8cv9oBeNoGPaHN+EJ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jZ83DAAAA3QAAAA8AAAAAAAAAAAAA&#10;AAAAoQIAAGRycy9kb3ducmV2LnhtbFBLBQYAAAAABAAEAPkAAACRAwAAAAA=&#10;" strokeweight="2pt"/>
                <v:shape id="AutoShape 7213" o:spid="_x0000_s1145" type="#_x0000_t32" style="position:absolute;left:25908;top:18478;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UsMMAAADdAAAADwAAAGRycy9kb3ducmV2LnhtbERPTWvCQBC9F/oflil4azaWYNuYVUSQ&#10;loIVU4nXITsmwexsyK4x/nv3IPT4eN/ZcjStGKh3jWUF0ygGQVxa3XCl4PC3ef0A4TyyxtYyKbiR&#10;g+Xi+SnDVNsr72nIfSVCCLsUFdTed6mUrqzJoItsRxy4k+0N+gD7SuoeryHctPItjmfSYMOhocaO&#10;1jWV5/xiFAy74vd90w1fO18Vyf4n+Tyi2So1eRlXcxCeRv8vfri/tYJZnIT94U14An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lFLDDAAAA3QAAAA8AAAAAAAAAAAAA&#10;AAAAoQIAAGRycy9kb3ducmV2LnhtbFBLBQYAAAAABAAEAPkAAACRAwAAAAA=&#10;" strokeweight="2pt"/>
                <v:rect id="Rechteck 6041" o:spid="_x0000_s1146" style="position:absolute;left:29908;top:18573;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insYA&#10;AADdAAAADwAAAGRycy9kb3ducmV2LnhtbESPQWvCQBSE7wX/w/IEL6VulCKSuooI0lAKYqKeH9nX&#10;JDT7Nma3SfrvXUHwOMzMN8xqM5hadNS6yrKC2TQCQZxbXXGh4JTt35YgnEfWWFsmBf/kYLMevaww&#10;1rbnI3WpL0SAsItRQel9E0vp8pIMuqltiIP3Y1uDPsi2kLrFPsBNLedRtJAGKw4LJTa0Kyn/Tf+M&#10;gj4/dJfs+1MeXi+J5Wty3aXnL6Um42H7AcLT4J/hRzvRChbR+wz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finsYAAADdAAAADwAAAAAAAAAAAAAAAACYAgAAZHJz&#10;L2Rvd25yZXYueG1sUEsFBgAAAAAEAAQA9QAAAIsDAAAAAA==&#10;" filled="f" stroked="f">
                  <v:textbox>
                    <w:txbxContent>
                      <w:p w14:paraId="0CE144E9"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v:textbox>
                </v:rect>
                <v:rect id="Rechteck 6057" o:spid="_x0000_s1147" style="position:absolute;left:30194;top:24003;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JrMcA&#10;AADdAAAADwAAAGRycy9kb3ducmV2LnhtbESPzWrDMBCE74W+g9hALyWWW0ga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bSazHAAAA3QAAAA8AAAAAAAAAAAAAAAAAmAIAAGRy&#10;cy9kb3ducmV2LnhtbFBLBQYAAAAABAAEAPUAAACMAwAAAAA=&#10;" filled="f" stroked="f">
                  <v:textbox>
                    <w:txbxContent>
                      <w:p w14:paraId="391D5D83"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v:textbox>
                </v:rect>
                <v:rect id="Rechteck 6059" o:spid="_x0000_s1148" style="position:absolute;left:29908;top:30003;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4RccA&#10;AADdAAAADwAAAGRycy9kb3ducmV2LnhtbESPzWrDMBCE74W+g9hALyWWW0hoHCuhBEpNCIQ6P+fF&#10;2tgm1sqxVNt9+ypQ6HGYmW+YdD2aRvTUudqygpcoBkFcWF1zqeB4+Ji+gXAeWWNjmRT8kIP16vEh&#10;xUTbgb+oz30pAoRdggoq79tESldUZNBFtiUO3sV2Bn2QXSl1h0OAm0a+xvFcGqw5LFTY0qai4pp/&#10;GwVDse/Ph92n3D+fM8u37LbJT1ulnibj+xKEp9H/h//amVYwj2cL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IeEXHAAAA3QAAAA8AAAAAAAAAAAAAAAAAmAIAAGRy&#10;cy9kb3ducmV2LnhtbFBLBQYAAAAABAAEAPUAAACMAwAAAAA=&#10;" filled="f" stroked="f">
                  <v:textbox>
                    <w:txbxContent>
                      <w:p w14:paraId="36992D47" w14:textId="77777777" w:rsidR="001F32CB" w:rsidRDefault="001F32CB" w:rsidP="00F726FE">
                        <w:pPr>
                          <w:rPr>
                            <w:rFonts w:cs="Arial"/>
                            <w:b/>
                            <w:color w:val="C00000"/>
                            <w:sz w:val="24"/>
                            <w:szCs w:val="24"/>
                            <w:lang w:val="de-DE"/>
                          </w:rPr>
                        </w:pPr>
                        <w:r>
                          <w:rPr>
                            <w:rFonts w:cs="Arial"/>
                            <w:b/>
                            <w:color w:val="C00000"/>
                            <w:sz w:val="24"/>
                            <w:szCs w:val="24"/>
                            <w:lang w:val="de-DE"/>
                          </w:rPr>
                          <w:t>1</w:t>
                        </w:r>
                      </w:p>
                    </w:txbxContent>
                  </v:textbox>
                </v:rect>
                <v:rect id="Rectangle 7206" o:spid="_x0000_s1149" style="position:absolute;left:32480;width:159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TXiMUA&#10;AADdAAAADwAAAGRycy9kb3ducmV2LnhtbESPwUrDQBCG70LfYRnBi7SbiMQSuy1FEcWTiaXnITsm&#10;wexs2F3b7ds7B8Hj8M//zTebXXaTOlGIo2cD5aoARdx5O3Jv4PD5slyDignZ4uSZDFwowm67uNpg&#10;bf2ZGzq1qVcC4VijgSGludY6dgM5jCs/E0v25YPDJGPotQ14Frib9F1RVNrhyHJhwJmeBuq+2x8n&#10;GmVuju3r7cW/++dmLG24/8gPxtxc5/0jqEQ5/S//td+sgaqoRFe+EQT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1NeIxQAAAN0AAAAPAAAAAAAAAAAAAAAAAJgCAABkcnMv&#10;ZG93bnJldi54bWxQSwUGAAAAAAQABAD1AAAAigMAAAAA&#10;" filled="f" fillcolor="#8db3e2" strokeweight="2pt">
                  <v:textbox>
                    <w:txbxContent>
                      <w:p w14:paraId="2D6AC999" w14:textId="77777777" w:rsidR="001F32CB" w:rsidRPr="0092092D" w:rsidRDefault="001F32CB" w:rsidP="00F726FE">
                        <w:pPr>
                          <w:spacing w:line="240" w:lineRule="auto"/>
                          <w:rPr>
                            <w:szCs w:val="20"/>
                          </w:rPr>
                        </w:pPr>
                        <w:proofErr w:type="spellStart"/>
                        <w:proofErr w:type="gramStart"/>
                        <w:r w:rsidRPr="00546332">
                          <w:rPr>
                            <w:rFonts w:cs="Arial"/>
                            <w:bCs/>
                            <w:szCs w:val="20"/>
                          </w:rPr>
                          <w:t>asram:</w:t>
                        </w:r>
                        <w:proofErr w:type="gramEnd"/>
                        <w:r w:rsidRPr="00546332">
                          <w:rPr>
                            <w:rFonts w:cs="Arial"/>
                            <w:bCs/>
                            <w:szCs w:val="20"/>
                          </w:rPr>
                          <w:t>IssueDateTime</w:t>
                        </w:r>
                        <w:proofErr w:type="spellEnd"/>
                      </w:p>
                    </w:txbxContent>
                  </v:textbox>
                </v:rect>
                <v:rect id="Rectangle 7199" o:spid="_x0000_s1150" style="position:absolute;left:28479;top:2381;width:466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y+MYA&#10;AADdAAAADwAAAGRycy9kb3ducmV2LnhtbESPT2vCQBTE7wW/w/KEXopu7CHU6CoiiKEUpPHP+ZF9&#10;JsHs25hdk/TbdwsFj8PM/IZZrgdTi45aV1lWMJtGIIhzqysuFJyOu8kHCOeRNdaWScEPOVivRi9L&#10;TLTt+Zu6zBciQNglqKD0vkmkdHlJBt3UNsTBu9rWoA+yLaRusQ9wU8v3KIqlwYrDQokNbUvKb9nD&#10;KOjzQ3c5fu3l4e2SWr6n9212/lTqdTxsFiA8Df4Z/m+nWkEcx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Sy+MYAAADdAAAADwAAAAAAAAAAAAAAAACYAgAAZHJz&#10;L2Rvd25yZXYueG1sUEsFBgAAAAAEAAQA9QAAAIsDAAAAAA==&#10;" filled="f" stroked="f">
                  <v:textbox>
                    <w:txbxContent>
                      <w:p w14:paraId="382EB318" w14:textId="77777777" w:rsidR="001F32CB" w:rsidRPr="002F612C" w:rsidRDefault="001F32CB" w:rsidP="00F726FE">
                        <w:pPr>
                          <w:rPr>
                            <w:rFonts w:cs="Arial"/>
                            <w:b/>
                            <w:sz w:val="24"/>
                            <w:szCs w:val="24"/>
                            <w:lang w:val="de-DE"/>
                          </w:rPr>
                        </w:pPr>
                        <w:r>
                          <w:rPr>
                            <w:rFonts w:cs="Arial"/>
                            <w:b/>
                            <w:sz w:val="24"/>
                            <w:szCs w:val="24"/>
                            <w:lang w:val="de-DE"/>
                          </w:rPr>
                          <w:t>0..1</w:t>
                        </w:r>
                      </w:p>
                    </w:txbxContent>
                  </v:textbox>
                </v:rect>
                <v:shape id="AutoShape 7202" o:spid="_x0000_s1151" type="#_x0000_t32" style="position:absolute;left:28384;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O2HMcAAADdAAAADwAAAGRycy9kb3ducmV2LnhtbESP3WrCQBSE7wu+w3KE3jWbiNqaZhUp&#10;SKVgxR/i7SF7mgSzZ0N2G9O37xaEXg4z8w2TrQbTiJ46V1tWkEQxCOLC6ppLBefT5ukFhPPIGhvL&#10;pOCHHKyWo4cMU21vfKD+6EsRIOxSVFB536ZSuqIigy6yLXHwvmxn0AfZlVJ3eAtw08hJHM+lwZrD&#10;QoUtvVVUXI/fRkG/zz+fN23/vvdlPj18TBcXNDulHsfD+hWEp8H/h+/trVYwT2YT+Hs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Q7YcxwAAAN0AAAAPAAAAAAAA&#10;AAAAAAAAAKECAABkcnMvZG93bnJldi54bWxQSwUGAAAAAAQABAD5AAAAlQMAAAAA&#10;" strokeweight="2pt"/>
                <w10:anchorlock/>
              </v:group>
            </w:pict>
          </mc:Fallback>
        </mc:AlternateContent>
      </w:r>
    </w:p>
    <w:p w14:paraId="388AF1CB" w14:textId="77777777" w:rsidR="00A42E6D" w:rsidRPr="003578DB" w:rsidRDefault="00A42E6D" w:rsidP="007F7A54">
      <w:pPr>
        <w:rPr>
          <w:noProof/>
          <w:lang w:eastAsia="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07A29" w:rsidRPr="001E1B02" w14:paraId="388AF1CD" w14:textId="77777777" w:rsidTr="00204097">
        <w:trPr>
          <w:cantSplit/>
          <w:trHeight w:val="329"/>
        </w:trPr>
        <w:tc>
          <w:tcPr>
            <w:tcW w:w="5000" w:type="pct"/>
            <w:shd w:val="clear" w:color="auto" w:fill="FFFFCC"/>
            <w:vAlign w:val="center"/>
          </w:tcPr>
          <w:p w14:paraId="388AF1CC" w14:textId="77777777" w:rsidR="00907A29" w:rsidRPr="001C5CAA" w:rsidRDefault="00907A29" w:rsidP="007F7A54">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907A29" w14:paraId="388AF1CF" w14:textId="77777777" w:rsidTr="00204097">
        <w:trPr>
          <w:cantSplit/>
          <w:trHeight w:val="340"/>
        </w:trPr>
        <w:tc>
          <w:tcPr>
            <w:tcW w:w="5000" w:type="pct"/>
            <w:vAlign w:val="center"/>
          </w:tcPr>
          <w:p w14:paraId="388AF1CE" w14:textId="77777777" w:rsidR="00907A29" w:rsidRPr="001C5CAA" w:rsidRDefault="00B968DC" w:rsidP="007F7A54">
            <w:pPr>
              <w:spacing w:line="240" w:lineRule="auto"/>
            </w:pPr>
            <w:r w:rsidRPr="001C5CAA">
              <w:rPr>
                <w:b/>
              </w:rPr>
              <w:t>“</w:t>
            </w:r>
            <w:proofErr w:type="spellStart"/>
            <w:proofErr w:type="gramStart"/>
            <w:r w:rsidR="00E0174D" w:rsidRPr="001C5CAA">
              <w:rPr>
                <w:rFonts w:cs="Arial"/>
                <w:b/>
                <w:bCs/>
                <w:szCs w:val="20"/>
              </w:rPr>
              <w:t>as:</w:t>
            </w:r>
            <w:proofErr w:type="gramEnd"/>
            <w:r w:rsidR="00E0174D" w:rsidRPr="001C5CAA">
              <w:rPr>
                <w:rFonts w:cs="Arial"/>
                <w:b/>
                <w:bCs/>
                <w:szCs w:val="20"/>
              </w:rPr>
              <w:t>CIRAExchangedDocument</w:t>
            </w:r>
            <w:proofErr w:type="spellEnd"/>
            <w:r w:rsidRPr="001C5CAA">
              <w:rPr>
                <w:rFonts w:cs="Arial"/>
                <w:bCs/>
                <w:szCs w:val="20"/>
              </w:rPr>
              <w:t>” contains  specific context data like creation timestamp. Origin of data is SupplyOn EAI infrastructure. (</w:t>
            </w:r>
            <w:proofErr w:type="spellStart"/>
            <w:r w:rsidRPr="001C5CAA">
              <w:rPr>
                <w:rFonts w:cs="Arial"/>
                <w:bCs/>
                <w:szCs w:val="20"/>
              </w:rPr>
              <w:t>Seeburger</w:t>
            </w:r>
            <w:proofErr w:type="spellEnd"/>
            <w:r w:rsidRPr="001C5CAA">
              <w:rPr>
                <w:rFonts w:cs="Arial"/>
                <w:bCs/>
                <w:szCs w:val="20"/>
              </w:rPr>
              <w:t xml:space="preserve"> BIS6).</w:t>
            </w:r>
          </w:p>
        </w:tc>
      </w:tr>
    </w:tbl>
    <w:p w14:paraId="388AF1D0" w14:textId="77777777" w:rsidR="00806675" w:rsidRPr="00806675" w:rsidRDefault="00806675" w:rsidP="00806675">
      <w:pPr>
        <w:rPr>
          <w:vanish/>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1D8" w14:textId="77777777" w:rsidTr="001C5CAA">
        <w:trPr>
          <w:cantSplit/>
          <w:trHeight w:val="329"/>
        </w:trPr>
        <w:tc>
          <w:tcPr>
            <w:tcW w:w="1050" w:type="pct"/>
            <w:shd w:val="clear" w:color="auto" w:fill="FFFFCC"/>
            <w:vAlign w:val="center"/>
          </w:tcPr>
          <w:p w14:paraId="388AF1D1"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1D2"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1D3"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1D4"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1D5"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1D6"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1D7"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1E0" w14:textId="77777777" w:rsidTr="007F7A54">
        <w:trPr>
          <w:cantSplit/>
          <w:trHeight w:val="340"/>
        </w:trPr>
        <w:tc>
          <w:tcPr>
            <w:tcW w:w="1050" w:type="pct"/>
            <w:shd w:val="clear" w:color="auto" w:fill="92D050"/>
            <w:vAlign w:val="center"/>
          </w:tcPr>
          <w:p w14:paraId="388AF1D9" w14:textId="77777777" w:rsidR="001C5CAA" w:rsidRPr="001C5CAA" w:rsidRDefault="001C5CAA" w:rsidP="001B3E66">
            <w:pPr>
              <w:spacing w:line="240" w:lineRule="auto"/>
              <w:rPr>
                <w:rFonts w:eastAsia="Times New Roman" w:cs="Arial"/>
                <w:color w:val="000000"/>
                <w:sz w:val="16"/>
                <w:szCs w:val="20"/>
                <w:lang w:val="de-DE" w:eastAsia="de-DE"/>
              </w:rPr>
            </w:pPr>
            <w:proofErr w:type="spellStart"/>
            <w:r w:rsidRPr="001C5CAA">
              <w:rPr>
                <w:rFonts w:cs="Arial"/>
                <w:bCs/>
                <w:sz w:val="16"/>
                <w:szCs w:val="20"/>
              </w:rPr>
              <w:t>asram:IssueDateTime</w:t>
            </w:r>
            <w:proofErr w:type="spellEnd"/>
          </w:p>
        </w:tc>
        <w:tc>
          <w:tcPr>
            <w:tcW w:w="450" w:type="pct"/>
            <w:shd w:val="clear" w:color="auto" w:fill="92D050"/>
            <w:vAlign w:val="center"/>
          </w:tcPr>
          <w:p w14:paraId="388AF1DA"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DATETIME</w:t>
            </w:r>
          </w:p>
        </w:tc>
        <w:tc>
          <w:tcPr>
            <w:tcW w:w="400" w:type="pct"/>
            <w:shd w:val="clear" w:color="auto" w:fill="92D050"/>
            <w:vAlign w:val="center"/>
          </w:tcPr>
          <w:p w14:paraId="388AF1DB"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w:t>
            </w:r>
          </w:p>
        </w:tc>
        <w:tc>
          <w:tcPr>
            <w:tcW w:w="350" w:type="pct"/>
            <w:shd w:val="clear" w:color="auto" w:fill="92D050"/>
            <w:vAlign w:val="center"/>
          </w:tcPr>
          <w:p w14:paraId="388AF1DC" w14:textId="77777777" w:rsidR="001C5CAA" w:rsidRPr="001C5CAA" w:rsidRDefault="001C5CAA" w:rsidP="001B3E66">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3</w:t>
            </w:r>
          </w:p>
        </w:tc>
        <w:tc>
          <w:tcPr>
            <w:tcW w:w="950" w:type="pct"/>
            <w:shd w:val="clear" w:color="auto" w:fill="92D050"/>
            <w:vAlign w:val="center"/>
          </w:tcPr>
          <w:p w14:paraId="388AF1DD" w14:textId="2C03B409" w:rsidR="001C5CAA" w:rsidRPr="001C5CAA" w:rsidRDefault="006F5196" w:rsidP="001B3E66">
            <w:pPr>
              <w:spacing w:line="240" w:lineRule="auto"/>
              <w:rPr>
                <w:rFonts w:eastAsia="Times New Roman" w:cs="Arial"/>
                <w:color w:val="000000"/>
                <w:sz w:val="16"/>
                <w:szCs w:val="20"/>
                <w:lang w:eastAsia="de-DE"/>
              </w:rPr>
            </w:pPr>
            <w:r>
              <w:rPr>
                <w:rFonts w:eastAsia="Times New Roman" w:cs="Arial"/>
                <w:color w:val="000000"/>
                <w:sz w:val="16"/>
                <w:szCs w:val="20"/>
                <w:lang w:val="de-DE" w:eastAsia="de-DE"/>
              </w:rPr>
              <w:t>2011-05-31T00:00:00</w:t>
            </w:r>
          </w:p>
        </w:tc>
        <w:tc>
          <w:tcPr>
            <w:tcW w:w="300" w:type="pct"/>
            <w:shd w:val="clear" w:color="auto" w:fill="92D050"/>
            <w:vAlign w:val="center"/>
          </w:tcPr>
          <w:p w14:paraId="388AF1DE" w14:textId="77777777" w:rsidR="001C5CAA" w:rsidRPr="001C5CAA" w:rsidRDefault="001C5CAA" w:rsidP="001B3E66">
            <w:pPr>
              <w:spacing w:line="240" w:lineRule="auto"/>
              <w:rPr>
                <w:rFonts w:eastAsia="Times New Roman"/>
                <w:color w:val="000000"/>
                <w:sz w:val="16"/>
                <w:lang w:val="de-DE" w:eastAsia="de-DE"/>
              </w:rPr>
            </w:pPr>
            <w:r w:rsidRPr="001C5CAA">
              <w:rPr>
                <w:rFonts w:eastAsia="Times New Roman"/>
                <w:color w:val="000000"/>
                <w:sz w:val="16"/>
                <w:lang w:eastAsia="de-DE"/>
              </w:rPr>
              <w:t>C</w:t>
            </w:r>
          </w:p>
        </w:tc>
        <w:tc>
          <w:tcPr>
            <w:tcW w:w="1500" w:type="pct"/>
            <w:shd w:val="clear" w:color="auto" w:fill="92D050"/>
            <w:vAlign w:val="center"/>
          </w:tcPr>
          <w:p w14:paraId="388AF1DF" w14:textId="7A5E6215" w:rsidR="001C5CAA" w:rsidRPr="001C5CAA" w:rsidRDefault="006F5196" w:rsidP="001B3E66">
            <w:pPr>
              <w:spacing w:line="240" w:lineRule="auto"/>
              <w:rPr>
                <w:rFonts w:eastAsia="Times New Roman"/>
                <w:color w:val="000000"/>
                <w:sz w:val="16"/>
                <w:lang w:eastAsia="de-DE"/>
              </w:rPr>
            </w:pPr>
            <w:r>
              <w:rPr>
                <w:rFonts w:eastAsia="Times New Roman"/>
                <w:color w:val="000000"/>
                <w:sz w:val="16"/>
                <w:lang w:eastAsia="de-DE"/>
              </w:rPr>
              <w:t xml:space="preserve">Date of creation of the </w:t>
            </w:r>
            <w:proofErr w:type="spellStart"/>
            <w:r>
              <w:rPr>
                <w:rFonts w:eastAsia="Times New Roman"/>
                <w:color w:val="000000"/>
                <w:sz w:val="16"/>
                <w:lang w:eastAsia="de-DE"/>
              </w:rPr>
              <w:t>stockmovement</w:t>
            </w:r>
            <w:proofErr w:type="spellEnd"/>
            <w:r>
              <w:rPr>
                <w:rFonts w:eastAsia="Times New Roman"/>
                <w:color w:val="000000"/>
                <w:sz w:val="16"/>
                <w:lang w:eastAsia="de-DE"/>
              </w:rPr>
              <w:t xml:space="preserve"> document at the customer ERP</w:t>
            </w:r>
          </w:p>
        </w:tc>
      </w:tr>
      <w:tr w:rsidR="00F726FE" w:rsidRPr="007A6D70" w14:paraId="55685ED0" w14:textId="77777777" w:rsidTr="007F7A54">
        <w:trPr>
          <w:cantSplit/>
          <w:trHeight w:val="340"/>
        </w:trPr>
        <w:tc>
          <w:tcPr>
            <w:tcW w:w="1050" w:type="pct"/>
            <w:shd w:val="clear" w:color="auto" w:fill="92D050"/>
            <w:vAlign w:val="center"/>
          </w:tcPr>
          <w:p w14:paraId="5B841218" w14:textId="3C5B74CB" w:rsidR="00F726FE" w:rsidRPr="001C5CAA" w:rsidRDefault="00F726FE" w:rsidP="001B3E66">
            <w:pPr>
              <w:spacing w:line="240" w:lineRule="auto"/>
              <w:rPr>
                <w:rFonts w:cs="Arial"/>
                <w:bCs/>
                <w:sz w:val="16"/>
                <w:szCs w:val="20"/>
              </w:rPr>
            </w:pPr>
            <w:proofErr w:type="spellStart"/>
            <w:r>
              <w:rPr>
                <w:rFonts w:cs="Arial"/>
                <w:bCs/>
                <w:sz w:val="16"/>
                <w:szCs w:val="20"/>
              </w:rPr>
              <w:t>asram:NameText</w:t>
            </w:r>
            <w:proofErr w:type="spellEnd"/>
          </w:p>
        </w:tc>
        <w:tc>
          <w:tcPr>
            <w:tcW w:w="450" w:type="pct"/>
            <w:shd w:val="clear" w:color="auto" w:fill="92D050"/>
            <w:vAlign w:val="center"/>
          </w:tcPr>
          <w:p w14:paraId="74B6FAE8" w14:textId="1B9C5236" w:rsidR="00F726FE" w:rsidRPr="001C5CAA" w:rsidRDefault="00F726FE" w:rsidP="001B3E66">
            <w:pPr>
              <w:spacing w:line="240" w:lineRule="auto"/>
              <w:rPr>
                <w:rFonts w:eastAsia="Times New Roman" w:cs="Arial"/>
                <w:color w:val="000000"/>
                <w:sz w:val="16"/>
                <w:szCs w:val="20"/>
                <w:lang w:eastAsia="de-DE"/>
              </w:rPr>
            </w:pPr>
            <w:r>
              <w:rPr>
                <w:rFonts w:eastAsia="Times New Roman" w:cs="Arial"/>
                <w:color w:val="000000"/>
                <w:sz w:val="16"/>
                <w:szCs w:val="20"/>
                <w:lang w:eastAsia="de-DE"/>
              </w:rPr>
              <w:t>String</w:t>
            </w:r>
          </w:p>
        </w:tc>
        <w:tc>
          <w:tcPr>
            <w:tcW w:w="400" w:type="pct"/>
            <w:shd w:val="clear" w:color="auto" w:fill="92D050"/>
            <w:vAlign w:val="center"/>
          </w:tcPr>
          <w:p w14:paraId="2AC48E78" w14:textId="570A9983" w:rsidR="00F726FE" w:rsidRPr="001C5CAA" w:rsidRDefault="00F726FE" w:rsidP="001B3E66">
            <w:pPr>
              <w:spacing w:line="240" w:lineRule="auto"/>
              <w:rPr>
                <w:rFonts w:eastAsia="Times New Roman" w:cs="Arial"/>
                <w:color w:val="000000"/>
                <w:sz w:val="16"/>
                <w:szCs w:val="20"/>
                <w:lang w:eastAsia="de-DE"/>
              </w:rPr>
            </w:pPr>
            <w:r>
              <w:rPr>
                <w:rFonts w:eastAsia="Times New Roman" w:cs="Arial"/>
                <w:color w:val="000000"/>
                <w:sz w:val="16"/>
                <w:szCs w:val="20"/>
                <w:lang w:eastAsia="de-DE"/>
              </w:rPr>
              <w:t>50</w:t>
            </w:r>
          </w:p>
        </w:tc>
        <w:tc>
          <w:tcPr>
            <w:tcW w:w="350" w:type="pct"/>
            <w:shd w:val="clear" w:color="auto" w:fill="92D050"/>
            <w:vAlign w:val="center"/>
          </w:tcPr>
          <w:p w14:paraId="519A528E" w14:textId="4CB023C3" w:rsidR="00F726FE" w:rsidRPr="001C5CAA" w:rsidRDefault="00F726FE" w:rsidP="001B3E66">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3</w:t>
            </w:r>
          </w:p>
        </w:tc>
        <w:tc>
          <w:tcPr>
            <w:tcW w:w="950" w:type="pct"/>
            <w:shd w:val="clear" w:color="auto" w:fill="92D050"/>
            <w:vAlign w:val="center"/>
          </w:tcPr>
          <w:p w14:paraId="285DFDEF" w14:textId="60B40F52" w:rsidR="00F726FE" w:rsidRPr="001C5CAA" w:rsidRDefault="00F726FE" w:rsidP="001B3E66">
            <w:pPr>
              <w:spacing w:line="240" w:lineRule="auto"/>
              <w:rPr>
                <w:rFonts w:eastAsia="Times New Roman" w:cs="Arial"/>
                <w:color w:val="000000"/>
                <w:sz w:val="16"/>
                <w:szCs w:val="20"/>
                <w:lang w:val="de-DE" w:eastAsia="de-DE"/>
              </w:rPr>
            </w:pPr>
            <w:r w:rsidRPr="00F726FE">
              <w:rPr>
                <w:rFonts w:eastAsia="Times New Roman" w:cs="Arial"/>
                <w:color w:val="000000"/>
                <w:sz w:val="16"/>
                <w:szCs w:val="20"/>
                <w:lang w:val="de-DE" w:eastAsia="de-DE"/>
              </w:rPr>
              <w:t>RECEIPT_ADVICE</w:t>
            </w:r>
          </w:p>
        </w:tc>
        <w:tc>
          <w:tcPr>
            <w:tcW w:w="300" w:type="pct"/>
            <w:shd w:val="clear" w:color="auto" w:fill="92D050"/>
            <w:vAlign w:val="center"/>
          </w:tcPr>
          <w:p w14:paraId="38E38654" w14:textId="133B6109" w:rsidR="00F726FE" w:rsidRPr="001C5CAA" w:rsidRDefault="00F726FE" w:rsidP="001B3E66">
            <w:pPr>
              <w:spacing w:line="240" w:lineRule="auto"/>
              <w:rPr>
                <w:rFonts w:eastAsia="Times New Roman"/>
                <w:color w:val="000000"/>
                <w:sz w:val="16"/>
                <w:lang w:eastAsia="de-DE"/>
              </w:rPr>
            </w:pPr>
            <w:r>
              <w:rPr>
                <w:rFonts w:eastAsia="Times New Roman"/>
                <w:color w:val="000000"/>
                <w:sz w:val="16"/>
                <w:lang w:eastAsia="de-DE"/>
              </w:rPr>
              <w:t>C</w:t>
            </w:r>
          </w:p>
        </w:tc>
        <w:tc>
          <w:tcPr>
            <w:tcW w:w="1500" w:type="pct"/>
            <w:shd w:val="clear" w:color="auto" w:fill="92D050"/>
            <w:vAlign w:val="center"/>
          </w:tcPr>
          <w:p w14:paraId="0BA50974" w14:textId="6806520F" w:rsidR="00F726FE" w:rsidRPr="001C5CAA" w:rsidRDefault="00F726FE" w:rsidP="001B3E66">
            <w:pPr>
              <w:spacing w:line="240" w:lineRule="auto"/>
              <w:rPr>
                <w:rFonts w:eastAsia="Times New Roman"/>
                <w:color w:val="000000"/>
                <w:sz w:val="16"/>
                <w:lang w:eastAsia="de-DE"/>
              </w:rPr>
            </w:pPr>
            <w:r>
              <w:rPr>
                <w:rFonts w:eastAsia="Times New Roman"/>
                <w:color w:val="000000"/>
                <w:sz w:val="16"/>
                <w:lang w:eastAsia="de-DE"/>
              </w:rPr>
              <w:t>Defines the type</w:t>
            </w:r>
            <w:r w:rsidRPr="00722599">
              <w:rPr>
                <w:rFonts w:eastAsia="Times New Roman"/>
                <w:color w:val="000000"/>
                <w:sz w:val="16"/>
                <w:lang w:eastAsia="de-DE"/>
              </w:rPr>
              <w:t xml:space="preserve"> of the document</w:t>
            </w:r>
            <w:r>
              <w:rPr>
                <w:rFonts w:eastAsia="Times New Roman"/>
                <w:color w:val="000000"/>
                <w:sz w:val="16"/>
                <w:lang w:eastAsia="de-DE"/>
              </w:rPr>
              <w:t xml:space="preserve"> </w:t>
            </w:r>
          </w:p>
        </w:tc>
      </w:tr>
      <w:tr w:rsidR="00F726FE" w:rsidRPr="00B2778B" w14:paraId="388AF1E8" w14:textId="77777777" w:rsidTr="007F7A54">
        <w:trPr>
          <w:cantSplit/>
          <w:trHeight w:val="340"/>
        </w:trPr>
        <w:tc>
          <w:tcPr>
            <w:tcW w:w="1050" w:type="pct"/>
            <w:shd w:val="clear" w:color="auto" w:fill="92D050"/>
            <w:vAlign w:val="center"/>
          </w:tcPr>
          <w:p w14:paraId="388AF1E1" w14:textId="77777777" w:rsidR="00F726FE" w:rsidRPr="001C5CAA" w:rsidRDefault="00F726FE" w:rsidP="001B3E66">
            <w:pPr>
              <w:rPr>
                <w:sz w:val="16"/>
              </w:rPr>
            </w:pPr>
            <w:proofErr w:type="spellStart"/>
            <w:r w:rsidRPr="001C5CAA">
              <w:rPr>
                <w:sz w:val="16"/>
              </w:rPr>
              <w:t>asram</w:t>
            </w:r>
            <w:proofErr w:type="spellEnd"/>
            <w:r w:rsidRPr="001C5CAA">
              <w:rPr>
                <w:sz w:val="16"/>
              </w:rPr>
              <w:t>:</w:t>
            </w:r>
            <w:proofErr w:type="spellStart"/>
            <w:r w:rsidRPr="001C5CAA">
              <w:rPr>
                <w:rFonts w:cs="Arial"/>
                <w:bCs/>
                <w:sz w:val="16"/>
                <w:szCs w:val="20"/>
                <w:lang w:val="de-DE"/>
              </w:rPr>
              <w:t>RevisionDateTime</w:t>
            </w:r>
            <w:proofErr w:type="spellEnd"/>
          </w:p>
        </w:tc>
        <w:tc>
          <w:tcPr>
            <w:tcW w:w="450" w:type="pct"/>
            <w:shd w:val="clear" w:color="auto" w:fill="92D050"/>
            <w:vAlign w:val="center"/>
          </w:tcPr>
          <w:p w14:paraId="388AF1E2" w14:textId="77777777" w:rsidR="00F726FE" w:rsidRPr="001C5CAA" w:rsidRDefault="00F726FE" w:rsidP="001B3E66">
            <w:pPr>
              <w:rPr>
                <w:rFonts w:eastAsia="Times New Roman" w:cs="Arial"/>
                <w:color w:val="000000"/>
                <w:sz w:val="16"/>
                <w:szCs w:val="20"/>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1E3" w14:textId="77777777" w:rsidR="00F726FE" w:rsidRPr="001C5CAA" w:rsidRDefault="00F726FE" w:rsidP="001B3E66">
            <w:pPr>
              <w:rPr>
                <w:sz w:val="16"/>
              </w:rPr>
            </w:pPr>
            <w:r w:rsidRPr="001C5CAA">
              <w:rPr>
                <w:sz w:val="16"/>
              </w:rPr>
              <w:t>20</w:t>
            </w:r>
          </w:p>
        </w:tc>
        <w:tc>
          <w:tcPr>
            <w:tcW w:w="350" w:type="pct"/>
            <w:shd w:val="clear" w:color="auto" w:fill="92D050"/>
            <w:vAlign w:val="center"/>
          </w:tcPr>
          <w:p w14:paraId="388AF1E4" w14:textId="77777777" w:rsidR="00F726FE" w:rsidRPr="001C5CAA" w:rsidRDefault="00F726FE" w:rsidP="001B3E66">
            <w:pPr>
              <w:rPr>
                <w:sz w:val="16"/>
              </w:rPr>
            </w:pPr>
            <w:r w:rsidRPr="001C5CAA">
              <w:rPr>
                <w:sz w:val="16"/>
              </w:rPr>
              <w:t>3</w:t>
            </w:r>
          </w:p>
        </w:tc>
        <w:tc>
          <w:tcPr>
            <w:tcW w:w="950" w:type="pct"/>
            <w:shd w:val="clear" w:color="auto" w:fill="92D050"/>
            <w:vAlign w:val="center"/>
          </w:tcPr>
          <w:p w14:paraId="388AF1E5" w14:textId="77777777" w:rsidR="00F726FE" w:rsidRPr="001C5CAA" w:rsidRDefault="00F726FE" w:rsidP="001B3E66">
            <w:pPr>
              <w:rPr>
                <w:sz w:val="16"/>
              </w:rPr>
            </w:pPr>
            <w:r w:rsidRPr="001C5CAA">
              <w:rPr>
                <w:rFonts w:eastAsia="Times New Roman" w:cs="Arial"/>
                <w:color w:val="000000"/>
                <w:sz w:val="16"/>
                <w:szCs w:val="20"/>
                <w:lang w:val="de-DE" w:eastAsia="de-DE"/>
              </w:rPr>
              <w:t>2011-05-31T13:20:05</w:t>
            </w:r>
          </w:p>
        </w:tc>
        <w:tc>
          <w:tcPr>
            <w:tcW w:w="300" w:type="pct"/>
            <w:shd w:val="clear" w:color="auto" w:fill="92D050"/>
            <w:vAlign w:val="center"/>
          </w:tcPr>
          <w:p w14:paraId="388AF1E6" w14:textId="77777777" w:rsidR="00F726FE" w:rsidRPr="001C5CAA" w:rsidRDefault="00F726FE" w:rsidP="001B3E66">
            <w:pPr>
              <w:rPr>
                <w:sz w:val="16"/>
              </w:rPr>
            </w:pPr>
            <w:r w:rsidRPr="001C5CAA">
              <w:rPr>
                <w:sz w:val="16"/>
              </w:rPr>
              <w:t>C</w:t>
            </w:r>
          </w:p>
        </w:tc>
        <w:tc>
          <w:tcPr>
            <w:tcW w:w="1500" w:type="pct"/>
            <w:shd w:val="clear" w:color="auto" w:fill="92D050"/>
            <w:vAlign w:val="center"/>
          </w:tcPr>
          <w:p w14:paraId="388AF1E7" w14:textId="19CBA7A6" w:rsidR="00F726FE" w:rsidRPr="001C5CAA" w:rsidRDefault="006F5196" w:rsidP="001B3E66">
            <w:pPr>
              <w:rPr>
                <w:sz w:val="16"/>
              </w:rPr>
            </w:pPr>
            <w:r>
              <w:rPr>
                <w:sz w:val="16"/>
              </w:rPr>
              <w:t xml:space="preserve">The point in time when the </w:t>
            </w:r>
            <w:proofErr w:type="spellStart"/>
            <w:r>
              <w:rPr>
                <w:sz w:val="16"/>
              </w:rPr>
              <w:t>stockmovement</w:t>
            </w:r>
            <w:proofErr w:type="spellEnd"/>
            <w:r>
              <w:rPr>
                <w:sz w:val="16"/>
              </w:rPr>
              <w:t xml:space="preserve"> data were created in the customer ERP system (timestamp of the inventory)</w:t>
            </w:r>
          </w:p>
        </w:tc>
      </w:tr>
      <w:tr w:rsidR="006F5196" w:rsidRPr="00B2778B" w14:paraId="388AF1F0" w14:textId="77777777" w:rsidTr="007F7A54">
        <w:trPr>
          <w:cantSplit/>
          <w:trHeight w:val="340"/>
        </w:trPr>
        <w:tc>
          <w:tcPr>
            <w:tcW w:w="1050" w:type="pct"/>
            <w:shd w:val="clear" w:color="auto" w:fill="C00000"/>
            <w:vAlign w:val="center"/>
          </w:tcPr>
          <w:p w14:paraId="388AF1E9" w14:textId="77777777" w:rsidR="006F5196" w:rsidRPr="007F7A54" w:rsidRDefault="006F5196" w:rsidP="001B3E66">
            <w:pPr>
              <w:rPr>
                <w:color w:val="FFFFFF" w:themeColor="background1"/>
                <w:sz w:val="16"/>
              </w:rPr>
            </w:pPr>
            <w:proofErr w:type="spellStart"/>
            <w:r w:rsidRPr="007F7A54">
              <w:rPr>
                <w:color w:val="FFFFFF" w:themeColor="background1"/>
                <w:sz w:val="16"/>
              </w:rPr>
              <w:t>asram:SubmissionDateTime</w:t>
            </w:r>
            <w:proofErr w:type="spellEnd"/>
          </w:p>
        </w:tc>
        <w:tc>
          <w:tcPr>
            <w:tcW w:w="450" w:type="pct"/>
            <w:shd w:val="clear" w:color="auto" w:fill="C00000"/>
            <w:vAlign w:val="center"/>
          </w:tcPr>
          <w:p w14:paraId="388AF1EA" w14:textId="77777777" w:rsidR="006F5196" w:rsidRPr="007F7A54" w:rsidRDefault="006F5196" w:rsidP="001B3E66">
            <w:pPr>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DATETIME</w:t>
            </w:r>
          </w:p>
        </w:tc>
        <w:tc>
          <w:tcPr>
            <w:tcW w:w="400" w:type="pct"/>
            <w:shd w:val="clear" w:color="auto" w:fill="C00000"/>
            <w:vAlign w:val="center"/>
          </w:tcPr>
          <w:p w14:paraId="388AF1EB" w14:textId="77777777" w:rsidR="006F5196" w:rsidRPr="007F7A54" w:rsidRDefault="006F5196" w:rsidP="001B3E66">
            <w:pPr>
              <w:rPr>
                <w:color w:val="FFFFFF" w:themeColor="background1"/>
                <w:sz w:val="16"/>
              </w:rPr>
            </w:pPr>
            <w:r>
              <w:rPr>
                <w:color w:val="FFFFFF" w:themeColor="background1"/>
                <w:sz w:val="16"/>
              </w:rPr>
              <w:t>-</w:t>
            </w:r>
          </w:p>
        </w:tc>
        <w:tc>
          <w:tcPr>
            <w:tcW w:w="350" w:type="pct"/>
            <w:shd w:val="clear" w:color="auto" w:fill="C00000"/>
            <w:vAlign w:val="center"/>
          </w:tcPr>
          <w:p w14:paraId="388AF1EC" w14:textId="77777777" w:rsidR="006F5196" w:rsidRPr="007F7A54" w:rsidRDefault="006F5196" w:rsidP="001B3E66">
            <w:pPr>
              <w:rPr>
                <w:color w:val="FFFFFF" w:themeColor="background1"/>
                <w:sz w:val="16"/>
              </w:rPr>
            </w:pPr>
            <w:r w:rsidRPr="007F7A54">
              <w:rPr>
                <w:color w:val="FFFFFF" w:themeColor="background1"/>
                <w:sz w:val="16"/>
              </w:rPr>
              <w:t>3</w:t>
            </w:r>
          </w:p>
        </w:tc>
        <w:tc>
          <w:tcPr>
            <w:tcW w:w="950" w:type="pct"/>
            <w:shd w:val="clear" w:color="auto" w:fill="C00000"/>
            <w:vAlign w:val="center"/>
          </w:tcPr>
          <w:p w14:paraId="388AF1ED" w14:textId="77777777" w:rsidR="006F5196" w:rsidRPr="007F7A54" w:rsidRDefault="006F5196" w:rsidP="001B3E66">
            <w:pPr>
              <w:spacing w:line="240" w:lineRule="auto"/>
              <w:rPr>
                <w:rFonts w:eastAsia="Times New Roman" w:cs="Arial"/>
                <w:color w:val="FFFFFF" w:themeColor="background1"/>
                <w:sz w:val="16"/>
                <w:szCs w:val="20"/>
                <w:lang w:eastAsia="de-DE"/>
              </w:rPr>
            </w:pPr>
            <w:r w:rsidRPr="00B860DD">
              <w:rPr>
                <w:rFonts w:cs="Arial"/>
                <w:color w:val="FFFFFF" w:themeColor="background1"/>
                <w:sz w:val="16"/>
                <w:szCs w:val="20"/>
              </w:rPr>
              <w:t>2011-05-31T13:20:05</w:t>
            </w:r>
          </w:p>
        </w:tc>
        <w:tc>
          <w:tcPr>
            <w:tcW w:w="300" w:type="pct"/>
            <w:shd w:val="clear" w:color="auto" w:fill="C00000"/>
            <w:vAlign w:val="center"/>
          </w:tcPr>
          <w:p w14:paraId="388AF1EE" w14:textId="77777777" w:rsidR="006F5196" w:rsidRPr="007F7A54" w:rsidRDefault="006F5196" w:rsidP="001B3E66">
            <w:pPr>
              <w:rPr>
                <w:color w:val="FFFFFF" w:themeColor="background1"/>
                <w:sz w:val="16"/>
              </w:rPr>
            </w:pPr>
            <w:r w:rsidRPr="007F7A54">
              <w:rPr>
                <w:color w:val="FFFFFF" w:themeColor="background1"/>
                <w:sz w:val="16"/>
              </w:rPr>
              <w:t>M</w:t>
            </w:r>
          </w:p>
        </w:tc>
        <w:tc>
          <w:tcPr>
            <w:tcW w:w="1500" w:type="pct"/>
            <w:shd w:val="clear" w:color="auto" w:fill="C00000"/>
            <w:vAlign w:val="center"/>
          </w:tcPr>
          <w:p w14:paraId="388AF1EF" w14:textId="2C91C344" w:rsidR="006F5196" w:rsidRPr="007F7A54" w:rsidRDefault="006F5196" w:rsidP="001B3E66">
            <w:pPr>
              <w:rPr>
                <w:color w:val="FFFFFF" w:themeColor="background1"/>
                <w:sz w:val="16"/>
              </w:rPr>
            </w:pPr>
            <w:r>
              <w:rPr>
                <w:rFonts w:eastAsia="Times New Roman" w:cs="Arial"/>
                <w:color w:val="FFFFFF" w:themeColor="background1"/>
                <w:sz w:val="16"/>
                <w:szCs w:val="20"/>
                <w:lang w:eastAsia="de-DE"/>
              </w:rPr>
              <w:t xml:space="preserve">Creation timestamp </w:t>
            </w:r>
            <w:proofErr w:type="spellStart"/>
            <w:r>
              <w:rPr>
                <w:rFonts w:eastAsia="Times New Roman" w:cs="Arial"/>
                <w:color w:val="FFFFFF" w:themeColor="background1"/>
                <w:sz w:val="16"/>
                <w:szCs w:val="20"/>
                <w:lang w:eastAsia="de-DE"/>
              </w:rPr>
              <w:t>oft</w:t>
            </w:r>
            <w:proofErr w:type="spellEnd"/>
            <w:r>
              <w:rPr>
                <w:rFonts w:eastAsia="Times New Roman" w:cs="Arial"/>
                <w:color w:val="FFFFFF" w:themeColor="background1"/>
                <w:sz w:val="16"/>
                <w:szCs w:val="20"/>
                <w:lang w:eastAsia="de-DE"/>
              </w:rPr>
              <w:t xml:space="preserve"> the customer EAI System for the corresponding customer message</w:t>
            </w:r>
          </w:p>
        </w:tc>
      </w:tr>
    </w:tbl>
    <w:p w14:paraId="388AF1F1" w14:textId="77777777" w:rsidR="00AA3492" w:rsidRDefault="00AA3492" w:rsidP="007F7A54">
      <w:pPr>
        <w:rPr>
          <w:noProof/>
          <w:lang w:eastAsia="de-DE"/>
        </w:rPr>
      </w:pPr>
    </w:p>
    <w:p w14:paraId="388AF1F2" w14:textId="77777777" w:rsidR="00912CE3" w:rsidRPr="007F7A54" w:rsidRDefault="00F75483" w:rsidP="007F7A54">
      <w:pPr>
        <w:pStyle w:val="berschrift2"/>
        <w:ind w:left="567" w:hanging="567"/>
        <w:rPr>
          <w:szCs w:val="22"/>
        </w:rPr>
      </w:pPr>
      <w:r>
        <w:br w:type="page"/>
      </w:r>
      <w:bookmarkStart w:id="31" w:name="_Toc347483404"/>
      <w:proofErr w:type="spellStart"/>
      <w:proofErr w:type="gramStart"/>
      <w:r w:rsidR="00B2778B" w:rsidRPr="007F7A54">
        <w:rPr>
          <w:szCs w:val="22"/>
        </w:rPr>
        <w:t>asram:</w:t>
      </w:r>
      <w:proofErr w:type="gramEnd"/>
      <w:r w:rsidR="00B968DC" w:rsidRPr="007F7A54">
        <w:rPr>
          <w:szCs w:val="22"/>
        </w:rPr>
        <w:t>Recipient</w:t>
      </w:r>
      <w:r w:rsidR="0039112B" w:rsidRPr="007F7A54">
        <w:rPr>
          <w:szCs w:val="22"/>
        </w:rPr>
        <w:t>CITrade</w:t>
      </w:r>
      <w:r w:rsidR="00B2778B" w:rsidRPr="007F7A54">
        <w:rPr>
          <w:szCs w:val="22"/>
        </w:rPr>
        <w:t>Party</w:t>
      </w:r>
      <w:bookmarkEnd w:id="31"/>
      <w:proofErr w:type="spellEnd"/>
      <w:r w:rsidR="00B2778B" w:rsidRPr="007F7A54">
        <w:rPr>
          <w:szCs w:val="22"/>
        </w:rPr>
        <w:t xml:space="preserve">  </w:t>
      </w:r>
    </w:p>
    <w:p w14:paraId="388AF1F3" w14:textId="77777777" w:rsidR="002344C6" w:rsidRPr="002344C6" w:rsidRDefault="002344C6" w:rsidP="002344C6"/>
    <w:p w14:paraId="388AF1F4" w14:textId="77777777" w:rsidR="002344C6" w:rsidRDefault="007F7A54" w:rsidP="002344C6">
      <w:pPr>
        <w:rPr>
          <w:lang w:eastAsia="de-DE"/>
        </w:rPr>
      </w:pPr>
      <w:r>
        <w:rPr>
          <w:noProof/>
          <w:lang w:eastAsia="zh-TW"/>
        </w:rPr>
        <mc:AlternateContent>
          <mc:Choice Requires="wpg">
            <w:drawing>
              <wp:inline distT="0" distB="0" distL="0" distR="0" wp14:anchorId="388AF52E" wp14:editId="388AF52F">
                <wp:extent cx="5012055" cy="493395"/>
                <wp:effectExtent l="0" t="0" r="17145" b="1905"/>
                <wp:docPr id="6146" name="Gruppieren 6146"/>
                <wp:cNvGraphicFramePr/>
                <a:graphic xmlns:a="http://schemas.openxmlformats.org/drawingml/2006/main">
                  <a:graphicData uri="http://schemas.microsoft.com/office/word/2010/wordprocessingGroup">
                    <wpg:wgp>
                      <wpg:cNvGrpSpPr/>
                      <wpg:grpSpPr>
                        <a:xfrm>
                          <a:off x="0" y="0"/>
                          <a:ext cx="5012055" cy="493395"/>
                          <a:chOff x="0" y="0"/>
                          <a:chExt cx="5012055" cy="493395"/>
                        </a:xfrm>
                      </wpg:grpSpPr>
                      <wps:wsp>
                        <wps:cNvPr id="6022" name="Rectangle 6581"/>
                        <wps:cNvSpPr>
                          <a:spLocks noChangeArrowheads="1"/>
                        </wps:cNvSpPr>
                        <wps:spPr bwMode="auto">
                          <a:xfrm>
                            <a:off x="295275" y="0"/>
                            <a:ext cx="2099310" cy="344805"/>
                          </a:xfrm>
                          <a:prstGeom prst="rect">
                            <a:avLst/>
                          </a:prstGeom>
                          <a:solidFill>
                            <a:srgbClr val="8DB3E2"/>
                          </a:solidFill>
                          <a:ln w="25400">
                            <a:solidFill>
                              <a:srgbClr val="000000"/>
                            </a:solidFill>
                            <a:miter lim="800000"/>
                            <a:headEnd/>
                            <a:tailEnd/>
                          </a:ln>
                        </wps:spPr>
                        <wps:txbx>
                          <w:txbxContent>
                            <w:p w14:paraId="388AF5B8" w14:textId="77777777" w:rsidR="001F32CB" w:rsidRPr="00011171" w:rsidRDefault="001F32CB" w:rsidP="000C2257">
                              <w:pPr>
                                <w:rPr>
                                  <w:szCs w:val="24"/>
                                </w:rPr>
                              </w:pPr>
                              <w:proofErr w:type="spellStart"/>
                              <w:proofErr w:type="gramStart"/>
                              <w:r w:rsidRPr="00011171">
                                <w:rPr>
                                  <w:rFonts w:cs="Arial"/>
                                  <w:b/>
                                  <w:bCs/>
                                  <w:szCs w:val="20"/>
                                </w:rPr>
                                <w:t>asram:</w:t>
                              </w:r>
                              <w:proofErr w:type="gramEnd"/>
                              <w:r w:rsidRPr="00011171">
                                <w:rPr>
                                  <w:rFonts w:cs="Arial"/>
                                  <w:b/>
                                  <w:bCs/>
                                  <w:szCs w:val="20"/>
                                </w:rPr>
                                <w:t>RecipientCITradeParty</w:t>
                              </w:r>
                              <w:proofErr w:type="spellEnd"/>
                            </w:p>
                          </w:txbxContent>
                        </wps:txbx>
                        <wps:bodyPr rot="0" vert="horz" wrap="square" lIns="91440" tIns="45720" rIns="91440" bIns="45720" anchor="t" anchorCtr="0" upright="1">
                          <a:noAutofit/>
                        </wps:bodyPr>
                      </wps:wsp>
                      <wps:wsp>
                        <wps:cNvPr id="6023" name="AutoShape 6582"/>
                        <wps:cNvCnPr>
                          <a:cxnSpLocks noChangeShapeType="1"/>
                        </wps:cNvCnPr>
                        <wps:spPr bwMode="auto">
                          <a:xfrm>
                            <a:off x="25908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4" name="Rectangle 6583"/>
                        <wps:cNvSpPr>
                          <a:spLocks noChangeArrowheads="1"/>
                        </wps:cNvSpPr>
                        <wps:spPr bwMode="auto">
                          <a:xfrm>
                            <a:off x="3171825"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B9" w14:textId="77777777" w:rsidR="001F32CB" w:rsidRPr="00B10F12" w:rsidRDefault="001F32CB"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wps:txbx>
                        <wps:bodyPr rot="0" vert="horz" wrap="square" lIns="91440" tIns="45720" rIns="91440" bIns="45720" anchor="t" anchorCtr="0" upright="1">
                          <a:noAutofit/>
                        </wps:bodyPr>
                      </wps:wsp>
                      <wps:wsp>
                        <wps:cNvPr id="6025" name="Rectangle 6584"/>
                        <wps:cNvSpPr>
                          <a:spLocks noChangeArrowheads="1"/>
                        </wps:cNvSpPr>
                        <wps:spPr bwMode="auto">
                          <a:xfrm>
                            <a:off x="24003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26" name="AutoShape 6585"/>
                        <wps:cNvCnPr>
                          <a:cxnSpLocks noChangeShapeType="1"/>
                        </wps:cNvCnPr>
                        <wps:spPr bwMode="auto">
                          <a:xfrm>
                            <a:off x="23907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4" name="Rechteck 6144"/>
                        <wps:cNvSpPr>
                          <a:spLocks noChangeArrowheads="1"/>
                        </wps:cNvSpPr>
                        <wps:spPr bwMode="auto">
                          <a:xfrm>
                            <a:off x="0" y="19050"/>
                            <a:ext cx="293370" cy="293370"/>
                          </a:xfrm>
                          <a:prstGeom prst="rect">
                            <a:avLst/>
                          </a:prstGeom>
                          <a:noFill/>
                          <a:ln>
                            <a:noFill/>
                          </a:ln>
                          <a:extLst/>
                        </wps:spPr>
                        <wps:txbx>
                          <w:txbxContent>
                            <w:p w14:paraId="388AF5BA" w14:textId="77777777" w:rsidR="001F32CB" w:rsidRDefault="001F32CB" w:rsidP="007F7A5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45" name="Rechteck 6145"/>
                        <wps:cNvSpPr>
                          <a:spLocks noChangeArrowheads="1"/>
                        </wps:cNvSpPr>
                        <wps:spPr bwMode="auto">
                          <a:xfrm>
                            <a:off x="2895600" y="200025"/>
                            <a:ext cx="293370" cy="293370"/>
                          </a:xfrm>
                          <a:prstGeom prst="rect">
                            <a:avLst/>
                          </a:prstGeom>
                          <a:noFill/>
                          <a:ln>
                            <a:noFill/>
                          </a:ln>
                          <a:extLst/>
                        </wps:spPr>
                        <wps:txbx>
                          <w:txbxContent>
                            <w:p w14:paraId="388AF5BB" w14:textId="77777777" w:rsidR="001F32CB" w:rsidRDefault="001F32CB" w:rsidP="007F7A5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46" o:spid="_x0000_s1152" style="width:394.65pt;height:38.85pt;mso-position-horizontal-relative:char;mso-position-vertical-relative:line" coordsize="50120,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">
                <v:rect id="Rectangle 6581" o:spid="_x0000_s1153" style="position:absolute;left:2952;width:20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d+MQA&#10;AADdAAAADwAAAGRycy9kb3ducmV2LnhtbESPT4vCMBTE7wt+h/AEb2tqD7J2TcuiCOJB8A94fTZv&#10;m7LNS2miVj+9WRA8DjPzG2Ze9LYRV+p87VjBZJyAIC6drrlScDysPr9A+ICssXFMCu7kocgHH3PM&#10;tLvxjq77UIkIYZ+hAhNCm0npS0MW/di1xNH7dZ3FEGVXSd3hLcJtI9MkmUqLNccFgy0tDJV/+4tV&#10;sLyczOrhjN9sqX7oM7rFLF0rNRr2P98gAvXhHX6111rBNElT+H8Tn4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HnfjEAAAA3QAAAA8AAAAAAAAAAAAAAAAAmAIAAGRycy9k&#10;b3ducmV2LnhtbFBLBQYAAAAABAAEAPUAAACJAwAAAAA=&#10;" fillcolor="#8db3e2" strokeweight="2pt">
                  <v:textbox>
                    <w:txbxContent>
                      <w:p w14:paraId="388AF5B8" w14:textId="77777777" w:rsidR="001F32CB" w:rsidRPr="00011171" w:rsidRDefault="001F32CB" w:rsidP="000C2257">
                        <w:pPr>
                          <w:rPr>
                            <w:szCs w:val="24"/>
                          </w:rPr>
                        </w:pPr>
                        <w:proofErr w:type="spellStart"/>
                        <w:proofErr w:type="gramStart"/>
                        <w:r w:rsidRPr="00011171">
                          <w:rPr>
                            <w:rFonts w:cs="Arial"/>
                            <w:b/>
                            <w:bCs/>
                            <w:szCs w:val="20"/>
                          </w:rPr>
                          <w:t>asram:</w:t>
                        </w:r>
                        <w:proofErr w:type="gramEnd"/>
                        <w:r w:rsidRPr="00011171">
                          <w:rPr>
                            <w:rFonts w:cs="Arial"/>
                            <w:b/>
                            <w:bCs/>
                            <w:szCs w:val="20"/>
                          </w:rPr>
                          <w:t>RecipientCITradeParty</w:t>
                        </w:r>
                        <w:proofErr w:type="spellEnd"/>
                      </w:p>
                    </w:txbxContent>
                  </v:textbox>
                </v:rect>
                <v:shape id="AutoShape 6582" o:spid="_x0000_s1154" type="#_x0000_t32" style="position:absolute;left:25908;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hvZ8cAAADdAAAADwAAAGRycy9kb3ducmV2LnhtbESP3WrCQBSE7wu+w3KE3tVNrfiTukop&#10;hBZBJVHs7SF7moRmz4bsNolv3y0IXg4z8w2z3g6mFh21rrKs4HkSgSDOra64UHA+JU9LEM4ja6wt&#10;k4IrOdhuRg9rjLXtOaUu84UIEHYxKii9b2IpXV6SQTexDXHwvm1r0AfZFlK32Ae4qeU0iubSYMVh&#10;ocSG3kvKf7Jfo6A7Xg6LpOk+jr64zNLdbPWFZq/U43h4ewXhafD38K39qRXMo+kL/L8JT0B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6G9nxwAAAN0AAAAPAAAAAAAA&#10;AAAAAAAAAKECAABkcnMvZG93bnJldi54bWxQSwUGAAAAAAQABAD5AAAAlQMAAAAA&#10;" strokeweight="2pt"/>
                <v:rect id="Rectangle 6583" o:spid="_x0000_s1155" style="position:absolute;left:31718;width:184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NkTcUA&#10;AADdAAAADwAAAGRycy9kb3ducmV2LnhtbESPQWsCMRCF70L/Q5hCL1KzK6JlaxRRSosnd5Weh810&#10;d+lmsiRR479vCoLHx5v3vXnLdTS9uJDznWUF+SQDQVxb3XGj4HT8eH0D4QOyxt4yKbiRh/XqabTE&#10;Qtsrl3SpQiMShH2BCtoQhkJKX7dk0E/sQJy8H+sMhiRdI7XDa4KbXk6zbC4NdpwaWhxo21L9W51N&#10;eiOP5Xf1Ob7Zvd2VXa7d7BAXSr08x807iEAxPI7v6S+tYJ5NZ/C/Ji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2RNxQAAAN0AAAAPAAAAAAAAAAAAAAAAAJgCAABkcnMv&#10;ZG93bnJldi54bWxQSwUGAAAAAAQABAD1AAAAigMAAAAA&#10;" filled="f" fillcolor="#8db3e2" strokeweight="2pt">
                  <v:textbox>
                    <w:txbxContent>
                      <w:p w14:paraId="388AF5B9" w14:textId="77777777" w:rsidR="001F32CB" w:rsidRPr="00B10F12" w:rsidRDefault="001F32CB"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6584" o:spid="_x0000_s1156" style="position:absolute;left:24003;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pQ8UA&#10;AADdAAAADwAAAGRycy9kb3ducmV2LnhtbESPQWsCMRSE7wX/Q3hCbzXrglZWo4ggLUihtXp/bJ67&#10;i5uXNclq2l/fCEKPw8x8wyxW0bTiSs43lhWMRxkI4tLqhisFh+/tywyED8gaW8uk4Ic8rJaDpwUW&#10;2t74i677UIkEYV+ggjqErpDSlzUZ9CPbESfvZJ3BkKSrpHZ4S3DTyjzLptJgw2mhxo42NZXnfW8U&#10;dB+T/u31snO/x1n/WeIu2pBHpZ6HcT0HESiG//Cj/a4VTLN8A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WlDxQAAAN0AAAAPAAAAAAAAAAAAAAAAAJgCAABkcnMv&#10;ZG93bnJldi54bWxQSwUGAAAAAAQABAD1AAAAigMAAAAA&#10;" strokeweight="2pt"/>
                <v:shape id="AutoShape 6585" o:spid="_x0000_s1157" type="#_x0000_t32" style="position:absolute;left:23907;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M/8YAAADdAAAADwAAAGRycy9kb3ducmV2LnhtbESPQWvCQBSE7wX/w/KE3uqmElIbXUWE&#10;0CK0klT0+sg+k9Ds25Ddxvjvu4WCx2FmvmFWm9G0YqDeNZYVPM8iEMSl1Q1XCo5f2dMChPPIGlvL&#10;pOBGDjbrycMKU22vnNNQ+EoECLsUFdTed6mUrqzJoJvZjjh4F9sb9EH2ldQ9XgPctHIeRYk02HBY&#10;qLGjXU3ld/FjFAyH0+dL1g1vB1+d4nwfv57RfCj1OB23SxCeRn8P/7fftYIkmifw9yY8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fzP/GAAAA3QAAAA8AAAAAAAAA&#10;AAAAAAAAoQIAAGRycy9kb3ducmV2LnhtbFBLBQYAAAAABAAEAPkAAACUAwAAAAA=&#10;" strokeweight="2pt"/>
                <v:rect id="Rechteck 6144" o:spid="_x0000_s1158" style="position:absolute;top:190;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FOm8YA&#10;AADdAAAADwAAAGRycy9kb3ducmV2LnhtbESP3WrCQBSE7wu+w3KE3hTdWEQkuooIYigFMf5cH7LH&#10;JJg9G7PbJH37bkHwcpiZb5jlujeVaKlxpWUFk3EEgjizuuRcwfm0G81BOI+ssbJMCn7JwXo1eFti&#10;rG3HR2pTn4sAYRejgsL7OpbSZQUZdGNbEwfvZhuDPsgml7rBLsBNJT+jaCYNlhwWCqxpW1B2T3+M&#10;gi47tNfT914ePq6J5Ufy2KaXL6Xeh/1mAcJT71/hZzvRCmaT6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FOm8YAAADdAAAADwAAAAAAAAAAAAAAAACYAgAAZHJz&#10;L2Rvd25yZXYueG1sUEsFBgAAAAAEAAQA9QAAAIsDAAAAAA==&#10;" filled="f" stroked="f">
                  <v:textbox>
                    <w:txbxContent>
                      <w:p w14:paraId="388AF5BA" w14:textId="77777777" w:rsidR="001F32CB" w:rsidRDefault="001F32CB" w:rsidP="007F7A54">
                        <w:pPr>
                          <w:rPr>
                            <w:rFonts w:cs="Arial"/>
                            <w:b/>
                            <w:color w:val="C00000"/>
                            <w:sz w:val="24"/>
                            <w:szCs w:val="24"/>
                            <w:lang w:val="de-DE"/>
                          </w:rPr>
                        </w:pPr>
                        <w:r>
                          <w:rPr>
                            <w:rFonts w:cs="Arial"/>
                            <w:b/>
                            <w:color w:val="C00000"/>
                            <w:sz w:val="24"/>
                            <w:szCs w:val="24"/>
                            <w:lang w:val="de-DE"/>
                          </w:rPr>
                          <w:t>1</w:t>
                        </w:r>
                      </w:p>
                    </w:txbxContent>
                  </v:textbox>
                </v:rect>
                <v:rect id="Rechteck 6145" o:spid="_x0000_s1159" style="position:absolute;left:28956;top:200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rAMYA&#10;AADdAAAADwAAAGRycy9kb3ducmV2LnhtbESPQWvCQBSE7wX/w/KEXkrdKFZ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3rAMYAAADdAAAADwAAAAAAAAAAAAAAAACYAgAAZHJz&#10;L2Rvd25yZXYueG1sUEsFBgAAAAAEAAQA9QAAAIsDAAAAAA==&#10;" filled="f" stroked="f">
                  <v:textbox>
                    <w:txbxContent>
                      <w:p w14:paraId="388AF5BB" w14:textId="77777777" w:rsidR="001F32CB" w:rsidRDefault="001F32CB" w:rsidP="007F7A54">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1F5" w14:textId="77777777" w:rsidR="002344C6" w:rsidRDefault="002344C6" w:rsidP="002344C6">
      <w:pPr>
        <w:rPr>
          <w:lang w:eastAsia="de-DE"/>
        </w:rPr>
      </w:pPr>
    </w:p>
    <w:tbl>
      <w:tblPr>
        <w:tblW w:w="50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8"/>
        <w:gridCol w:w="1305"/>
        <w:gridCol w:w="1159"/>
        <w:gridCol w:w="1014"/>
        <w:gridCol w:w="2756"/>
        <w:gridCol w:w="871"/>
        <w:gridCol w:w="4413"/>
      </w:tblGrid>
      <w:tr w:rsidR="001C5CAA" w14:paraId="388AF1FD" w14:textId="77777777" w:rsidTr="00204097">
        <w:trPr>
          <w:cantSplit/>
          <w:trHeight w:val="329"/>
        </w:trPr>
        <w:tc>
          <w:tcPr>
            <w:tcW w:w="1046" w:type="pct"/>
            <w:shd w:val="clear" w:color="auto" w:fill="FFFFCC"/>
            <w:vAlign w:val="center"/>
          </w:tcPr>
          <w:p w14:paraId="388AF1F6"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48" w:type="pct"/>
            <w:shd w:val="clear" w:color="auto" w:fill="FFFFCC"/>
            <w:vAlign w:val="center"/>
          </w:tcPr>
          <w:p w14:paraId="388AF1F7"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398" w:type="pct"/>
            <w:shd w:val="clear" w:color="auto" w:fill="FFFFCC"/>
            <w:vAlign w:val="center"/>
          </w:tcPr>
          <w:p w14:paraId="388AF1F8"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48" w:type="pct"/>
            <w:shd w:val="clear" w:color="auto" w:fill="FFFFCC"/>
            <w:vAlign w:val="center"/>
          </w:tcPr>
          <w:p w14:paraId="388AF1F9"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46" w:type="pct"/>
            <w:shd w:val="clear" w:color="auto" w:fill="FFFFCC"/>
            <w:vAlign w:val="center"/>
          </w:tcPr>
          <w:p w14:paraId="388AF1FA"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299" w:type="pct"/>
            <w:shd w:val="clear" w:color="auto" w:fill="FFFFCC"/>
            <w:vAlign w:val="center"/>
          </w:tcPr>
          <w:p w14:paraId="388AF1FB"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16" w:type="pct"/>
            <w:shd w:val="clear" w:color="auto" w:fill="FFFFCC"/>
            <w:vAlign w:val="center"/>
          </w:tcPr>
          <w:p w14:paraId="388AF1FC"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205" w14:textId="77777777" w:rsidTr="00204097">
        <w:trPr>
          <w:cantSplit/>
          <w:trHeight w:val="318"/>
        </w:trPr>
        <w:tc>
          <w:tcPr>
            <w:tcW w:w="1046" w:type="pct"/>
            <w:shd w:val="clear" w:color="auto" w:fill="C00000"/>
            <w:vAlign w:val="center"/>
          </w:tcPr>
          <w:p w14:paraId="388AF1FE" w14:textId="77777777" w:rsidR="001C5CAA" w:rsidRPr="00160262" w:rsidRDefault="001C5CAA" w:rsidP="001B3E66">
            <w:pPr>
              <w:spacing w:line="240" w:lineRule="auto"/>
              <w:rPr>
                <w:rFonts w:eastAsia="Times New Roman" w:cs="Arial"/>
                <w:color w:val="FFFFFF" w:themeColor="background1"/>
                <w:sz w:val="16"/>
                <w:szCs w:val="20"/>
                <w:lang w:val="de-DE" w:eastAsia="de-DE"/>
              </w:rPr>
            </w:pPr>
            <w:proofErr w:type="spellStart"/>
            <w:r w:rsidRPr="00160262">
              <w:rPr>
                <w:rFonts w:cs="Arial"/>
                <w:bCs/>
                <w:color w:val="FFFFFF" w:themeColor="background1"/>
                <w:sz w:val="16"/>
                <w:szCs w:val="20"/>
              </w:rPr>
              <w:t>asram</w:t>
            </w:r>
            <w:proofErr w:type="spellEnd"/>
            <w:r w:rsidRPr="00160262">
              <w:rPr>
                <w:rFonts w:cs="Arial"/>
                <w:bCs/>
                <w:color w:val="FFFFFF" w:themeColor="background1"/>
                <w:sz w:val="16"/>
                <w:szCs w:val="20"/>
              </w:rPr>
              <w:t>:</w:t>
            </w:r>
            <w:proofErr w:type="spellStart"/>
            <w:r w:rsidRPr="00160262">
              <w:rPr>
                <w:rFonts w:cs="Arial"/>
                <w:bCs/>
                <w:color w:val="FFFFFF" w:themeColor="background1"/>
                <w:sz w:val="16"/>
                <w:szCs w:val="20"/>
                <w:lang w:val="de-DE"/>
              </w:rPr>
              <w:t>IdentificationIdentifier</w:t>
            </w:r>
            <w:proofErr w:type="spellEnd"/>
            <w:r w:rsidRPr="00160262">
              <w:rPr>
                <w:rFonts w:cs="Arial"/>
                <w:bCs/>
                <w:color w:val="FFFFFF" w:themeColor="background1"/>
                <w:sz w:val="16"/>
                <w:szCs w:val="20"/>
                <w:lang w:val="de-DE"/>
              </w:rPr>
              <w:t xml:space="preserve"> </w:t>
            </w:r>
          </w:p>
        </w:tc>
        <w:tc>
          <w:tcPr>
            <w:tcW w:w="448" w:type="pct"/>
            <w:shd w:val="clear" w:color="auto" w:fill="C00000"/>
            <w:vAlign w:val="center"/>
          </w:tcPr>
          <w:p w14:paraId="388AF1FF"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eastAsia="de-DE"/>
              </w:rPr>
              <w:t>String</w:t>
            </w:r>
          </w:p>
        </w:tc>
        <w:tc>
          <w:tcPr>
            <w:tcW w:w="398" w:type="pct"/>
            <w:shd w:val="clear" w:color="auto" w:fill="C00000"/>
            <w:vAlign w:val="center"/>
          </w:tcPr>
          <w:p w14:paraId="388AF200"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eastAsia="de-DE"/>
              </w:rPr>
              <w:t>70</w:t>
            </w:r>
          </w:p>
        </w:tc>
        <w:tc>
          <w:tcPr>
            <w:tcW w:w="348" w:type="pct"/>
            <w:shd w:val="clear" w:color="auto" w:fill="C00000"/>
            <w:vAlign w:val="center"/>
          </w:tcPr>
          <w:p w14:paraId="388AF201"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val="de-DE" w:eastAsia="de-DE"/>
              </w:rPr>
              <w:t>4</w:t>
            </w:r>
          </w:p>
        </w:tc>
        <w:tc>
          <w:tcPr>
            <w:tcW w:w="946" w:type="pct"/>
            <w:shd w:val="clear" w:color="auto" w:fill="C00000"/>
            <w:vAlign w:val="center"/>
          </w:tcPr>
          <w:p w14:paraId="388AF202"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val="de-DE" w:eastAsia="de-DE"/>
              </w:rPr>
              <w:t>SupplyOn</w:t>
            </w:r>
          </w:p>
        </w:tc>
        <w:tc>
          <w:tcPr>
            <w:tcW w:w="299" w:type="pct"/>
            <w:shd w:val="clear" w:color="auto" w:fill="C00000"/>
            <w:vAlign w:val="center"/>
          </w:tcPr>
          <w:p w14:paraId="388AF203" w14:textId="77777777" w:rsidR="001C5CAA" w:rsidRPr="00160262" w:rsidRDefault="001C5CAA" w:rsidP="001B3E66">
            <w:pPr>
              <w:spacing w:line="240" w:lineRule="auto"/>
              <w:rPr>
                <w:rFonts w:eastAsia="Times New Roman"/>
                <w:color w:val="FFFFFF" w:themeColor="background1"/>
                <w:sz w:val="16"/>
                <w:lang w:val="de-DE" w:eastAsia="de-DE"/>
              </w:rPr>
            </w:pPr>
            <w:r w:rsidRPr="00160262">
              <w:rPr>
                <w:rFonts w:eastAsia="Times New Roman"/>
                <w:color w:val="FFFFFF" w:themeColor="background1"/>
                <w:sz w:val="16"/>
                <w:lang w:eastAsia="de-DE"/>
              </w:rPr>
              <w:t>M</w:t>
            </w:r>
          </w:p>
        </w:tc>
        <w:tc>
          <w:tcPr>
            <w:tcW w:w="1516" w:type="pct"/>
            <w:shd w:val="clear" w:color="auto" w:fill="C00000"/>
            <w:vAlign w:val="center"/>
          </w:tcPr>
          <w:p w14:paraId="388AF204" w14:textId="77777777" w:rsidR="001C5CAA" w:rsidRPr="00160262" w:rsidRDefault="001C5CAA" w:rsidP="001B3E66">
            <w:pPr>
              <w:spacing w:line="240" w:lineRule="auto"/>
              <w:rPr>
                <w:rFonts w:eastAsia="Times New Roman"/>
                <w:color w:val="FFFFFF" w:themeColor="background1"/>
                <w:sz w:val="16"/>
                <w:lang w:eastAsia="de-DE"/>
              </w:rPr>
            </w:pPr>
            <w:r w:rsidRPr="00160262">
              <w:rPr>
                <w:rFonts w:eastAsia="Times New Roman"/>
                <w:color w:val="FFFFFF" w:themeColor="background1"/>
                <w:sz w:val="16"/>
                <w:lang w:eastAsia="de-DE"/>
              </w:rPr>
              <w:t>Receiver</w:t>
            </w:r>
            <w:r w:rsidR="00160262" w:rsidRPr="00160262">
              <w:rPr>
                <w:rFonts w:eastAsia="Times New Roman"/>
                <w:color w:val="FFFFFF" w:themeColor="background1"/>
                <w:sz w:val="16"/>
                <w:lang w:eastAsia="de-DE"/>
              </w:rPr>
              <w:t xml:space="preserve"> </w:t>
            </w:r>
            <w:r w:rsidRPr="00160262">
              <w:rPr>
                <w:rFonts w:eastAsia="Times New Roman"/>
                <w:color w:val="FFFFFF" w:themeColor="background1"/>
                <w:sz w:val="16"/>
                <w:lang w:eastAsia="de-DE"/>
              </w:rPr>
              <w:t>Info: party who receives this XML message. No key, just for better traceability.</w:t>
            </w:r>
          </w:p>
        </w:tc>
      </w:tr>
    </w:tbl>
    <w:p w14:paraId="388AF206" w14:textId="77777777" w:rsidR="002344C6" w:rsidRDefault="002344C6" w:rsidP="002344C6">
      <w:pPr>
        <w:rPr>
          <w:lang w:eastAsia="de-DE"/>
        </w:rPr>
      </w:pPr>
    </w:p>
    <w:p w14:paraId="388AF207" w14:textId="77777777" w:rsidR="00B968DC" w:rsidRDefault="00B968DC" w:rsidP="002344C6">
      <w:pPr>
        <w:rPr>
          <w:lang w:eastAsia="de-DE"/>
        </w:rPr>
      </w:pPr>
    </w:p>
    <w:p w14:paraId="388AF208" w14:textId="77777777" w:rsidR="002344C6" w:rsidRPr="00160262" w:rsidRDefault="002344C6" w:rsidP="00406C2E">
      <w:pPr>
        <w:pStyle w:val="berschrift2"/>
        <w:ind w:left="567" w:hanging="567"/>
        <w:rPr>
          <w:szCs w:val="22"/>
        </w:rPr>
      </w:pPr>
      <w:bookmarkStart w:id="32" w:name="_Toc347483405"/>
      <w:proofErr w:type="spellStart"/>
      <w:proofErr w:type="gramStart"/>
      <w:r w:rsidRPr="00160262">
        <w:rPr>
          <w:szCs w:val="22"/>
        </w:rPr>
        <w:t>asram:</w:t>
      </w:r>
      <w:proofErr w:type="gramEnd"/>
      <w:r w:rsidR="0005210E" w:rsidRPr="00160262">
        <w:rPr>
          <w:szCs w:val="22"/>
        </w:rPr>
        <w:t>Sender</w:t>
      </w:r>
      <w:r w:rsidR="00DB0B8A" w:rsidRPr="00160262">
        <w:rPr>
          <w:szCs w:val="22"/>
        </w:rPr>
        <w:t>CITrade</w:t>
      </w:r>
      <w:r w:rsidRPr="00160262">
        <w:rPr>
          <w:szCs w:val="22"/>
        </w:rPr>
        <w:t>Party</w:t>
      </w:r>
      <w:bookmarkEnd w:id="32"/>
      <w:proofErr w:type="spellEnd"/>
      <w:r w:rsidRPr="00160262">
        <w:rPr>
          <w:szCs w:val="22"/>
        </w:rPr>
        <w:t xml:space="preserve">  </w:t>
      </w:r>
    </w:p>
    <w:p w14:paraId="388AF209" w14:textId="77777777" w:rsidR="002344C6" w:rsidRPr="002344C6" w:rsidRDefault="002344C6" w:rsidP="002344C6"/>
    <w:p w14:paraId="388AF20A" w14:textId="77777777" w:rsidR="002344C6" w:rsidRDefault="00160262" w:rsidP="002344C6">
      <w:pPr>
        <w:rPr>
          <w:lang w:eastAsia="de-DE"/>
        </w:rPr>
      </w:pPr>
      <w:r>
        <w:rPr>
          <w:noProof/>
          <w:lang w:eastAsia="zh-TW"/>
        </w:rPr>
        <mc:AlternateContent>
          <mc:Choice Requires="wpg">
            <w:drawing>
              <wp:inline distT="0" distB="0" distL="0" distR="0" wp14:anchorId="388AF530" wp14:editId="388AF531">
                <wp:extent cx="4869180" cy="502920"/>
                <wp:effectExtent l="0" t="0" r="26670" b="0"/>
                <wp:docPr id="6149" name="Gruppieren 6149"/>
                <wp:cNvGraphicFramePr/>
                <a:graphic xmlns:a="http://schemas.openxmlformats.org/drawingml/2006/main">
                  <a:graphicData uri="http://schemas.microsoft.com/office/word/2010/wordprocessingGroup">
                    <wpg:wgp>
                      <wpg:cNvGrpSpPr/>
                      <wpg:grpSpPr>
                        <a:xfrm>
                          <a:off x="0" y="0"/>
                          <a:ext cx="4869180" cy="502920"/>
                          <a:chOff x="0" y="0"/>
                          <a:chExt cx="4869180" cy="502920"/>
                        </a:xfrm>
                      </wpg:grpSpPr>
                      <wps:wsp>
                        <wps:cNvPr id="6015" name="Rectangle 6588"/>
                        <wps:cNvSpPr>
                          <a:spLocks noChangeArrowheads="1"/>
                        </wps:cNvSpPr>
                        <wps:spPr bwMode="auto">
                          <a:xfrm>
                            <a:off x="295275" y="0"/>
                            <a:ext cx="1952625" cy="344805"/>
                          </a:xfrm>
                          <a:prstGeom prst="rect">
                            <a:avLst/>
                          </a:prstGeom>
                          <a:solidFill>
                            <a:srgbClr val="8DB3E2"/>
                          </a:solidFill>
                          <a:ln w="25400">
                            <a:solidFill>
                              <a:srgbClr val="000000"/>
                            </a:solidFill>
                            <a:miter lim="800000"/>
                            <a:headEnd/>
                            <a:tailEnd/>
                          </a:ln>
                        </wps:spPr>
                        <wps:txbx>
                          <w:txbxContent>
                            <w:p w14:paraId="388AF5BC" w14:textId="77777777" w:rsidR="001F32CB" w:rsidRPr="00B10F12" w:rsidRDefault="001F32CB" w:rsidP="000C2257">
                              <w:pPr>
                                <w:rPr>
                                  <w:szCs w:val="24"/>
                                </w:rPr>
                              </w:pPr>
                              <w:proofErr w:type="spellStart"/>
                              <w:proofErr w:type="gramStart"/>
                              <w:r w:rsidRPr="00B10F12">
                                <w:rPr>
                                  <w:rFonts w:cs="Arial"/>
                                  <w:b/>
                                  <w:bCs/>
                                  <w:szCs w:val="20"/>
                                </w:rPr>
                                <w:t>asram:</w:t>
                              </w:r>
                              <w:proofErr w:type="gramEnd"/>
                              <w:r w:rsidRPr="00B10F12">
                                <w:rPr>
                                  <w:rFonts w:cs="Arial"/>
                                  <w:b/>
                                  <w:bCs/>
                                  <w:szCs w:val="20"/>
                                </w:rPr>
                                <w:t>SenderCITradeParty</w:t>
                              </w:r>
                              <w:proofErr w:type="spellEnd"/>
                            </w:p>
                          </w:txbxContent>
                        </wps:txbx>
                        <wps:bodyPr rot="0" vert="horz" wrap="square" lIns="91440" tIns="45720" rIns="91440" bIns="45720" anchor="t" anchorCtr="0" upright="1">
                          <a:noAutofit/>
                        </wps:bodyPr>
                      </wps:wsp>
                      <wps:wsp>
                        <wps:cNvPr id="6016" name="AutoShape 6589"/>
                        <wps:cNvCnPr>
                          <a:cxnSpLocks noChangeShapeType="1"/>
                        </wps:cNvCnPr>
                        <wps:spPr bwMode="auto">
                          <a:xfrm>
                            <a:off x="24574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7" name="Rectangle 6590"/>
                        <wps:cNvSpPr>
                          <a:spLocks noChangeArrowheads="1"/>
                        </wps:cNvSpPr>
                        <wps:spPr bwMode="auto">
                          <a:xfrm>
                            <a:off x="3028950"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BD" w14:textId="77777777" w:rsidR="001F32CB" w:rsidRPr="00B10F12" w:rsidRDefault="001F32CB"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wps:txbx>
                        <wps:bodyPr rot="0" vert="horz" wrap="square" lIns="91440" tIns="45720" rIns="91440" bIns="45720" anchor="t" anchorCtr="0" upright="1">
                          <a:noAutofit/>
                        </wps:bodyPr>
                      </wps:wsp>
                      <wps:wsp>
                        <wps:cNvPr id="6018" name="Rectangle 6591"/>
                        <wps:cNvSpPr>
                          <a:spLocks noChangeArrowheads="1"/>
                        </wps:cNvSpPr>
                        <wps:spPr bwMode="auto">
                          <a:xfrm>
                            <a:off x="22574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19" name="AutoShape 6592"/>
                        <wps:cNvCnPr>
                          <a:cxnSpLocks noChangeShapeType="1"/>
                        </wps:cNvCnPr>
                        <wps:spPr bwMode="auto">
                          <a:xfrm>
                            <a:off x="22574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7" name="Rechteck 6147"/>
                        <wps:cNvSpPr>
                          <a:spLocks noChangeArrowheads="1"/>
                        </wps:cNvSpPr>
                        <wps:spPr bwMode="auto">
                          <a:xfrm>
                            <a:off x="0" y="28575"/>
                            <a:ext cx="293370" cy="293370"/>
                          </a:xfrm>
                          <a:prstGeom prst="rect">
                            <a:avLst/>
                          </a:prstGeom>
                          <a:noFill/>
                          <a:ln>
                            <a:noFill/>
                          </a:ln>
                          <a:extLst/>
                        </wps:spPr>
                        <wps:txbx>
                          <w:txbxContent>
                            <w:p w14:paraId="388AF5BE" w14:textId="77777777" w:rsidR="001F32CB" w:rsidRDefault="001F32CB" w:rsidP="0016026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48" name="Rechteck 6148"/>
                        <wps:cNvSpPr>
                          <a:spLocks noChangeArrowheads="1"/>
                        </wps:cNvSpPr>
                        <wps:spPr bwMode="auto">
                          <a:xfrm>
                            <a:off x="2743200" y="209550"/>
                            <a:ext cx="293370" cy="293370"/>
                          </a:xfrm>
                          <a:prstGeom prst="rect">
                            <a:avLst/>
                          </a:prstGeom>
                          <a:noFill/>
                          <a:ln>
                            <a:noFill/>
                          </a:ln>
                          <a:extLst/>
                        </wps:spPr>
                        <wps:txbx>
                          <w:txbxContent>
                            <w:p w14:paraId="388AF5BF" w14:textId="77777777" w:rsidR="001F32CB" w:rsidRDefault="001F32CB" w:rsidP="0016026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49" o:spid="_x0000_s1160" style="width:383.4pt;height:39.6pt;mso-position-horizontal-relative:char;mso-position-vertical-relative:line" coordsize="48691,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">
                <v:rect id="Rectangle 6588" o:spid="_x0000_s1161" style="position:absolute;left:2952;width:195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PMcUA&#10;AADdAAAADwAAAGRycy9kb3ducmV2LnhtbESPQWvCQBSE7wX/w/IEb80mAaWNrqFEBOmhUC30+pp9&#10;ZkOzb0N2o9Ff3y0Uehxm5htmU062ExcafOtYQZakIIhrp1tuFHyc9o9PIHxA1tg5JgU38lBuZw8b&#10;LLS78jtdjqEREcK+QAUmhL6Q0teGLPrE9cTRO7vBYohyaKQe8BrhtpN5mq6kxZbjgsGeKkP193G0&#10;Cnbjp9nfnfGvb9Te9Re66jk/KLWYTy9rEIGm8B/+ax+0glWaLeH3TX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s8xxQAAAN0AAAAPAAAAAAAAAAAAAAAAAJgCAABkcnMv&#10;ZG93bnJldi54bWxQSwUGAAAAAAQABAD1AAAAigMAAAAA&#10;" fillcolor="#8db3e2" strokeweight="2pt">
                  <v:textbox>
                    <w:txbxContent>
                      <w:p w14:paraId="388AF5BC" w14:textId="77777777" w:rsidR="001F32CB" w:rsidRPr="00B10F12" w:rsidRDefault="001F32CB" w:rsidP="000C2257">
                        <w:pPr>
                          <w:rPr>
                            <w:szCs w:val="24"/>
                          </w:rPr>
                        </w:pPr>
                        <w:proofErr w:type="spellStart"/>
                        <w:proofErr w:type="gramStart"/>
                        <w:r w:rsidRPr="00B10F12">
                          <w:rPr>
                            <w:rFonts w:cs="Arial"/>
                            <w:b/>
                            <w:bCs/>
                            <w:szCs w:val="20"/>
                          </w:rPr>
                          <w:t>asram:</w:t>
                        </w:r>
                        <w:proofErr w:type="gramEnd"/>
                        <w:r w:rsidRPr="00B10F12">
                          <w:rPr>
                            <w:rFonts w:cs="Arial"/>
                            <w:b/>
                            <w:bCs/>
                            <w:szCs w:val="20"/>
                          </w:rPr>
                          <w:t>SenderCITradeParty</w:t>
                        </w:r>
                        <w:proofErr w:type="spellEnd"/>
                      </w:p>
                    </w:txbxContent>
                  </v:textbox>
                </v:rect>
                <v:shape id="AutoShape 6589" o:spid="_x0000_s1162" type="#_x0000_t32" style="position:absolute;left:24574;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MGQsUAAADdAAAADwAAAGRycy9kb3ducmV2LnhtbESP3YrCMBSE74V9h3AE7zR1karVKMuC&#10;uAir+IPeHppjW2xOSpOt9e03guDlMDPfMPNla0rRUO0KywqGgwgEcWp1wZmC03HVn4BwHlljaZkU&#10;PMjBcvHRmWOi7Z331Bx8JgKEXYIKcu+rREqX5mTQDWxFHLyrrQ36IOtM6hrvAW5K+RlFsTRYcFjI&#10;saLvnNLb4c8oaHbn7XhVNeudz86j/WY0vaD5VarXbb9mIDy1/h1+tX+0gjgaxvB8E5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MGQsUAAADdAAAADwAAAAAAAAAA&#10;AAAAAAChAgAAZHJzL2Rvd25yZXYueG1sUEsFBgAAAAAEAAQA+QAAAJMDAAAAAA==&#10;" strokeweight="2pt"/>
                <v:rect id="Rectangle 6590" o:spid="_x0000_s1163" style="position:absolute;left:30289;width:184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0wh8UA&#10;AADdAAAADwAAAGRycy9kb3ducmV2LnhtbESPQWsCMRCF7wX/Qxihl6LZlaKyGkUsUumpuy2eh824&#10;u7iZLEmq8d+bQqHHx5v3vXnrbTS9uJLznWUF+TQDQVxb3XGj4PvrMFmC8AFZY2+ZFNzJw3Yzelpj&#10;oe2NS7pWoREJwr5ABW0IQyGlr1sy6Kd2IE7e2TqDIUnXSO3wluCml7Msm0uDHaeGFgfat1Rfqh+T&#10;3shjeareX+72w76VXa7d62dcKPU8jrsViEAx/B//pY9awTzLF/C7JiF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TCHxQAAAN0AAAAPAAAAAAAAAAAAAAAAAJgCAABkcnMv&#10;ZG93bnJldi54bWxQSwUGAAAAAAQABAD1AAAAigMAAAAA&#10;" filled="f" fillcolor="#8db3e2" strokeweight="2pt">
                  <v:textbox>
                    <w:txbxContent>
                      <w:p w14:paraId="388AF5BD" w14:textId="77777777" w:rsidR="001F32CB" w:rsidRPr="00B10F12" w:rsidRDefault="001F32CB"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6591" o:spid="_x0000_s1164" style="position:absolute;left:22574;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YMEA&#10;AADdAAAADwAAAGRycy9kb3ducmV2LnhtbERPy2oCMRTdF/yHcIXuakZBK6NRRBAFEVof+8vkOjM4&#10;uRmTjKZ+fbModHk47/kymkY8yPnasoLhIANBXFhdc6ngfNp8TEH4gKyxsUwKfsjDctF7m2Ou7ZO/&#10;6XEMpUgh7HNUUIXQ5lL6oiKDfmBb4sRdrTMYEnSl1A6fKdw0cpRlE2mw5tRQYUvriorbsTMK2sO4&#10;237e9+51mXZfBe6jDaOo1Hs/rmYgAsXwL/5z77SCSTZMc9Ob9AT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0DGDBAAAA3QAAAA8AAAAAAAAAAAAAAAAAmAIAAGRycy9kb3du&#10;cmV2LnhtbFBLBQYAAAAABAAEAPUAAACGAwAAAAA=&#10;" strokeweight="2pt"/>
                <v:shape id="AutoShape 6592" o:spid="_x0000_s1165" type="#_x0000_t32" style="position:absolute;left:22574;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ySMMYAAADdAAAADwAAAGRycy9kb3ducmV2LnhtbESPQWvCQBSE74L/YXlCb7qxhFRTV5FC&#10;qBSqqMVeH9nXJJh9G7Jrkv77rlDwOMzMN8xqM5hadNS6yrKC+SwCQZxbXXGh4OucTRcgnEfWWFsm&#10;Bb/kYLMej1aYatvzkbqTL0SAsEtRQel9k0rp8pIMupltiIP3Y1uDPsi2kLrFPsBNLZ+jKJEGKw4L&#10;JTb0VlJ+Pd2Mgu5w2b9kTfd+8MUlPn7Ey280n0o9TYbtKwhPg3+E/9s7rSCJ5ku4vw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skjDGAAAA3QAAAA8AAAAAAAAA&#10;AAAAAAAAoQIAAGRycy9kb3ducmV2LnhtbFBLBQYAAAAABAAEAPkAAACUAwAAAAA=&#10;" strokeweight="2pt"/>
                <v:rect id="Rechteck 6147" o:spid="_x0000_s1166" style="position:absolute;top:28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Q7MYA&#10;AADdAAAADwAAAGRycy9kb3ducmV2LnhtbESPQWvCQBSE7wX/w/KEXkrdKGJ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PQ7MYAAADdAAAADwAAAAAAAAAAAAAAAACYAgAAZHJz&#10;L2Rvd25yZXYueG1sUEsFBgAAAAAEAAQA9QAAAIsDAAAAAA==&#10;" filled="f" stroked="f">
                  <v:textbox>
                    <w:txbxContent>
                      <w:p w14:paraId="388AF5BE" w14:textId="77777777" w:rsidR="001F32CB" w:rsidRDefault="001F32CB" w:rsidP="00160262">
                        <w:pPr>
                          <w:rPr>
                            <w:rFonts w:cs="Arial"/>
                            <w:b/>
                            <w:color w:val="C00000"/>
                            <w:sz w:val="24"/>
                            <w:szCs w:val="24"/>
                            <w:lang w:val="de-DE"/>
                          </w:rPr>
                        </w:pPr>
                        <w:r>
                          <w:rPr>
                            <w:rFonts w:cs="Arial"/>
                            <w:b/>
                            <w:color w:val="C00000"/>
                            <w:sz w:val="24"/>
                            <w:szCs w:val="24"/>
                            <w:lang w:val="de-DE"/>
                          </w:rPr>
                          <w:t>1</w:t>
                        </w:r>
                      </w:p>
                    </w:txbxContent>
                  </v:textbox>
                </v:rect>
                <v:rect id="Rechteck 6148" o:spid="_x0000_s1167" style="position:absolute;left:27432;top:209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xEnsIA&#10;AADdAAAADwAAAGRycy9kb3ducmV2LnhtbERPTYvCMBC9C/sfwizsRTR1EZFqlEVYLCKIddfz0Ixt&#10;sZnUJrb135uD4PHxvpfr3lSipcaVlhVMxhEI4szqknMFf6ff0RyE88gaK8uk4EEO1quPwRJjbTs+&#10;Upv6XIQQdjEqKLyvYyldVpBBN7Y1ceAutjHoA2xyqRvsQrip5HcUzaTBkkNDgTVtCsqu6d0o6LJD&#10;ez7tt/IwPCeWb8ltk/7vlPr67H8WIDz1/i1+uROtYDaZhr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SewgAAAN0AAAAPAAAAAAAAAAAAAAAAAJgCAABkcnMvZG93&#10;bnJldi54bWxQSwUGAAAAAAQABAD1AAAAhwMAAAAA&#10;" filled="f" stroked="f">
                  <v:textbox>
                    <w:txbxContent>
                      <w:p w14:paraId="388AF5BF" w14:textId="77777777" w:rsidR="001F32CB" w:rsidRDefault="001F32CB" w:rsidP="0016026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20B" w14:textId="77777777" w:rsidR="002344C6" w:rsidRDefault="002344C6" w:rsidP="002344C6">
      <w:pPr>
        <w:rPr>
          <w:lang w:eastAsia="de-DE"/>
        </w:rPr>
      </w:pPr>
    </w:p>
    <w:p w14:paraId="388AF20C" w14:textId="77777777" w:rsidR="000C2257" w:rsidRDefault="000C2257" w:rsidP="002344C6">
      <w:pPr>
        <w:rPr>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214" w14:textId="77777777" w:rsidTr="001C5CAA">
        <w:trPr>
          <w:cantSplit/>
          <w:trHeight w:val="329"/>
        </w:trPr>
        <w:tc>
          <w:tcPr>
            <w:tcW w:w="1050" w:type="pct"/>
            <w:shd w:val="clear" w:color="auto" w:fill="FFFFCC"/>
            <w:vAlign w:val="center"/>
          </w:tcPr>
          <w:p w14:paraId="388AF20D"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20E"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20F"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210"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211"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212"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213"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D90887" w14:paraId="388AF21C" w14:textId="77777777" w:rsidTr="00160262">
        <w:trPr>
          <w:cantSplit/>
          <w:trHeight w:val="318"/>
        </w:trPr>
        <w:tc>
          <w:tcPr>
            <w:tcW w:w="1050" w:type="pct"/>
            <w:shd w:val="clear" w:color="auto" w:fill="C00000"/>
            <w:vAlign w:val="center"/>
          </w:tcPr>
          <w:p w14:paraId="388AF215" w14:textId="77777777" w:rsidR="001C5CAA" w:rsidRPr="00160262" w:rsidRDefault="001C5CAA" w:rsidP="001B3E66">
            <w:pPr>
              <w:spacing w:line="240" w:lineRule="auto"/>
              <w:rPr>
                <w:rFonts w:eastAsia="Times New Roman" w:cs="Arial"/>
                <w:color w:val="FFFFFF" w:themeColor="background1"/>
                <w:sz w:val="16"/>
                <w:szCs w:val="20"/>
                <w:lang w:val="de-DE" w:eastAsia="de-DE"/>
              </w:rPr>
            </w:pPr>
            <w:proofErr w:type="spellStart"/>
            <w:r w:rsidRPr="00160262">
              <w:rPr>
                <w:rFonts w:cs="Arial"/>
                <w:bCs/>
                <w:color w:val="FFFFFF" w:themeColor="background1"/>
                <w:sz w:val="16"/>
                <w:szCs w:val="20"/>
              </w:rPr>
              <w:t>asram</w:t>
            </w:r>
            <w:proofErr w:type="spellEnd"/>
            <w:r w:rsidRPr="00160262">
              <w:rPr>
                <w:rFonts w:cs="Arial"/>
                <w:bCs/>
                <w:color w:val="FFFFFF" w:themeColor="background1"/>
                <w:sz w:val="16"/>
                <w:szCs w:val="20"/>
              </w:rPr>
              <w:t>:</w:t>
            </w:r>
            <w:proofErr w:type="spellStart"/>
            <w:r w:rsidRPr="00160262">
              <w:rPr>
                <w:rFonts w:cs="Arial"/>
                <w:bCs/>
                <w:color w:val="FFFFFF" w:themeColor="background1"/>
                <w:sz w:val="16"/>
                <w:szCs w:val="20"/>
                <w:lang w:val="de-DE"/>
              </w:rPr>
              <w:t>IdentificationIdentifier</w:t>
            </w:r>
            <w:proofErr w:type="spellEnd"/>
            <w:r w:rsidRPr="00160262">
              <w:rPr>
                <w:rFonts w:cs="Arial"/>
                <w:bCs/>
                <w:color w:val="FFFFFF" w:themeColor="background1"/>
                <w:sz w:val="16"/>
                <w:szCs w:val="20"/>
                <w:lang w:val="de-DE"/>
              </w:rPr>
              <w:t xml:space="preserve">  </w:t>
            </w:r>
          </w:p>
        </w:tc>
        <w:tc>
          <w:tcPr>
            <w:tcW w:w="450" w:type="pct"/>
            <w:shd w:val="clear" w:color="auto" w:fill="C00000"/>
            <w:vAlign w:val="center"/>
          </w:tcPr>
          <w:p w14:paraId="388AF216"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eastAsia="de-DE"/>
              </w:rPr>
              <w:t>String</w:t>
            </w:r>
          </w:p>
        </w:tc>
        <w:tc>
          <w:tcPr>
            <w:tcW w:w="400" w:type="pct"/>
            <w:shd w:val="clear" w:color="auto" w:fill="C00000"/>
            <w:vAlign w:val="center"/>
          </w:tcPr>
          <w:p w14:paraId="388AF217"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eastAsia="de-DE"/>
              </w:rPr>
              <w:t>70</w:t>
            </w:r>
          </w:p>
        </w:tc>
        <w:tc>
          <w:tcPr>
            <w:tcW w:w="350" w:type="pct"/>
            <w:shd w:val="clear" w:color="auto" w:fill="C00000"/>
            <w:vAlign w:val="center"/>
          </w:tcPr>
          <w:p w14:paraId="388AF218"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val="de-DE" w:eastAsia="de-DE"/>
              </w:rPr>
              <w:t>4</w:t>
            </w:r>
          </w:p>
        </w:tc>
        <w:tc>
          <w:tcPr>
            <w:tcW w:w="950" w:type="pct"/>
            <w:shd w:val="clear" w:color="auto" w:fill="C00000"/>
            <w:vAlign w:val="center"/>
          </w:tcPr>
          <w:p w14:paraId="388AF219" w14:textId="77777777" w:rsidR="001C5CAA" w:rsidRPr="00160262" w:rsidRDefault="001C5CAA" w:rsidP="001B3E66">
            <w:pPr>
              <w:spacing w:line="240" w:lineRule="auto"/>
              <w:rPr>
                <w:rFonts w:eastAsia="Times New Roman" w:cs="Arial"/>
                <w:color w:val="FFFFFF" w:themeColor="background1"/>
                <w:sz w:val="16"/>
                <w:szCs w:val="20"/>
                <w:lang w:val="de-DE" w:eastAsia="de-DE"/>
              </w:rPr>
            </w:pPr>
            <w:r w:rsidRPr="00160262">
              <w:rPr>
                <w:rFonts w:eastAsia="Times New Roman" w:cs="Arial"/>
                <w:color w:val="FFFFFF" w:themeColor="background1"/>
                <w:sz w:val="16"/>
                <w:szCs w:val="20"/>
                <w:lang w:val="de-DE" w:eastAsia="de-DE"/>
              </w:rPr>
              <w:t>SupplyOn</w:t>
            </w:r>
          </w:p>
        </w:tc>
        <w:tc>
          <w:tcPr>
            <w:tcW w:w="300" w:type="pct"/>
            <w:shd w:val="clear" w:color="auto" w:fill="C00000"/>
            <w:vAlign w:val="center"/>
          </w:tcPr>
          <w:p w14:paraId="388AF21A" w14:textId="77777777" w:rsidR="001C5CAA" w:rsidRPr="00160262" w:rsidRDefault="001C5CAA" w:rsidP="001B3E66">
            <w:pPr>
              <w:spacing w:line="240" w:lineRule="auto"/>
              <w:rPr>
                <w:rFonts w:eastAsia="Times New Roman"/>
                <w:color w:val="FFFFFF" w:themeColor="background1"/>
                <w:sz w:val="16"/>
                <w:lang w:val="de-DE" w:eastAsia="de-DE"/>
              </w:rPr>
            </w:pPr>
            <w:r w:rsidRPr="00160262">
              <w:rPr>
                <w:rFonts w:eastAsia="Times New Roman"/>
                <w:color w:val="FFFFFF" w:themeColor="background1"/>
                <w:sz w:val="16"/>
                <w:lang w:eastAsia="de-DE"/>
              </w:rPr>
              <w:t>M</w:t>
            </w:r>
          </w:p>
        </w:tc>
        <w:tc>
          <w:tcPr>
            <w:tcW w:w="1500" w:type="pct"/>
            <w:shd w:val="clear" w:color="auto" w:fill="C00000"/>
            <w:vAlign w:val="center"/>
          </w:tcPr>
          <w:p w14:paraId="388AF21B" w14:textId="77777777" w:rsidR="001C5CAA" w:rsidRPr="00160262" w:rsidRDefault="001C5CAA" w:rsidP="001B3E66">
            <w:pPr>
              <w:spacing w:line="240" w:lineRule="auto"/>
              <w:rPr>
                <w:rFonts w:eastAsia="Times New Roman"/>
                <w:color w:val="FFFFFF" w:themeColor="background1"/>
                <w:sz w:val="16"/>
                <w:lang w:eastAsia="de-DE"/>
              </w:rPr>
            </w:pPr>
            <w:r w:rsidRPr="00160262">
              <w:rPr>
                <w:rFonts w:eastAsia="Times New Roman"/>
                <w:color w:val="FFFFFF" w:themeColor="background1"/>
                <w:sz w:val="16"/>
                <w:lang w:eastAsia="de-DE"/>
              </w:rPr>
              <w:t>Sender</w:t>
            </w:r>
            <w:r w:rsidR="00160262" w:rsidRPr="00160262">
              <w:rPr>
                <w:rFonts w:eastAsia="Times New Roman"/>
                <w:color w:val="FFFFFF" w:themeColor="background1"/>
                <w:sz w:val="16"/>
                <w:lang w:eastAsia="de-DE"/>
              </w:rPr>
              <w:t xml:space="preserve"> </w:t>
            </w:r>
            <w:r w:rsidRPr="00160262">
              <w:rPr>
                <w:rFonts w:eastAsia="Times New Roman"/>
                <w:color w:val="FFFFFF" w:themeColor="background1"/>
                <w:sz w:val="16"/>
                <w:lang w:eastAsia="de-DE"/>
              </w:rPr>
              <w:t>Info: party who sends this XML message. No key, just for better traceability.</w:t>
            </w:r>
          </w:p>
        </w:tc>
      </w:tr>
    </w:tbl>
    <w:p w14:paraId="388AF21D" w14:textId="77777777" w:rsidR="002344C6" w:rsidRPr="002344C6" w:rsidRDefault="002344C6" w:rsidP="002344C6">
      <w:pPr>
        <w:rPr>
          <w:lang w:eastAsia="de-DE"/>
        </w:rPr>
      </w:pPr>
    </w:p>
    <w:p w14:paraId="388AF21E" w14:textId="77777777" w:rsidR="00160262" w:rsidRDefault="00160262">
      <w:pPr>
        <w:spacing w:line="240" w:lineRule="auto"/>
      </w:pPr>
      <w:r>
        <w:br w:type="page"/>
      </w:r>
    </w:p>
    <w:p w14:paraId="388AF21F" w14:textId="77777777" w:rsidR="00A07FC2" w:rsidRPr="00160262" w:rsidRDefault="00DC1819" w:rsidP="0018124A">
      <w:pPr>
        <w:pStyle w:val="berschrift1"/>
        <w:rPr>
          <w:szCs w:val="24"/>
        </w:rPr>
      </w:pPr>
      <w:bookmarkStart w:id="33" w:name="_as:CIPOSupplyChainTradeTransaction_1"/>
      <w:bookmarkStart w:id="34" w:name="_as:CIRASupplyChainTradeTransaction"/>
      <w:bookmarkStart w:id="35" w:name="_Toc347483406"/>
      <w:bookmarkEnd w:id="33"/>
      <w:bookmarkEnd w:id="34"/>
      <w:proofErr w:type="spellStart"/>
      <w:proofErr w:type="gramStart"/>
      <w:r w:rsidRPr="00160262">
        <w:rPr>
          <w:szCs w:val="24"/>
        </w:rPr>
        <w:t>as:</w:t>
      </w:r>
      <w:proofErr w:type="gramEnd"/>
      <w:r w:rsidRPr="00160262">
        <w:rPr>
          <w:szCs w:val="24"/>
        </w:rPr>
        <w:t>CIRASupplyChainTradeTransaction</w:t>
      </w:r>
      <w:bookmarkEnd w:id="35"/>
      <w:proofErr w:type="spellEnd"/>
    </w:p>
    <w:p w14:paraId="388AF220" w14:textId="77777777" w:rsidR="00A07FC2" w:rsidRDefault="00AC1453" w:rsidP="00406C2E">
      <w:pPr>
        <w:spacing w:line="240" w:lineRule="auto"/>
        <w:rPr>
          <w:noProof/>
          <w:lang w:eastAsia="de-DE"/>
        </w:rPr>
      </w:pPr>
      <w:r>
        <w:rPr>
          <w:noProof/>
          <w:lang w:eastAsia="de-DE"/>
        </w:rPr>
        <w:t xml:space="preserve">The header is specified by the item </w:t>
      </w:r>
      <w:proofErr w:type="spellStart"/>
      <w:r w:rsidR="00DC1819" w:rsidRPr="00DC1819">
        <w:rPr>
          <w:rFonts w:cs="Arial"/>
          <w:b/>
          <w:bCs/>
          <w:szCs w:val="20"/>
        </w:rPr>
        <w:t>as</w:t>
      </w:r>
      <w:proofErr w:type="gramStart"/>
      <w:r w:rsidR="00DC1819" w:rsidRPr="00DC1819">
        <w:rPr>
          <w:rFonts w:cs="Arial"/>
          <w:b/>
          <w:bCs/>
          <w:szCs w:val="20"/>
        </w:rPr>
        <w:t>:CIRASupplyChainTradeTransaction</w:t>
      </w:r>
      <w:proofErr w:type="spellEnd"/>
      <w:proofErr w:type="gramEnd"/>
      <w:r>
        <w:rPr>
          <w:rFonts w:cs="Arial"/>
          <w:b/>
          <w:bCs/>
          <w:szCs w:val="20"/>
        </w:rPr>
        <w:t xml:space="preserve"> </w:t>
      </w:r>
      <w:r>
        <w:rPr>
          <w:noProof/>
          <w:lang w:eastAsia="de-DE"/>
        </w:rPr>
        <w:t xml:space="preserve">consists of following </w:t>
      </w:r>
      <w:r w:rsidR="00D5591C">
        <w:rPr>
          <w:noProof/>
          <w:lang w:eastAsia="de-DE"/>
        </w:rPr>
        <w:t>substructures</w:t>
      </w:r>
      <w:r>
        <w:rPr>
          <w:noProof/>
          <w:lang w:eastAsia="de-DE"/>
        </w:rPr>
        <w:t>:</w:t>
      </w:r>
    </w:p>
    <w:p w14:paraId="388AF221" w14:textId="77777777" w:rsidR="00406C2E" w:rsidRPr="003F7F05" w:rsidRDefault="00406C2E" w:rsidP="00406C2E">
      <w:pPr>
        <w:spacing w:line="240" w:lineRule="auto"/>
        <w:rPr>
          <w:noProof/>
          <w:lang w:eastAsia="de-DE"/>
        </w:rPr>
      </w:pPr>
    </w:p>
    <w:p w14:paraId="388AF222" w14:textId="77777777" w:rsidR="00A07FC2" w:rsidRPr="003F7F05" w:rsidRDefault="00406C2E" w:rsidP="00A07FC2">
      <w:pPr>
        <w:rPr>
          <w:noProof/>
          <w:lang w:eastAsia="de-DE"/>
        </w:rPr>
      </w:pPr>
      <w:r>
        <w:rPr>
          <w:noProof/>
          <w:sz w:val="36"/>
          <w:szCs w:val="36"/>
          <w:lang w:eastAsia="zh-TW"/>
        </w:rPr>
        <mc:AlternateContent>
          <mc:Choice Requires="wpg">
            <w:drawing>
              <wp:inline distT="0" distB="0" distL="0" distR="0" wp14:anchorId="388AF532" wp14:editId="388AF533">
                <wp:extent cx="7191375" cy="1655445"/>
                <wp:effectExtent l="0" t="0" r="28575" b="1905"/>
                <wp:docPr id="6156" name="Gruppieren 6156"/>
                <wp:cNvGraphicFramePr/>
                <a:graphic xmlns:a="http://schemas.openxmlformats.org/drawingml/2006/main">
                  <a:graphicData uri="http://schemas.microsoft.com/office/word/2010/wordprocessingGroup">
                    <wpg:wgp>
                      <wpg:cNvGrpSpPr/>
                      <wpg:grpSpPr>
                        <a:xfrm>
                          <a:off x="0" y="0"/>
                          <a:ext cx="7191375" cy="1655445"/>
                          <a:chOff x="0" y="0"/>
                          <a:chExt cx="7191375" cy="1655445"/>
                        </a:xfrm>
                      </wpg:grpSpPr>
                      <wps:wsp>
                        <wps:cNvPr id="5991" name="Rectangle 145"/>
                        <wps:cNvSpPr>
                          <a:spLocks noChangeArrowheads="1"/>
                        </wps:cNvSpPr>
                        <wps:spPr bwMode="auto">
                          <a:xfrm>
                            <a:off x="266700" y="561975"/>
                            <a:ext cx="2670810" cy="344805"/>
                          </a:xfrm>
                          <a:prstGeom prst="rect">
                            <a:avLst/>
                          </a:prstGeom>
                          <a:solidFill>
                            <a:srgbClr val="8DB3E2"/>
                          </a:solidFill>
                          <a:ln w="25400">
                            <a:solidFill>
                              <a:srgbClr val="000000"/>
                            </a:solidFill>
                            <a:miter lim="800000"/>
                            <a:headEnd/>
                            <a:tailEnd/>
                          </a:ln>
                        </wps:spPr>
                        <wps:txbx>
                          <w:txbxContent>
                            <w:p w14:paraId="388AF5C0" w14:textId="77777777" w:rsidR="001F32CB" w:rsidRPr="00D85EB9" w:rsidRDefault="001F32CB" w:rsidP="00406C2E">
                              <w:pPr>
                                <w:rPr>
                                  <w:szCs w:val="20"/>
                                </w:rPr>
                              </w:pPr>
                              <w:proofErr w:type="spellStart"/>
                              <w:proofErr w:type="gramStart"/>
                              <w:r w:rsidRPr="00DC1819">
                                <w:rPr>
                                  <w:rFonts w:cs="Arial"/>
                                  <w:b/>
                                  <w:bCs/>
                                  <w:szCs w:val="20"/>
                                </w:rPr>
                                <w:t>as:</w:t>
                              </w:r>
                              <w:proofErr w:type="gramEnd"/>
                              <w:r w:rsidRPr="00DC1819">
                                <w:rPr>
                                  <w:rFonts w:cs="Arial"/>
                                  <w:b/>
                                  <w:bCs/>
                                  <w:szCs w:val="20"/>
                                </w:rPr>
                                <w:t>CIRASupplyChainTradeTransaction</w:t>
                              </w:r>
                              <w:proofErr w:type="spellEnd"/>
                            </w:p>
                          </w:txbxContent>
                        </wps:txbx>
                        <wps:bodyPr rot="0" vert="horz" wrap="square" lIns="91440" tIns="45720" rIns="91440" bIns="45720" anchor="t" anchorCtr="0" upright="1">
                          <a:noAutofit/>
                        </wps:bodyPr>
                      </wps:wsp>
                      <wps:wsp>
                        <wps:cNvPr id="5992" name="AutoShape 144"/>
                        <wps:cNvCnPr>
                          <a:cxnSpLocks noChangeShapeType="1"/>
                        </wps:cNvCnPr>
                        <wps:spPr bwMode="auto">
                          <a:xfrm>
                            <a:off x="334327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3" name="Rectangle 146"/>
                        <wps:cNvSpPr>
                          <a:spLocks noChangeArrowheads="1"/>
                        </wps:cNvSpPr>
                        <wps:spPr bwMode="auto">
                          <a:xfrm>
                            <a:off x="2952750"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4" name="Rectangle 147"/>
                        <wps:cNvSpPr>
                          <a:spLocks noChangeArrowheads="1"/>
                        </wps:cNvSpPr>
                        <wps:spPr bwMode="auto">
                          <a:xfrm>
                            <a:off x="3743325" y="561975"/>
                            <a:ext cx="32150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1" w14:textId="77777777" w:rsidR="001F32CB" w:rsidRPr="00E1277F" w:rsidRDefault="001F32CB" w:rsidP="00406C2E">
                              <w:proofErr w:type="spellStart"/>
                              <w:proofErr w:type="gramStart"/>
                              <w:r w:rsidRPr="00E1277F">
                                <w:rPr>
                                  <w:rFonts w:cs="Arial"/>
                                  <w:bCs/>
                                  <w:szCs w:val="20"/>
                                </w:rPr>
                                <w:t>asram:</w:t>
                              </w:r>
                              <w:proofErr w:type="gramEnd"/>
                              <w:r w:rsidRPr="00E1277F">
                                <w:rPr>
                                  <w:rFonts w:cs="Arial"/>
                                  <w:bCs/>
                                  <w:szCs w:val="20"/>
                                </w:rPr>
                                <w:t>ApplicableCIRAHSupplyChainTradeDelivery</w:t>
                              </w:r>
                              <w:proofErr w:type="spellEnd"/>
                            </w:p>
                          </w:txbxContent>
                        </wps:txbx>
                        <wps:bodyPr rot="0" vert="horz" wrap="square" lIns="91440" tIns="45720" rIns="91440" bIns="45720" anchor="t" anchorCtr="0" upright="1">
                          <a:noAutofit/>
                        </wps:bodyPr>
                      </wps:wsp>
                      <wps:wsp>
                        <wps:cNvPr id="5995" name="AutoShape 148"/>
                        <wps:cNvCnPr>
                          <a:cxnSpLocks noChangeShapeType="1"/>
                        </wps:cNvCnPr>
                        <wps:spPr bwMode="auto">
                          <a:xfrm>
                            <a:off x="3152775" y="7524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6" name="AutoShape 149"/>
                        <wps:cNvCnPr>
                          <a:cxnSpLocks noChangeShapeType="1"/>
                        </wps:cNvCnPr>
                        <wps:spPr bwMode="auto">
                          <a:xfrm>
                            <a:off x="2952750"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7" name="Rectangle 150"/>
                        <wps:cNvSpPr>
                          <a:spLocks noChangeArrowheads="1"/>
                        </wps:cNvSpPr>
                        <wps:spPr bwMode="auto">
                          <a:xfrm>
                            <a:off x="3733800" y="0"/>
                            <a:ext cx="3266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2" w14:textId="77777777" w:rsidR="001F32CB" w:rsidRPr="00E1277F" w:rsidRDefault="001F32CB" w:rsidP="00406C2E">
                              <w:pPr>
                                <w:rPr>
                                  <w:szCs w:val="20"/>
                                </w:rPr>
                              </w:pPr>
                              <w:proofErr w:type="spellStart"/>
                              <w:proofErr w:type="gramStart"/>
                              <w:r w:rsidRPr="00E1277F">
                                <w:rPr>
                                  <w:rFonts w:cs="Arial"/>
                                  <w:bCs/>
                                  <w:szCs w:val="20"/>
                                </w:rPr>
                                <w:t>asram:</w:t>
                              </w:r>
                              <w:proofErr w:type="gramEnd"/>
                              <w:r w:rsidRPr="00E1277F">
                                <w:rPr>
                                  <w:rFonts w:cs="Arial"/>
                                  <w:bCs/>
                                  <w:szCs w:val="20"/>
                                </w:rPr>
                                <w:t>ApplicableCIRAHSupplyChainTradeAgreement</w:t>
                              </w:r>
                              <w:proofErr w:type="spellEnd"/>
                            </w:p>
                          </w:txbxContent>
                        </wps:txbx>
                        <wps:bodyPr rot="0" vert="horz" wrap="square" lIns="91440" tIns="45720" rIns="91440" bIns="45720" anchor="t" anchorCtr="0" upright="1">
                          <a:noAutofit/>
                        </wps:bodyPr>
                      </wps:wsp>
                      <wps:wsp>
                        <wps:cNvPr id="5998" name="Rectangle 151"/>
                        <wps:cNvSpPr>
                          <a:spLocks noChangeArrowheads="1"/>
                        </wps:cNvSpPr>
                        <wps:spPr bwMode="auto">
                          <a:xfrm>
                            <a:off x="3743325" y="1133475"/>
                            <a:ext cx="30714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3" w14:textId="77777777" w:rsidR="001F32CB" w:rsidRPr="00E1277F" w:rsidRDefault="001F32CB" w:rsidP="00406C2E">
                              <w:proofErr w:type="spellStart"/>
                              <w:proofErr w:type="gramStart"/>
                              <w:r w:rsidRPr="00E1277F">
                                <w:rPr>
                                  <w:rFonts w:cs="Arial"/>
                                  <w:bCs/>
                                  <w:szCs w:val="20"/>
                                </w:rPr>
                                <w:t>asram:</w:t>
                              </w:r>
                              <w:proofErr w:type="gramEnd"/>
                              <w:r w:rsidRPr="00E1277F">
                                <w:rPr>
                                  <w:rFonts w:cs="Arial"/>
                                  <w:bCs/>
                                  <w:szCs w:val="20"/>
                                </w:rPr>
                                <w:t>IncludedCIRALSupplyChainTradeLineItem</w:t>
                              </w:r>
                              <w:proofErr w:type="spellEnd"/>
                            </w:p>
                          </w:txbxContent>
                        </wps:txbx>
                        <wps:bodyPr rot="0" vert="horz" wrap="square" lIns="91440" tIns="45720" rIns="91440" bIns="45720" anchor="t" anchorCtr="0" upright="1">
                          <a:noAutofit/>
                        </wps:bodyPr>
                      </wps:wsp>
                      <wps:wsp>
                        <wps:cNvPr id="5999" name="AutoShape 152"/>
                        <wps:cNvCnPr>
                          <a:cxnSpLocks noChangeShapeType="1"/>
                        </wps:cNvCnPr>
                        <wps:spPr bwMode="auto">
                          <a:xfrm>
                            <a:off x="3352800"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0" name="AutoShape 153"/>
                        <wps:cNvCnPr>
                          <a:cxnSpLocks noChangeShapeType="1"/>
                        </wps:cNvCnPr>
                        <wps:spPr bwMode="auto">
                          <a:xfrm>
                            <a:off x="3343275"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001" name="Group 154"/>
                        <wpg:cNvGrpSpPr>
                          <a:grpSpLocks/>
                        </wpg:cNvGrpSpPr>
                        <wpg:grpSpPr bwMode="auto">
                          <a:xfrm>
                            <a:off x="6972300" y="657225"/>
                            <a:ext cx="190500" cy="166370"/>
                            <a:chOff x="6283" y="5431"/>
                            <a:chExt cx="300" cy="262"/>
                          </a:xfrm>
                        </wpg:grpSpPr>
                        <wps:wsp>
                          <wps:cNvPr id="6002" name="Rectangle 1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03" name="AutoShape 1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04" name="AutoShape 1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05" name="Group 158"/>
                        <wpg:cNvGrpSpPr>
                          <a:grpSpLocks/>
                        </wpg:cNvGrpSpPr>
                        <wpg:grpSpPr bwMode="auto">
                          <a:xfrm>
                            <a:off x="6810375" y="1219200"/>
                            <a:ext cx="190500" cy="166370"/>
                            <a:chOff x="6283" y="5431"/>
                            <a:chExt cx="300" cy="262"/>
                          </a:xfrm>
                        </wpg:grpSpPr>
                        <wps:wsp>
                          <wps:cNvPr id="6006" name="Rectangle 15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07" name="AutoShape 16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08" name="AutoShape 16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09" name="Group 162"/>
                        <wpg:cNvGrpSpPr>
                          <a:grpSpLocks/>
                        </wpg:cNvGrpSpPr>
                        <wpg:grpSpPr bwMode="auto">
                          <a:xfrm>
                            <a:off x="7000875" y="85725"/>
                            <a:ext cx="190500" cy="166370"/>
                            <a:chOff x="6283" y="5431"/>
                            <a:chExt cx="300" cy="262"/>
                          </a:xfrm>
                        </wpg:grpSpPr>
                        <wps:wsp>
                          <wps:cNvPr id="6010" name="Rectangle 16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11" name="AutoShape 16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12" name="AutoShape 16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50" name="Rechteck 6150"/>
                        <wps:cNvSpPr>
                          <a:spLocks noChangeArrowheads="1"/>
                        </wps:cNvSpPr>
                        <wps:spPr bwMode="auto">
                          <a:xfrm>
                            <a:off x="0" y="628650"/>
                            <a:ext cx="293370" cy="293370"/>
                          </a:xfrm>
                          <a:prstGeom prst="rect">
                            <a:avLst/>
                          </a:prstGeom>
                          <a:noFill/>
                          <a:ln>
                            <a:noFill/>
                          </a:ln>
                          <a:extLst/>
                        </wps:spPr>
                        <wps:txbx>
                          <w:txbxContent>
                            <w:p w14:paraId="388AF5C4" w14:textId="77777777" w:rsidR="001F32CB" w:rsidRDefault="001F32CB" w:rsidP="00406C2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3" name="Rechteck 6153"/>
                        <wps:cNvSpPr>
                          <a:spLocks noChangeArrowheads="1"/>
                        </wps:cNvSpPr>
                        <wps:spPr bwMode="auto">
                          <a:xfrm>
                            <a:off x="3457575" y="1619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C5" w14:textId="77777777" w:rsidR="001F32CB" w:rsidRDefault="001F32CB" w:rsidP="00406C2E">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54" name="Rechteck 6154"/>
                        <wps:cNvSpPr>
                          <a:spLocks noChangeArrowheads="1"/>
                        </wps:cNvSpPr>
                        <wps:spPr bwMode="auto">
                          <a:xfrm>
                            <a:off x="3448050" y="7334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C6" w14:textId="77777777" w:rsidR="001F32CB" w:rsidRDefault="001F32CB" w:rsidP="00406C2E">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55" name="Rechteck 6155"/>
                        <wps:cNvSpPr>
                          <a:spLocks noChangeArrowheads="1"/>
                        </wps:cNvSpPr>
                        <wps:spPr bwMode="auto">
                          <a:xfrm>
                            <a:off x="3438525" y="1362075"/>
                            <a:ext cx="293370" cy="293370"/>
                          </a:xfrm>
                          <a:prstGeom prst="rect">
                            <a:avLst/>
                          </a:prstGeom>
                          <a:noFill/>
                          <a:ln>
                            <a:noFill/>
                          </a:ln>
                          <a:extLst/>
                        </wps:spPr>
                        <wps:txbx>
                          <w:txbxContent>
                            <w:p w14:paraId="388AF5C7" w14:textId="77777777" w:rsidR="001F32CB" w:rsidRDefault="001F32CB" w:rsidP="00406C2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6" o:spid="_x0000_s1168" style="width:566.25pt;height:130.35pt;mso-position-horizontal-relative:char;mso-position-vertical-relative:line" coordsize="71913,16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">
                <v:rect id="Rectangle 145" o:spid="_x0000_s1169" style="position:absolute;left:2667;top:5619;width:267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18UA&#10;AADdAAAADwAAAGRycy9kb3ducmV2LnhtbESPzWrDMBCE74G+g9hCb4mcQEvsRgklJWB6CDQp9Lq1&#10;NpaJtTKW/FM/fVQo5DjMzDfMZjfaWvTU+sqxguUiAUFcOF1xqeDrfJivQfiArLF2TAp+ycNu+zDb&#10;YKbdwJ/Un0IpIoR9hgpMCE0mpS8MWfQL1xBH7+JaiyHKtpS6xSHCbS1XSfIiLVYcFww2tDdUXE+d&#10;VfDefZvD5Iz/OFI16R90+3SVK/X0OL69ggg0hnv4v51rBc9puoS/N/EJ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P+HXxQAAAN0AAAAPAAAAAAAAAAAAAAAAAJgCAABkcnMv&#10;ZG93bnJldi54bWxQSwUGAAAAAAQABAD1AAAAigMAAAAA&#10;" fillcolor="#8db3e2" strokeweight="2pt">
                  <v:textbox>
                    <w:txbxContent>
                      <w:p w14:paraId="388AF5C0" w14:textId="77777777" w:rsidR="001F32CB" w:rsidRPr="00D85EB9" w:rsidRDefault="001F32CB" w:rsidP="00406C2E">
                        <w:pPr>
                          <w:rPr>
                            <w:szCs w:val="20"/>
                          </w:rPr>
                        </w:pPr>
                        <w:proofErr w:type="spellStart"/>
                        <w:proofErr w:type="gramStart"/>
                        <w:r w:rsidRPr="00DC1819">
                          <w:rPr>
                            <w:rFonts w:cs="Arial"/>
                            <w:b/>
                            <w:bCs/>
                            <w:szCs w:val="20"/>
                          </w:rPr>
                          <w:t>as:</w:t>
                        </w:r>
                        <w:proofErr w:type="gramEnd"/>
                        <w:r w:rsidRPr="00DC1819">
                          <w:rPr>
                            <w:rFonts w:cs="Arial"/>
                            <w:b/>
                            <w:bCs/>
                            <w:szCs w:val="20"/>
                          </w:rPr>
                          <w:t>CIRASupplyChainTradeTransaction</w:t>
                        </w:r>
                        <w:proofErr w:type="spellEnd"/>
                      </w:p>
                    </w:txbxContent>
                  </v:textbox>
                </v:rect>
                <v:shape id="AutoShape 144" o:spid="_x0000_s1170" type="#_x0000_t32" style="position:absolute;left:33432;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4opMYAAADdAAAADwAAAGRycy9kb3ducmV2LnhtbESPQWvCQBSE70L/w/IEb7pRbGuim1AK&#10;0lKoEhW9PrLPJDT7NmTXmP77bqHQ4zAz3zCbbDCN6KlztWUF81kEgriwuuZSwem4na5AOI+ssbFM&#10;Cr7JQZY+jDaYaHvnnPqDL0WAsEtQQeV9m0jpiooMupltiYN3tZ1BH2RXSt3hPcBNIxdR9CQN1hwW&#10;KmzptaLi63AzCvr9efe8bfu3vS/Py/xjGV/QfCo1GQ8vaxCeBv8f/mu/awWPcbyA3zfhCcj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OKKTGAAAA3QAAAA8AAAAAAAAA&#10;AAAAAAAAoQIAAGRycy9kb3ducmV2LnhtbFBLBQYAAAAABAAEAPkAAACUAwAAAAA=&#10;" strokeweight="2pt"/>
                <v:rect id="Rectangle 146" o:spid="_x0000_s1171" style="position:absolute;left:29527;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29MUA&#10;AADdAAAADwAAAGRycy9kb3ducmV2LnhtbESPQWsCMRSE7wX/Q3hCbzWrxVZXo4ggCiK0tr0/Ns/d&#10;xc3LmmQ17a83hUKPw8x8w8yX0TTiSs7XlhUMBxkI4sLqmksFnx+bpwkIH5A1NpZJwTd5WC56D3PM&#10;tb3xO12PoRQJwj5HBVUIbS6lLyoy6Ae2JU7eyTqDIUlXSu3wluCmkaMse5EGa04LFba0rqg4Hzuj&#10;oD2Mu+3rZe9+vibdW4H7aMMoKvXYj6sZiEAx/If/2jutYDydPsP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lrb0xQAAAN0AAAAPAAAAAAAAAAAAAAAAAJgCAABkcnMv&#10;ZG93bnJldi54bWxQSwUGAAAAAAQABAD1AAAAigMAAAAA&#10;" strokeweight="2pt"/>
                <v:rect id="Rectangle 147" o:spid="_x0000_s1172" style="position:absolute;left:37433;top:5619;width:321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GFcYA&#10;AADdAAAADwAAAGRycy9kb3ducmV2LnhtbESPzWrDMBCE74W8g9hALyWRXdL8uFFCSCkpPdVO6Hmx&#10;traptTKSmihvXwUKPQ6z883OehtNL87kfGdZQT7NQBDXVnfcKDgdXydLED4ga+wtk4IredhuRndr&#10;LLS9cEnnKjQiQdgXqKANYSik9HVLBv3UDsTJ+7LOYEjSNVI7vCS46eVjls2lwY5TQ4sD7Vuqv6sf&#10;k97IY/lZHR6u9t2+lF2u3ewjLpS6H8fdM4hAMfwf/6XftIKn1WoGtzUJAX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mGFcYAAADdAAAADwAAAAAAAAAAAAAAAACYAgAAZHJz&#10;L2Rvd25yZXYueG1sUEsFBgAAAAAEAAQA9QAAAIsDAAAAAA==&#10;" filled="f" fillcolor="#8db3e2" strokeweight="2pt">
                  <v:textbox>
                    <w:txbxContent>
                      <w:p w14:paraId="388AF5C1" w14:textId="77777777" w:rsidR="001F32CB" w:rsidRPr="00E1277F" w:rsidRDefault="001F32CB" w:rsidP="00406C2E">
                        <w:proofErr w:type="spellStart"/>
                        <w:proofErr w:type="gramStart"/>
                        <w:r w:rsidRPr="00E1277F">
                          <w:rPr>
                            <w:rFonts w:cs="Arial"/>
                            <w:bCs/>
                            <w:szCs w:val="20"/>
                          </w:rPr>
                          <w:t>asram:</w:t>
                        </w:r>
                        <w:proofErr w:type="gramEnd"/>
                        <w:r w:rsidRPr="00E1277F">
                          <w:rPr>
                            <w:rFonts w:cs="Arial"/>
                            <w:bCs/>
                            <w:szCs w:val="20"/>
                          </w:rPr>
                          <w:t>ApplicableCIRAHSupplyChainTradeDelivery</w:t>
                        </w:r>
                        <w:proofErr w:type="spellEnd"/>
                      </w:p>
                    </w:txbxContent>
                  </v:textbox>
                </v:rect>
                <v:shape id="AutoShape 148" o:spid="_x0000_s1173" type="#_x0000_t32" style="position:absolute;left:31527;top:7524;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w0MYAAADdAAAADwAAAGRycy9kb3ducmV2LnhtbESPQWvCQBSE70L/w/IKvemmRW2Tugml&#10;IEpBJVb0+si+JqHZtyG7xvjvu4LQ4zAz3zCLbDCN6KlztWUFz5MIBHFhdc2lgsP3cvwGwnlkjY1l&#10;UnAlB1n6MFpgou2Fc+r3vhQBwi5BBZX3bSKlKyoy6Ca2JQ7ej+0M+iC7UuoOLwFuGvkSRXNpsOaw&#10;UGFLnxUVv/uzUdDvjtvXZduvdr48TvOvaXxCs1Hq6XH4eAfhafD/4Xt7rRXM4ngGtzfhCcj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nsNDGAAAA3QAAAA8AAAAAAAAA&#10;AAAAAAAAoQIAAGRycy9kb3ducmV2LnhtbFBLBQYAAAAABAAEAPkAAACUAwAAAAA=&#10;" strokeweight="2pt"/>
                <v:shape id="AutoShape 149" o:spid="_x0000_s1174" type="#_x0000_t32" style="position:absolute;left:29527;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Uup8YAAADdAAAADwAAAGRycy9kb3ducmV2LnhtbESPQWvCQBSE70L/w/IKvemmorZJ3QQp&#10;iFJQiRW9PrKvSWj2bciuMf333YLQ4zAz3zDLbDCN6KlztWUFz5MIBHFhdc2lgtPnevwKwnlkjY1l&#10;UvBDDrL0YbTERNsb59QffSkChF2CCirv20RKV1Rk0E1sSxy8L9sZ9EF2pdQd3gLcNHIaRQtpsOaw&#10;UGFL7xUV38erUdAfzvuXddtvDr48z/KPWXxBs1Pq6XFYvYHwNPj/8L291QrmcbyAvzfhCcj0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1LqfGAAAA3QAAAA8AAAAAAAAA&#10;AAAAAAAAoQIAAGRycy9kb3ducmV2LnhtbFBLBQYAAAAABAAEAPkAAACUAwAAAAA=&#10;" strokeweight="2pt"/>
                <v:rect id="Rectangle 150" o:spid="_x0000_s1175" style="position:absolute;left:37338;width:326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sYYsYA&#10;AADdAAAADwAAAGRycy9kb3ducmV2LnhtbESPQWsCMRCF7wX/Q5iCl6LZLa3W1ShSEUtP3W3pediM&#10;u0s3kyWJGv99IxR6fLx535u32kTTizM531lWkE8zEMS11R03Cr4+95MXED4ga+wtk4IredisR3cr&#10;LLS9cEnnKjQiQdgXqKANYSik9HVLBv3UDsTJO1pnMCTpGqkdXhLc9PIxy2bSYMepocWBXluqf6qT&#10;SW/ksfyuDg9X+253ZZdr9/QR50qN7+N2CSJQDP/Hf+k3reB5sZj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sYYsYAAADdAAAADwAAAAAAAAAAAAAAAACYAgAAZHJz&#10;L2Rvd25yZXYueG1sUEsFBgAAAAAEAAQA9QAAAIsDAAAAAA==&#10;" filled="f" fillcolor="#8db3e2" strokeweight="2pt">
                  <v:textbox>
                    <w:txbxContent>
                      <w:p w14:paraId="388AF5C2" w14:textId="77777777" w:rsidR="001F32CB" w:rsidRPr="00E1277F" w:rsidRDefault="001F32CB" w:rsidP="00406C2E">
                        <w:pPr>
                          <w:rPr>
                            <w:szCs w:val="20"/>
                          </w:rPr>
                        </w:pPr>
                        <w:proofErr w:type="spellStart"/>
                        <w:proofErr w:type="gramStart"/>
                        <w:r w:rsidRPr="00E1277F">
                          <w:rPr>
                            <w:rFonts w:cs="Arial"/>
                            <w:bCs/>
                            <w:szCs w:val="20"/>
                          </w:rPr>
                          <w:t>asram:</w:t>
                        </w:r>
                        <w:proofErr w:type="gramEnd"/>
                        <w:r w:rsidRPr="00E1277F">
                          <w:rPr>
                            <w:rFonts w:cs="Arial"/>
                            <w:bCs/>
                            <w:szCs w:val="20"/>
                          </w:rPr>
                          <w:t>ApplicableCIRAHSupplyChainTradeAgreement</w:t>
                        </w:r>
                        <w:proofErr w:type="spellEnd"/>
                      </w:p>
                    </w:txbxContent>
                  </v:textbox>
                </v:rect>
                <v:rect id="Rectangle 151" o:spid="_x0000_s1176" style="position:absolute;left:37433;top:11334;width:307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SMEMUA&#10;AADdAAAADwAAAGRycy9kb3ducmV2LnhtbESPTU/DMAyG70j8h8hIXBBLi2AfZdmEQAjEiZZpZ6vx&#10;2orGqZKwZf8eH5A4Wq/fx4/X2+xGdaQQB88GylkBirj1duDOwO7r9XYJKiZki6NnMnCmCNvN5cUa&#10;K+tPXNOxSZ0SCMcKDfQpTZXWse3JYZz5iViygw8Ok4yh0zbgSeBu1HdFMdcOB5YLPU703FP73fw4&#10;0ShzvW/ebs7+w7/UQ2nD/WdeGHN9lZ8eQSXK6X/5r/1uDTysVqIr3wgC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IwQxQAAAN0AAAAPAAAAAAAAAAAAAAAAAJgCAABkcnMv&#10;ZG93bnJldi54bWxQSwUGAAAAAAQABAD1AAAAigMAAAAA&#10;" filled="f" fillcolor="#8db3e2" strokeweight="2pt">
                  <v:textbox>
                    <w:txbxContent>
                      <w:p w14:paraId="388AF5C3" w14:textId="77777777" w:rsidR="001F32CB" w:rsidRPr="00E1277F" w:rsidRDefault="001F32CB" w:rsidP="00406C2E">
                        <w:proofErr w:type="spellStart"/>
                        <w:proofErr w:type="gramStart"/>
                        <w:r w:rsidRPr="00E1277F">
                          <w:rPr>
                            <w:rFonts w:cs="Arial"/>
                            <w:bCs/>
                            <w:szCs w:val="20"/>
                          </w:rPr>
                          <w:t>asram:</w:t>
                        </w:r>
                        <w:proofErr w:type="gramEnd"/>
                        <w:r w:rsidRPr="00E1277F">
                          <w:rPr>
                            <w:rFonts w:cs="Arial"/>
                            <w:bCs/>
                            <w:szCs w:val="20"/>
                          </w:rPr>
                          <w:t>IncludedCIRALSupplyChainTradeLineItem</w:t>
                        </w:r>
                        <w:proofErr w:type="spellEnd"/>
                      </w:p>
                    </w:txbxContent>
                  </v:textbox>
                </v:rect>
                <v:shape id="AutoShape 152" o:spid="_x0000_s1177" type="#_x0000_t32" style="position:absolute;left:33528;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q61cUAAADdAAAADwAAAGRycy9kb3ducmV2LnhtbESP3WrCQBSE7wu+w3IE7+pG8S+pq4gg&#10;itCKttjbQ/aYBLNnQ3aN8e3dgtDLYWa+YebL1pSiodoVlhUM+hEI4tTqgjMFP9+b9xkI55E1lpZJ&#10;wYMcLBedtzkm2t75SM3JZyJA2CWoIPe+SqR0aU4GXd9WxMG72NqgD7LOpK7xHuCmlMMomkiDBYeF&#10;HCta55ReTzejoDmcv6abqtkefHYeHfej+BfNp1K9brv6AOGp9f/hV3unFYzjOIa/N+EJyM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q61cUAAADdAAAADwAAAAAAAAAA&#10;AAAAAAChAgAAZHJzL2Rvd25yZXYueG1sUEsFBgAAAAAEAAQA+QAAAJMDAAAAAA==&#10;" strokeweight="2pt"/>
                <v:shape id="AutoShape 153" o:spid="_x0000_s1178" type="#_x0000_t32" style="position:absolute;left:33432;top:1323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tcMMAAADdAAAADwAAAGRycy9kb3ducmV2LnhtbERPXWvCMBR9H/gfwhX2NpNJcVs1igji&#10;GGzSTvT10lzbsuamNFlb/715GOzxcL5Xm9E2oqfO1441PM8UCOLCmZpLDafv/dMrCB+QDTaOScON&#10;PGzWk4cVpsYNnFGfh1LEEPYpaqhCaFMpfVGRRT9zLXHkrq6zGCLsSmk6HGK4beRcqYW0WHNsqLCl&#10;XUXFT/5rNfTH89fLvu0Px1Cek+wjebug/dT6cTpulyACjeFf/Od+NxoWSsX98U18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PrXDDAAAA3QAAAA8AAAAAAAAAAAAA&#10;AAAAoQIAAGRycy9kb3ducmV2LnhtbFBLBQYAAAAABAAEAPkAAACRAwAAAAA=&#10;" strokeweight="2pt"/>
                <v:group id="Group 154" o:spid="_x0000_s1179" style="position:absolute;left:69723;top:657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NY8UAAADdAAAADwAAAGRycy9kb3ducmV2LnhtbESPQWvCQBSE7wX/w/IE&#10;b3U3lUqJriJixYMI1YJ4e2SfSTD7NmTXJP57tyD0OMzMN8x82dtKtNT40rGGZKxAEGfOlJxr+D19&#10;v3+B8AHZYOWYNDzIw3IxeJtjalzHP9QeQy4ihH2KGooQ6lRKnxVk0Y9dTRy9q2sshiibXJoGuwi3&#10;lfxQaiotlhwXCqxpXVB2O96thm2H3WqSbNr97bp+XE6fh/M+Ia1Hw341AxGoD//hV3tnNEyVSuDv&#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ZzWPFAAAA3QAA&#10;AA8AAAAAAAAAAAAAAAAAqgIAAGRycy9kb3ducmV2LnhtbFBLBQYAAAAABAAEAPoAAACcAwAAAAA=&#10;">
                  <v:rect id="Rectangle 155" o:spid="_x0000_s11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tV8QA&#10;AADdAAAADwAAAGRycy9kb3ducmV2LnhtbESPUUvDMBSF3wf+h3AF37bEgrPUpUUEURiCTn2/NHdt&#10;WXNTk3SL/nojCHs8nHO+w9k0yY7iSD4MjjVcrxQI4taZgTsNH++PyxJEiMgGR8ek4ZsCNPXFYoOV&#10;cSd+o+MudiJDOFSooY9xqqQMbU8Ww8pNxNnbO28xZuk7aTyeMtyOslBqLS0OnBd6nOihp/awm62G&#10;6eVmfrr92vqfz3J+bXGbXCyS1leX6f4ORKQUz+H/9rPRsFaqgL83+QnI+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FrVfEAAAA3QAAAA8AAAAAAAAAAAAAAAAAmAIAAGRycy9k&#10;b3ducmV2LnhtbFBLBQYAAAAABAAEAPUAAACJAwAAAAA=&#10;" strokeweight="2pt"/>
                  <v:shape id="AutoShape 156" o:spid="_x0000_s11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CeZMEAAADdAAAADwAAAGRycy9kb3ducmV2LnhtbESPQYvCMBSE74L/IbwFb5rsKirVKCIs&#10;eK0rnh/Nsy3bvHSb1MZ/bwRhj8PMfMNs99E24k6drx1r+JwpEMSFMzWXGi4/39M1CB+QDTaOScOD&#10;POx349EWM+MGzul+DqVIEPYZaqhCaDMpfVGRRT9zLXHybq6zGJLsSmk6HBLcNvJLqaW0WHNaqLCl&#10;Y0XF77m3GvL8r7z2Pg6H9S2uFhezsKo/aT35iIcNiEAx/Iff7ZPRsFRqDq836QnI3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8J5kwQAAAN0AAAAPAAAAAAAAAAAAAAAA&#10;AKECAABkcnMvZG93bnJldi54bWxQSwUGAAAAAAQABAD5AAAAjwMAAAAA&#10;" strokeweight="1.25pt"/>
                  <v:shape id="AutoShape 157" o:spid="_x0000_s11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YnsgAAADdAAAADwAAAGRycy9kb3ducmV2LnhtbESPzWrDMBCE74G+g9hCb7GU0priRAmh&#10;P9BDE3DaHHLbWlvbxFoZS7HdPn0UCPQ4zMw3zGI12kb01PnasYZZokAQF87UXGr4+nybPoHwAdlg&#10;45g0/JKH1fJmssDMuIFz6nehFBHCPkMNVQhtJqUvKrLoE9cSR+/HdRZDlF0pTYdDhNtG3iuVSos1&#10;x4UKW3quqDjuTlbD42n4PqQzzteb15d9/tcX2+P+Q+u723E9BxFoDP/ha/vdaEiVeoDLm/gE5PIM&#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WPYnsgAAADdAAAADwAAAAAA&#10;AAAAAAAAAAChAgAAZHJzL2Rvd25yZXYueG1sUEsFBgAAAAAEAAQA+QAAAJYDAAAAAA==&#10;" strokeweight="1.25pt"/>
                </v:group>
                <v:group id="Group 158" o:spid="_x0000_s1183" style="position:absolute;left:68103;top:121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iy2DFAAAA3QAA&#10;AA8AAAAAAAAAAAAAAAAAqgIAAGRycy9kb3ducmV2LnhtbFBLBQYAAAAABAAEAPoAAACcAwAAAAA=&#10;">
                  <v:rect id="Rectangle 159" o:spid="_x0000_s118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6rVMQA&#10;AADdAAAADwAAAGRycy9kb3ducmV2LnhtbESPUWvCMBSF3wf7D+EOfJupBZ10xiKDMUGETd37pblr&#10;y5qbLkk1+usXQfDxcM75DmdRRtOJIznfWlYwGWcgiCurW64VHPbvz3MQPiBr7CyTgjN5KJePDwss&#10;tD3xFx13oRYJwr5ABU0IfSGlrxoy6Me2J07ej3UGQ5KultrhKcFNJ/Msm0mDLaeFBnt6a6j63Q1G&#10;Qb+dDh8vfxt3+Z4PnxVuog15VGr0FFevIALFcA/f2mutYJaIcH2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q1TEAAAA3QAAAA8AAAAAAAAAAAAAAAAAmAIAAGRycy9k&#10;b3ducmV2LnhtbFBLBQYAAAAABAAEAPUAAACJAwAAAAA=&#10;" strokeweight="2pt"/>
                  <v:shape id="AutoShape 160" o:spid="_x0000_s118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uYZ8EAAADdAAAADwAAAGRycy9kb3ducmV2LnhtbESPQYvCMBSE7wv+h/AEb2viIirVKCIs&#10;eK0re340z7bYvNQmtfHfG0HwOMzMN8xmF20j7tT52rGG2VSBIC6cqbnUcP77/V6B8AHZYOOYNDzI&#10;w247+tpgZtzAOd1PoRQJwj5DDVUIbSalLyqy6KeuJU7exXUWQ5JdKU2HQ4LbRv4otZAWa04LFbZ0&#10;qKi4nnqrIc9v5X/v47BfXeJyfjZzq/qj1pNx3K9BBIrhE363j0bDQqklvN6kJyC3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y5hnwQAAAN0AAAAPAAAAAAAAAAAAAAAA&#10;AKECAABkcnMvZG93bnJldi54bWxQSwUGAAAAAAQABAD5AAAAjwMAAAAA&#10;" strokeweight="1.25pt"/>
                  <v:shape id="AutoShape 161" o:spid="_x0000_s118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7Sm8UAAADdAAAADwAAAGRycy9kb3ducmV2LnhtbERPy2rCQBTdC/7DcAV3OmPBUFJHEW2h&#10;i1aIj0V3t5nbJJi5EzJjkvbrnUXB5eG8V5vB1qKj1leONSzmCgRx7kzFhYbz6W32DMIHZIO1Y9Lw&#10;Sx426/FohalxPWfUHUMhYgj7FDWUITSplD4vyaKfu4Y4cj+utRgibAtpWuxjuK3lk1KJtFhxbCix&#10;oV1J+fV4sxqWt/77K1lwtv183V+yvy4/XC8fWk8nw/YFRKAhPMT/7nejIVEqzo1v4hO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7Sm8UAAADdAAAADwAAAAAAAAAA&#10;AAAAAAChAgAAZHJzL2Rvd25yZXYueG1sUEsFBgAAAAAEAAQA+QAAAJMDAAAAAA==&#10;" strokeweight="1.25pt"/>
                </v:group>
                <v:group id="Group 162" o:spid="_x0000_s1187" style="position:absolute;left:70008;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BZcYAAADdAAAADwAAAGRycy9kb3ducmV2LnhtbESPT2vCQBTE74V+h+UV&#10;vOluFMWmriJiSw8i+AdKb4/sMwlm34bsNonf3hWEHoeZ+Q2zWPW2Ei01vnSsIRkpEMSZMyXnGs6n&#10;z+EchA/IBivHpOFGHlbL15cFpsZ1fKD2GHIRIexT1FCEUKdS+qwgi37kauLoXVxjMUTZ5NI02EW4&#10;reRYqZm0WHJcKLCmTUHZ9fhnNXx12K0nybbdXS+b2+9puv/ZJaT14K1ff4AI1If/8LP9bTTMlHqH&#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r8FlxgAAAN0A&#10;AAAPAAAAAAAAAAAAAAAAAKoCAABkcnMvZG93bnJldi54bWxQSwUGAAAAAAQABAD6AAAAnQMAAAAA&#10;">
                  <v:rect id="Rectangle 163" o:spid="_x0000_s118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AZsEA&#10;AADdAAAADwAAAGRycy9kb3ducmV2LnhtbERPy2oCMRTdF/yHcIXuakZBK6NRRBAFEVof+8vkOjM4&#10;uRmTjKZ+fbModHk47/kymkY8yPnasoLhIANBXFhdc6ngfNp8TEH4gKyxsUwKfsjDctF7m2Ou7ZO/&#10;6XEMpUgh7HNUUIXQ5lL6oiKDfmBb4sRdrTMYEnSl1A6fKdw0cpRlE2mw5tRQYUvriorbsTMK2sO4&#10;237e9+51mXZfBe6jDaOo1Hs/rmYgAsXwL/5z77SCSTZM+9Ob9AT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CAGbBAAAA3QAAAA8AAAAAAAAAAAAAAAAAmAIAAGRycy9kb3du&#10;cmV2LnhtbFBLBQYAAAAABAAEAPUAAACGAwAAAAA=&#10;" strokeweight="2pt"/>
                  <v:shape id="AutoShape 164" o:spid="_x0000_s118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czVcEAAADdAAAADwAAAGRycy9kb3ducmV2LnhtbESPQYvCMBSE74L/ITxhb5p0EZVqFFlY&#10;8FoVz4/m2ZZtXrpNarP/fiMIHoeZ+YbZHaJtxYN63zjWkC0UCOLSmYYrDdfL93wDwgdkg61j0vBH&#10;Hg776WSHuXEjF/Q4h0okCPscNdQhdLmUvqzJol+4jjh5d9dbDEn2lTQ9jgluW/mp1EpabDgt1NjR&#10;V03lz3mwGorit7oNPo7HzT2ul1eztGo4af0xi8ctiEAxvMOv9sloWKksg+eb9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tzNVwQAAAN0AAAAPAAAAAAAAAAAAAAAA&#10;AKECAABkcnMvZG93bnJldi54bWxQSwUGAAAAAAQABAD5AAAAjwMAAAAA&#10;" strokeweight="1.25pt"/>
                  <v:shape id="AutoShape 165" o:spid="_x0000_s119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9zrMgAAADdAAAADwAAAGRycy9kb3ducmV2LnhtbESPzWrDMBCE74W8g9hAbrXsQE1xo4SQ&#10;H+ghKThtDr1tra1tYq2MpdhOn74qFHIcZuYbZrEaTSN66lxtWUESxSCIC6trLhV8vO8fn0E4j6yx&#10;sUwKbuRgtZw8LDDTduCc+pMvRYCwy1BB5X2bSemKigy6yLbEwfu2nUEfZFdK3eEQ4KaR8zhOpcGa&#10;w0KFLW0qKi6nq1HwdB2+PtOE8/Vxtz3nP33xdjkflJpNx/ULCE+jv4f/269aQRonc/h7E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B9zrMgAAADdAAAADwAAAAAA&#10;AAAAAAAAAAChAgAAZHJzL2Rvd25yZXYueG1sUEsFBgAAAAAEAAQA+QAAAJYDAAAAAA==&#10;" strokeweight="1.25pt"/>
                </v:group>
                <v:rect id="Rechteck 6150" o:spid="_x0000_s1191" style="position:absolute;top:628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eRcIA&#10;AADdAAAADwAAAGRycy9kb3ducmV2LnhtbERPTYvCMBC9C/sfwizsRTR1QZFqlEVYLCKIddfz0Ixt&#10;sZnUJrb135uD4PHxvpfr3lSipcaVlhVMxhEI4szqknMFf6ff0RyE88gaK8uk4EEO1quPwRJjbTs+&#10;Upv6XIQQdjEqKLyvYyldVpBBN7Y1ceAutjHoA2xyqRvsQrip5HcUzaTBkkNDgTVtCsqu6d0o6LJD&#10;ez7tt/IwPCeWb8ltk/7vlPr67H8WIDz1/i1+uROtYDaZhv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U95FwgAAAN0AAAAPAAAAAAAAAAAAAAAAAJgCAABkcnMvZG93&#10;bnJldi54bWxQSwUGAAAAAAQABAD1AAAAhwMAAAAA&#10;" filled="f" stroked="f">
                  <v:textbox>
                    <w:txbxContent>
                      <w:p w14:paraId="388AF5C4" w14:textId="77777777" w:rsidR="001F32CB" w:rsidRDefault="001F32CB" w:rsidP="00406C2E">
                        <w:pPr>
                          <w:rPr>
                            <w:rFonts w:cs="Arial"/>
                            <w:b/>
                            <w:color w:val="C00000"/>
                            <w:sz w:val="24"/>
                            <w:szCs w:val="24"/>
                            <w:lang w:val="de-DE"/>
                          </w:rPr>
                        </w:pPr>
                        <w:r>
                          <w:rPr>
                            <w:rFonts w:cs="Arial"/>
                            <w:b/>
                            <w:color w:val="C00000"/>
                            <w:sz w:val="24"/>
                            <w:szCs w:val="24"/>
                            <w:lang w:val="de-DE"/>
                          </w:rPr>
                          <w:t>1</w:t>
                        </w:r>
                      </w:p>
                    </w:txbxContent>
                  </v:textbox>
                </v:rect>
                <v:rect id="Rechteck 6153" o:spid="_x0000_s1192" style="position:absolute;left:34575;top:1619;width:29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AMsYA&#10;AADdAAAADwAAAGRycy9kb3ducmV2LnhtbESPQWvCQBSE7wX/w/KEXkrdqFR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FAMsYAAADdAAAADwAAAAAAAAAAAAAAAACYAgAAZHJz&#10;L2Rvd25yZXYueG1sUEsFBgAAAAAEAAQA9QAAAIsDAAAAAA==&#10;" filled="f" stroked="f">
                  <v:textbox>
                    <w:txbxContent>
                      <w:p w14:paraId="388AF5C5" w14:textId="77777777" w:rsidR="001F32CB" w:rsidRDefault="001F32CB" w:rsidP="00406C2E">
                        <w:pPr>
                          <w:rPr>
                            <w:rFonts w:cs="Arial"/>
                            <w:b/>
                            <w:sz w:val="24"/>
                            <w:szCs w:val="24"/>
                            <w:lang w:val="de-DE"/>
                          </w:rPr>
                        </w:pPr>
                        <w:r>
                          <w:rPr>
                            <w:rFonts w:cs="Arial"/>
                            <w:b/>
                            <w:sz w:val="24"/>
                            <w:szCs w:val="24"/>
                            <w:lang w:val="de-DE"/>
                          </w:rPr>
                          <w:t>1</w:t>
                        </w:r>
                      </w:p>
                    </w:txbxContent>
                  </v:textbox>
                </v:rect>
                <v:rect id="Rechteck 6154" o:spid="_x0000_s1193" style="position:absolute;left:34480;top:7334;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YRsYA&#10;AADdAAAADwAAAGRycy9kb3ducmV2LnhtbESPQWvCQBSE7wX/w/KEXkrdKFZ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YRsYAAADdAAAADwAAAAAAAAAAAAAAAACYAgAAZHJz&#10;L2Rvd25yZXYueG1sUEsFBgAAAAAEAAQA9QAAAIsDAAAAAA==&#10;" filled="f" stroked="f">
                  <v:textbox>
                    <w:txbxContent>
                      <w:p w14:paraId="388AF5C6" w14:textId="77777777" w:rsidR="001F32CB" w:rsidRDefault="001F32CB" w:rsidP="00406C2E">
                        <w:pPr>
                          <w:rPr>
                            <w:rFonts w:cs="Arial"/>
                            <w:b/>
                            <w:sz w:val="24"/>
                            <w:szCs w:val="24"/>
                            <w:lang w:val="de-DE"/>
                          </w:rPr>
                        </w:pPr>
                        <w:r>
                          <w:rPr>
                            <w:rFonts w:cs="Arial"/>
                            <w:b/>
                            <w:sz w:val="24"/>
                            <w:szCs w:val="24"/>
                            <w:lang w:val="de-DE"/>
                          </w:rPr>
                          <w:t>1</w:t>
                        </w:r>
                      </w:p>
                    </w:txbxContent>
                  </v:textbox>
                </v:rect>
                <v:rect id="Rechteck 6155" o:spid="_x0000_s1194" style="position:absolute;left:34385;top:13620;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93cYA&#10;AADdAAAADwAAAGRycy9kb3ducmV2LnhtbESP3WrCQBSE7wu+w3KE3hTdWFAkuooIYigFMf5cH7LH&#10;JJg9G7PbJH37bkHwcpiZb5jlujeVaKlxpWUFk3EEgjizuuRcwfm0G81BOI+ssbJMCn7JwXo1eFti&#10;rG3HR2pTn4sAYRejgsL7OpbSZQUZdGNbEwfvZhuDPsgml7rBLsBNJT+jaCYNlhwWCqxpW1B2T3+M&#10;gi47tNfT914ePq6J5Ufy2KaXL6Xeh/1mAcJT71/hZzvRCmaT6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R93cYAAADdAAAADwAAAAAAAAAAAAAAAACYAgAAZHJz&#10;L2Rvd25yZXYueG1sUEsFBgAAAAAEAAQA9QAAAIsDAAAAAA==&#10;" filled="f" stroked="f">
                  <v:textbox>
                    <w:txbxContent>
                      <w:p w14:paraId="388AF5C7" w14:textId="77777777" w:rsidR="001F32CB" w:rsidRDefault="001F32CB" w:rsidP="00406C2E">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223" w14:textId="77777777" w:rsidR="00A42E6D" w:rsidRPr="003F7F05" w:rsidRDefault="00A42E6D" w:rsidP="00406C2E"/>
    <w:tbl>
      <w:tblPr>
        <w:tblW w:w="50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66"/>
      </w:tblGrid>
      <w:tr w:rsidR="00271556" w:rsidRPr="001E1B02" w14:paraId="388AF225" w14:textId="77777777" w:rsidTr="00204097">
        <w:trPr>
          <w:cantSplit/>
          <w:trHeight w:val="329"/>
        </w:trPr>
        <w:tc>
          <w:tcPr>
            <w:tcW w:w="5000" w:type="pct"/>
            <w:shd w:val="clear" w:color="auto" w:fill="FFFFCC"/>
            <w:vAlign w:val="center"/>
          </w:tcPr>
          <w:p w14:paraId="388AF224" w14:textId="77777777" w:rsidR="00271556" w:rsidRPr="001C5CAA" w:rsidRDefault="00271556" w:rsidP="002F42C5">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271556" w14:paraId="388AF22B" w14:textId="77777777" w:rsidTr="00204097">
        <w:trPr>
          <w:cantSplit/>
        </w:trPr>
        <w:tc>
          <w:tcPr>
            <w:tcW w:w="5000" w:type="pct"/>
            <w:vAlign w:val="center"/>
          </w:tcPr>
          <w:p w14:paraId="388AF226" w14:textId="77777777" w:rsidR="00D825DA" w:rsidRPr="001C5CAA" w:rsidRDefault="00D825DA" w:rsidP="00D825DA">
            <w:pPr>
              <w:spacing w:line="240" w:lineRule="auto"/>
              <w:rPr>
                <w:szCs w:val="20"/>
              </w:rPr>
            </w:pPr>
            <w:r w:rsidRPr="001C5CAA">
              <w:rPr>
                <w:rFonts w:cs="Arial"/>
                <w:b/>
                <w:bCs/>
                <w:szCs w:val="20"/>
              </w:rPr>
              <w:t>“</w:t>
            </w:r>
            <w:proofErr w:type="spellStart"/>
            <w:proofErr w:type="gramStart"/>
            <w:r w:rsidRPr="001C5CAA">
              <w:rPr>
                <w:rFonts w:cs="Arial"/>
                <w:b/>
                <w:bCs/>
                <w:szCs w:val="20"/>
              </w:rPr>
              <w:t>asram:</w:t>
            </w:r>
            <w:proofErr w:type="gramEnd"/>
            <w:r w:rsidRPr="001C5CAA">
              <w:rPr>
                <w:rFonts w:cs="Arial"/>
                <w:b/>
                <w:bCs/>
                <w:szCs w:val="20"/>
              </w:rPr>
              <w:t>ApplicableCIRAHSupplyChainTradeAgreement</w:t>
            </w:r>
            <w:proofErr w:type="spellEnd"/>
            <w:r w:rsidRPr="001C5CAA">
              <w:rPr>
                <w:rFonts w:cs="Arial"/>
                <w:b/>
                <w:bCs/>
                <w:szCs w:val="20"/>
              </w:rPr>
              <w:t xml:space="preserve">” </w:t>
            </w:r>
            <w:r w:rsidRPr="001C5CAA">
              <w:rPr>
                <w:rFonts w:cs="Arial"/>
                <w:bCs/>
                <w:szCs w:val="20"/>
              </w:rPr>
              <w:t>contains references of the agreement contract.</w:t>
            </w:r>
          </w:p>
          <w:p w14:paraId="388AF227" w14:textId="77777777" w:rsidR="00D825DA" w:rsidRPr="001C5CAA" w:rsidRDefault="00D825DA" w:rsidP="00DB0B8A">
            <w:pPr>
              <w:spacing w:line="240" w:lineRule="auto"/>
              <w:rPr>
                <w:rFonts w:cs="Arial"/>
                <w:b/>
                <w:bCs/>
                <w:szCs w:val="20"/>
              </w:rPr>
            </w:pPr>
          </w:p>
          <w:p w14:paraId="388AF228" w14:textId="77777777" w:rsidR="00DB0B8A" w:rsidRPr="001C5CAA" w:rsidRDefault="003E4CCF" w:rsidP="00DB0B8A">
            <w:pPr>
              <w:spacing w:line="240" w:lineRule="auto"/>
              <w:rPr>
                <w:rFonts w:cs="Arial"/>
                <w:bCs/>
                <w:szCs w:val="20"/>
              </w:rPr>
            </w:pPr>
            <w:r w:rsidRPr="001C5CAA">
              <w:rPr>
                <w:rFonts w:cs="Arial"/>
                <w:b/>
                <w:bCs/>
                <w:szCs w:val="20"/>
              </w:rPr>
              <w:t>“</w:t>
            </w:r>
            <w:proofErr w:type="spellStart"/>
            <w:proofErr w:type="gramStart"/>
            <w:r w:rsidR="00E1277F" w:rsidRPr="001C5CAA">
              <w:rPr>
                <w:rFonts w:cs="Arial"/>
                <w:b/>
                <w:bCs/>
                <w:szCs w:val="20"/>
              </w:rPr>
              <w:t>asram:</w:t>
            </w:r>
            <w:proofErr w:type="gramEnd"/>
            <w:r w:rsidR="00E1277F" w:rsidRPr="001C5CAA">
              <w:rPr>
                <w:rFonts w:cs="Arial"/>
                <w:b/>
                <w:bCs/>
                <w:szCs w:val="20"/>
              </w:rPr>
              <w:t>ApplicableCIRAHSupplyChainTradeDelivery</w:t>
            </w:r>
            <w:proofErr w:type="spellEnd"/>
            <w:r w:rsidR="009131E8" w:rsidRPr="001C5CAA">
              <w:rPr>
                <w:rFonts w:cs="Arial"/>
                <w:b/>
                <w:bCs/>
                <w:szCs w:val="20"/>
              </w:rPr>
              <w:t xml:space="preserve">“ </w:t>
            </w:r>
            <w:r w:rsidR="009131E8" w:rsidRPr="001C5CAA">
              <w:rPr>
                <w:rFonts w:cs="Arial"/>
                <w:bCs/>
                <w:szCs w:val="20"/>
              </w:rPr>
              <w:t xml:space="preserve">contains </w:t>
            </w:r>
            <w:r w:rsidR="00DB0B8A" w:rsidRPr="001C5CAA">
              <w:rPr>
                <w:rFonts w:cs="Arial"/>
                <w:bCs/>
                <w:szCs w:val="20"/>
              </w:rPr>
              <w:t xml:space="preserve">message information about the delivery </w:t>
            </w:r>
            <w:r w:rsidR="003A3C98" w:rsidRPr="001C5CAA">
              <w:rPr>
                <w:rFonts w:cs="Arial"/>
                <w:bCs/>
                <w:szCs w:val="20"/>
              </w:rPr>
              <w:t>note</w:t>
            </w:r>
            <w:r w:rsidR="00DB0B8A" w:rsidRPr="001C5CAA">
              <w:rPr>
                <w:rFonts w:cs="Arial"/>
                <w:bCs/>
                <w:szCs w:val="20"/>
              </w:rPr>
              <w:t>.</w:t>
            </w:r>
          </w:p>
          <w:p w14:paraId="388AF229" w14:textId="77777777" w:rsidR="008C317E" w:rsidRPr="001C5CAA" w:rsidRDefault="008C317E" w:rsidP="00006E55">
            <w:pPr>
              <w:spacing w:line="240" w:lineRule="auto"/>
              <w:rPr>
                <w:rFonts w:cs="Arial"/>
                <w:bCs/>
                <w:szCs w:val="20"/>
              </w:rPr>
            </w:pPr>
          </w:p>
          <w:p w14:paraId="388AF22A" w14:textId="77777777" w:rsidR="00876AAB" w:rsidRPr="001C5CAA" w:rsidRDefault="0074344A" w:rsidP="001B3E66">
            <w:pPr>
              <w:spacing w:line="240" w:lineRule="auto"/>
            </w:pPr>
            <w:r w:rsidRPr="001C5CAA">
              <w:rPr>
                <w:rFonts w:cs="Arial"/>
                <w:b/>
                <w:bCs/>
                <w:szCs w:val="20"/>
              </w:rPr>
              <w:t>“</w:t>
            </w:r>
            <w:proofErr w:type="spellStart"/>
            <w:proofErr w:type="gramStart"/>
            <w:r w:rsidR="00E1277F" w:rsidRPr="001C5CAA">
              <w:rPr>
                <w:rFonts w:cs="Arial"/>
                <w:b/>
                <w:bCs/>
                <w:szCs w:val="20"/>
              </w:rPr>
              <w:t>asram:</w:t>
            </w:r>
            <w:proofErr w:type="gramEnd"/>
            <w:r w:rsidR="00E1277F" w:rsidRPr="001C5CAA">
              <w:rPr>
                <w:rFonts w:cs="Arial"/>
                <w:b/>
                <w:bCs/>
                <w:szCs w:val="20"/>
              </w:rPr>
              <w:t>Includ</w:t>
            </w:r>
            <w:r w:rsidR="008E43D1" w:rsidRPr="001C5CAA">
              <w:rPr>
                <w:rFonts w:cs="Arial"/>
                <w:b/>
                <w:bCs/>
                <w:szCs w:val="20"/>
              </w:rPr>
              <w:t>edCIRALSupplyChainTradeLineItem</w:t>
            </w:r>
            <w:proofErr w:type="spellEnd"/>
            <w:r w:rsidRPr="001C5CAA">
              <w:rPr>
                <w:rFonts w:cs="Arial"/>
                <w:b/>
                <w:bCs/>
                <w:szCs w:val="20"/>
              </w:rPr>
              <w:t xml:space="preserve">“ </w:t>
            </w:r>
            <w:r w:rsidRPr="001C5CAA">
              <w:rPr>
                <w:rFonts w:cs="Arial"/>
                <w:bCs/>
                <w:szCs w:val="20"/>
              </w:rPr>
              <w:t xml:space="preserve">contains an aggregation of the </w:t>
            </w:r>
            <w:r w:rsidR="00876AAB" w:rsidRPr="001C5CAA">
              <w:rPr>
                <w:rFonts w:cs="Arial"/>
                <w:bCs/>
                <w:szCs w:val="20"/>
              </w:rPr>
              <w:t>forecast</w:t>
            </w:r>
            <w:r w:rsidR="00E64536" w:rsidRPr="001C5CAA">
              <w:rPr>
                <w:rFonts w:cs="Arial"/>
                <w:bCs/>
                <w:szCs w:val="20"/>
              </w:rPr>
              <w:t xml:space="preserve"> information.</w:t>
            </w:r>
          </w:p>
        </w:tc>
      </w:tr>
    </w:tbl>
    <w:p w14:paraId="388AF22C" w14:textId="77777777" w:rsidR="00271556" w:rsidRDefault="00271556" w:rsidP="00A07FC2"/>
    <w:p w14:paraId="388AF22D" w14:textId="77777777" w:rsidR="00063CD6" w:rsidRPr="00406C2E" w:rsidRDefault="00652395" w:rsidP="00406C2E">
      <w:pPr>
        <w:pStyle w:val="berschrift2"/>
        <w:ind w:left="709" w:hanging="709"/>
        <w:rPr>
          <w:szCs w:val="22"/>
        </w:rPr>
      </w:pPr>
      <w:bookmarkStart w:id="36" w:name="_asram:ApplicableCIPOHSupplyChainTra"/>
      <w:bookmarkStart w:id="37" w:name="_asram:ApplicableCISSupplyChainTrade"/>
      <w:bookmarkStart w:id="38" w:name="_asram:ApplicableCIRAHSupplyChainTra"/>
      <w:bookmarkStart w:id="39" w:name="_Toc347483407"/>
      <w:bookmarkEnd w:id="36"/>
      <w:bookmarkEnd w:id="37"/>
      <w:bookmarkEnd w:id="38"/>
      <w:proofErr w:type="spellStart"/>
      <w:proofErr w:type="gramStart"/>
      <w:r w:rsidRPr="00406C2E">
        <w:rPr>
          <w:szCs w:val="22"/>
        </w:rPr>
        <w:t>asram:</w:t>
      </w:r>
      <w:proofErr w:type="gramEnd"/>
      <w:r w:rsidRPr="00406C2E">
        <w:rPr>
          <w:szCs w:val="22"/>
        </w:rPr>
        <w:t>ApplicableCIRAHSupplyChainTradeAgreement</w:t>
      </w:r>
      <w:bookmarkEnd w:id="39"/>
      <w:proofErr w:type="spellEnd"/>
    </w:p>
    <w:p w14:paraId="388AF22E" w14:textId="77777777" w:rsidR="00F24244" w:rsidRDefault="00F24244" w:rsidP="00F24244">
      <w:pPr>
        <w:spacing w:line="240" w:lineRule="auto"/>
        <w:rPr>
          <w:noProof/>
          <w:lang w:eastAsia="de-DE"/>
        </w:rPr>
      </w:pPr>
    </w:p>
    <w:p w14:paraId="388AF22F" w14:textId="77777777" w:rsidR="00C76347" w:rsidRDefault="00C76347" w:rsidP="00F24244">
      <w:pPr>
        <w:spacing w:line="240" w:lineRule="auto"/>
        <w:rPr>
          <w:noProof/>
          <w:lang w:eastAsia="de-DE"/>
        </w:rPr>
      </w:pPr>
      <w:r>
        <w:rPr>
          <w:noProof/>
          <w:sz w:val="18"/>
          <w:szCs w:val="18"/>
          <w:lang w:eastAsia="zh-TW"/>
        </w:rPr>
        <mc:AlternateContent>
          <mc:Choice Requires="wpg">
            <w:drawing>
              <wp:inline distT="0" distB="0" distL="0" distR="0" wp14:anchorId="388AF534" wp14:editId="388AF535">
                <wp:extent cx="7334250" cy="502920"/>
                <wp:effectExtent l="0" t="0" r="19050" b="0"/>
                <wp:docPr id="6159" name="Gruppieren 6159"/>
                <wp:cNvGraphicFramePr/>
                <a:graphic xmlns:a="http://schemas.openxmlformats.org/drawingml/2006/main">
                  <a:graphicData uri="http://schemas.microsoft.com/office/word/2010/wordprocessingGroup">
                    <wpg:wgp>
                      <wpg:cNvGrpSpPr/>
                      <wpg:grpSpPr>
                        <a:xfrm>
                          <a:off x="0" y="0"/>
                          <a:ext cx="7334250" cy="502920"/>
                          <a:chOff x="0" y="0"/>
                          <a:chExt cx="7334250" cy="502920"/>
                        </a:xfrm>
                      </wpg:grpSpPr>
                      <wps:wsp>
                        <wps:cNvPr id="5978" name="Rectangle 6614"/>
                        <wps:cNvSpPr>
                          <a:spLocks noChangeArrowheads="1"/>
                        </wps:cNvSpPr>
                        <wps:spPr bwMode="auto">
                          <a:xfrm>
                            <a:off x="285750" y="0"/>
                            <a:ext cx="3174365" cy="344805"/>
                          </a:xfrm>
                          <a:prstGeom prst="rect">
                            <a:avLst/>
                          </a:prstGeom>
                          <a:solidFill>
                            <a:srgbClr val="8DB3E2"/>
                          </a:solidFill>
                          <a:ln w="25400">
                            <a:solidFill>
                              <a:srgbClr val="000000"/>
                            </a:solidFill>
                            <a:miter lim="800000"/>
                            <a:headEnd/>
                            <a:tailEnd/>
                          </a:ln>
                        </wps:spPr>
                        <wps:txbx>
                          <w:txbxContent>
                            <w:p w14:paraId="388AF5C8" w14:textId="77777777" w:rsidR="001F32CB" w:rsidRPr="00DB1586" w:rsidRDefault="001F32CB" w:rsidP="00C76347">
                              <w:pPr>
                                <w:rPr>
                                  <w:sz w:val="18"/>
                                  <w:szCs w:val="18"/>
                                </w:rPr>
                              </w:pPr>
                              <w:proofErr w:type="spellStart"/>
                              <w:proofErr w:type="gramStart"/>
                              <w:r w:rsidRPr="00DB1586">
                                <w:rPr>
                                  <w:rFonts w:cs="Arial"/>
                                  <w:b/>
                                  <w:bCs/>
                                  <w:sz w:val="18"/>
                                  <w:szCs w:val="18"/>
                                </w:rPr>
                                <w:t>asram:</w:t>
                              </w:r>
                              <w:proofErr w:type="gramEnd"/>
                              <w:r w:rsidRPr="00DB1586">
                                <w:rPr>
                                  <w:rFonts w:cs="Arial"/>
                                  <w:b/>
                                  <w:bCs/>
                                  <w:sz w:val="18"/>
                                  <w:szCs w:val="18"/>
                                </w:rPr>
                                <w:t>ApplicableCIRAHSupplyChainTradeAgreement</w:t>
                              </w:r>
                              <w:proofErr w:type="spellEnd"/>
                            </w:p>
                          </w:txbxContent>
                        </wps:txbx>
                        <wps:bodyPr rot="0" vert="horz" wrap="square" lIns="91440" tIns="45720" rIns="91440" bIns="45720" anchor="t" anchorCtr="0" upright="1">
                          <a:noAutofit/>
                        </wps:bodyPr>
                      </wps:wsp>
                      <wpg:grpSp>
                        <wpg:cNvPr id="5979" name="Group 5931"/>
                        <wpg:cNvGrpSpPr>
                          <a:grpSpLocks/>
                        </wpg:cNvGrpSpPr>
                        <wpg:grpSpPr bwMode="auto">
                          <a:xfrm>
                            <a:off x="7143750" y="95250"/>
                            <a:ext cx="190500" cy="166370"/>
                            <a:chOff x="6283" y="5431"/>
                            <a:chExt cx="300" cy="262"/>
                          </a:xfrm>
                        </wpg:grpSpPr>
                        <wps:wsp>
                          <wps:cNvPr id="5980" name="Rectangle 593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81" name="AutoShape 593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82" name="AutoShape 593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83" name="AutoShape 6615"/>
                        <wps:cNvCnPr>
                          <a:cxnSpLocks noChangeShapeType="1"/>
                        </wps:cNvCnPr>
                        <wps:spPr bwMode="auto">
                          <a:xfrm>
                            <a:off x="36671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4" name="Rectangle 6616"/>
                        <wps:cNvSpPr>
                          <a:spLocks noChangeArrowheads="1"/>
                        </wps:cNvSpPr>
                        <wps:spPr bwMode="auto">
                          <a:xfrm>
                            <a:off x="4238625" y="0"/>
                            <a:ext cx="2907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9" w14:textId="77777777" w:rsidR="001F32CB" w:rsidRPr="00DB1586" w:rsidRDefault="001F32CB" w:rsidP="00C76347">
                              <w:pPr>
                                <w:rPr>
                                  <w:sz w:val="18"/>
                                  <w:szCs w:val="18"/>
                                </w:rPr>
                              </w:pPr>
                              <w:proofErr w:type="spellStart"/>
                              <w:proofErr w:type="gramStart"/>
                              <w:r w:rsidRPr="00DB1586">
                                <w:rPr>
                                  <w:rFonts w:cs="Arial"/>
                                  <w:bCs/>
                                  <w:sz w:val="18"/>
                                  <w:szCs w:val="18"/>
                                </w:rPr>
                                <w:t>asram:</w:t>
                              </w:r>
                              <w:proofErr w:type="gramEnd"/>
                              <w:r w:rsidRPr="00DB1586">
                                <w:rPr>
                                  <w:rFonts w:cs="Arial"/>
                                  <w:bCs/>
                                  <w:sz w:val="18"/>
                                  <w:szCs w:val="18"/>
                                </w:rPr>
                                <w:t>AdditionalReferencedCIReferencedDocument</w:t>
                              </w:r>
                              <w:proofErr w:type="spellEnd"/>
                            </w:p>
                          </w:txbxContent>
                        </wps:txbx>
                        <wps:bodyPr rot="0" vert="horz" wrap="square" lIns="91440" tIns="45720" rIns="91440" bIns="45720" anchor="t" anchorCtr="0" upright="1">
                          <a:noAutofit/>
                        </wps:bodyPr>
                      </wps:wsp>
                      <wps:wsp>
                        <wps:cNvPr id="5985" name="Rectangle 6617"/>
                        <wps:cNvSpPr>
                          <a:spLocks noChangeArrowheads="1"/>
                        </wps:cNvSpPr>
                        <wps:spPr bwMode="auto">
                          <a:xfrm>
                            <a:off x="34671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86" name="AutoShape 6618"/>
                        <wps:cNvCnPr>
                          <a:cxnSpLocks noChangeShapeType="1"/>
                        </wps:cNvCnPr>
                        <wps:spPr bwMode="auto">
                          <a:xfrm>
                            <a:off x="34671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7" name="Rechteck 6157"/>
                        <wps:cNvSpPr>
                          <a:spLocks noChangeArrowheads="1"/>
                        </wps:cNvSpPr>
                        <wps:spPr bwMode="auto">
                          <a:xfrm>
                            <a:off x="0" y="476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CA" w14:textId="77777777" w:rsidR="001F32CB" w:rsidRDefault="001F32CB" w:rsidP="00C7634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58" name="Rechteck 6158"/>
                        <wps:cNvSpPr>
                          <a:spLocks noChangeArrowheads="1"/>
                        </wps:cNvSpPr>
                        <wps:spPr bwMode="auto">
                          <a:xfrm>
                            <a:off x="3886200" y="2095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CB" w14:textId="77777777" w:rsidR="001F32CB" w:rsidRDefault="001F32CB" w:rsidP="00C7634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59" o:spid="_x0000_s1195" style="width:577.5pt;height:39.6pt;mso-position-horizontal-relative:char;mso-position-vertical-relative:line" coordsize="73342,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">
                <v:rect id="Rectangle 6614" o:spid="_x0000_s1196" style="position:absolute;left:2857;width:3174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usMMA&#10;AADdAAAADwAAAGRycy9kb3ducmV2LnhtbERPz2vCMBS+D/Y/hCfstqYWdLOallERxMNg3WDXZ/PW&#10;lDUvpYna+dcvB8Hjx/d7U062F2cafedYwTxJQRA3TnfcKvj63D2/gvABWWPvmBT8kYeyeHzYYK7d&#10;hT/oXIdWxBD2OSowIQy5lL4xZNEnbiCO3I8bLYYIx1bqES8x3PYyS9OltNhxbDA4UGWo+a1PVsH2&#10;9G12V2f84Z26qz6iq1bZXqmn2fS2BhFoCnfxzb3XCharlzg3volP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usMMAAADdAAAADwAAAAAAAAAAAAAAAACYAgAAZHJzL2Rv&#10;d25yZXYueG1sUEsFBgAAAAAEAAQA9QAAAIgDAAAAAA==&#10;" fillcolor="#8db3e2" strokeweight="2pt">
                  <v:textbox>
                    <w:txbxContent>
                      <w:p w14:paraId="388AF5C8" w14:textId="77777777" w:rsidR="001F32CB" w:rsidRPr="00DB1586" w:rsidRDefault="001F32CB" w:rsidP="00C76347">
                        <w:pPr>
                          <w:rPr>
                            <w:sz w:val="18"/>
                            <w:szCs w:val="18"/>
                          </w:rPr>
                        </w:pPr>
                        <w:proofErr w:type="spellStart"/>
                        <w:proofErr w:type="gramStart"/>
                        <w:r w:rsidRPr="00DB1586">
                          <w:rPr>
                            <w:rFonts w:cs="Arial"/>
                            <w:b/>
                            <w:bCs/>
                            <w:sz w:val="18"/>
                            <w:szCs w:val="18"/>
                          </w:rPr>
                          <w:t>asram:</w:t>
                        </w:r>
                        <w:proofErr w:type="gramEnd"/>
                        <w:r w:rsidRPr="00DB1586">
                          <w:rPr>
                            <w:rFonts w:cs="Arial"/>
                            <w:b/>
                            <w:bCs/>
                            <w:sz w:val="18"/>
                            <w:szCs w:val="18"/>
                          </w:rPr>
                          <w:t>ApplicableCIRAHSupplyChainTradeAgreement</w:t>
                        </w:r>
                        <w:proofErr w:type="spellEnd"/>
                      </w:p>
                    </w:txbxContent>
                  </v:textbox>
                </v:rect>
                <v:group id="Group 5931" o:spid="_x0000_s1197" style="position:absolute;left:71437;top:95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yZp8cAAADdAAAADwAAAGRycy9kb3ducmV2LnhtbESPT2vCQBTE7wW/w/IE&#10;b7qJxarRVUTa0oMI/gHx9sg+k2D2bciuSfz23YLQ4zAzv2GW686UoqHaFZYVxKMIBHFqdcGZgvPp&#10;azgD4TyyxtIyKXiSg/Wq97bERNuWD9QcfSYChF2CCnLvq0RKl+Zk0I1sRRy8m60N+iDrTOoa2wA3&#10;pRxH0Yc0WHBYyLGibU7p/fgwCr5bbDfv8Wezu9+2z+tpsr/sYlJq0O82CxCeOv8ffrV/tILJfDq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TyZp8cAAADd&#10;AAAADwAAAAAAAAAAAAAAAACqAgAAZHJzL2Rvd25yZXYueG1sUEsFBgAAAAAEAAQA+gAAAJ4DAAAA&#10;AA==&#10;">
                  <v:rect id="Rectangle 5932" o:spid="_x0000_s119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2+XsIA&#10;AADdAAAADwAAAGRycy9kb3ducmV2LnhtbERPXWvCMBR9H/gfwh34NtMJbl01ighjgghT5/ulubbF&#10;5qYmqWb79cuD4OPhfM8W0bTiSs43lhW8jjIQxKXVDVcKfg6fLzkIH5A1tpZJwS95WMwHTzMstL3x&#10;jq77UIkUwr5ABXUIXSGlL2sy6Ee2I07cyTqDIUFXSe3wlsJNK8dZ9iYNNpwaauxoVVN53vdGQbed&#10;9F/vl437O+b9d4mbaMM4KjV8jsspiEAxPMR391ormHzkaX96k5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nb5ewgAAAN0AAAAPAAAAAAAAAAAAAAAAAJgCAABkcnMvZG93&#10;bnJldi54bWxQSwUGAAAAAAQABAD1AAAAhwMAAAAA&#10;" strokeweight="2pt"/>
                  <v:shape id="AutoShape 5933" o:spid="_x0000_s119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NbcIAAADdAAAADwAAAGRycy9kb3ducmV2LnhtbESPQYvCMBSE78L+h/AEb5oquna7RhFB&#10;8FpXPD+aZ1tsXrpNauO/N8LCHoeZ+YbZ7IJpxIM6V1tWMJ8lIIgLq2suFVx+jtMUhPPIGhvLpOBJ&#10;Dnbbj9EGM20Hzulx9qWIEHYZKqi8bzMpXVGRQTezLXH0brYz6KPsSqk7HCLcNHKRJJ/SYM1xocKW&#10;DhUV93NvFOT5b3ntXRj26S2slxe9NEl/UmoyDvtvEJ6C/w//tU9aweorncP7TXwCcv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iNbcIAAADdAAAADwAAAAAAAAAAAAAA&#10;AAChAgAAZHJzL2Rvd25yZXYueG1sUEsFBgAAAAAEAAQA+QAAAJADAAAAAA==&#10;" strokeweight="1.25pt"/>
                  <v:shape id="AutoShape 5934" o:spid="_x0000_s120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DNlMcAAADdAAAADwAAAGRycy9kb3ducmV2LnhtbESPQWvCQBSE70L/w/IK3nSjoGh0FdEW&#10;emiF2Hrw9pp9TYLZtyG7JtFf7xYEj8PMN8Ms150pRUO1KywrGA0jEMSp1QVnCn6+3wczEM4jaywt&#10;k4IrOVivXnpLjLVtOaHm4DMRStjFqCD3voqldGlOBt3QVsTB+7O1QR9knUldYxvKTSnHUTSVBgsO&#10;CzlWtM0pPR8uRsHk0v6epiNONl9vu2Nya9L9+fipVP+12yxAeOr8M/ygP3Tg5rMx/L8JT0C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gM2UxwAAAN0AAAAPAAAAAAAA&#10;AAAAAAAAAKECAABkcnMvZG93bnJldi54bWxQSwUGAAAAAAQABAD5AAAAlQMAAAAA&#10;" strokeweight="1.25pt"/>
                </v:group>
                <v:shape id="AutoShape 6615" o:spid="_x0000_s1201" type="#_x0000_t32" style="position:absolute;left:36671;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sb4scAAADdAAAADwAAAGRycy9kb3ducmV2LnhtbESPW2vCQBSE3wX/w3IE3+rGS72kriKC&#10;KIU2aIt9PWSPSTB7NmTXGP99t1DwcZiZb5jlujWlaKh2hWUFw0EEgji1uuBMwffX7mUOwnlkjaVl&#10;UvAgB+tVt7PEWNs7H6k5+UwECLsYFeTeV7GULs3JoBvYijh4F1sb9EHWmdQ13gPclHIURVNpsOCw&#10;kGNF25zS6+lmFDTJ+XO2q5p94rPz5Pg+Wfyg+VCq32s3byA8tf4Z/m8ftILXxXwMf2/C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GxvixwAAAN0AAAAPAAAAAAAA&#10;AAAAAAAAAKECAABkcnMvZG93bnJldi54bWxQSwUGAAAAAAQABAD5AAAAlQMAAAAA&#10;" strokeweight="2pt"/>
                <v:rect id="Rectangle 6616" o:spid="_x0000_s1202" style="position:absolute;left:42386;width:2907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QyMYA&#10;AADdAAAADwAAAGRycy9kb3ducmV2LnhtbESPQWsCMRCF7wX/Qxihl6LZLbbVrVHEUiw9dVfxPGzG&#10;3aWbyZKkGv99IxR6fLx535u3XEfTizM531lWkE8zEMS11R03Cg7798kchA/IGnvLpOBKHtar0d0S&#10;C20vXNK5Co1IEPYFKmhDGAopfd2SQT+1A3HyTtYZDEm6RmqHlwQ3vXzMsmdpsOPU0OJA25bq7+rH&#10;pDfyWB6r3cPVftq3ssu1m33FF6Xux3HzCiJQDP/Hf+kPreBpMZ/B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AQyMYAAADdAAAADwAAAAAAAAAAAAAAAACYAgAAZHJz&#10;L2Rvd25yZXYueG1sUEsFBgAAAAAEAAQA9QAAAIsDAAAAAA==&#10;" filled="f" fillcolor="#8db3e2" strokeweight="2pt">
                  <v:textbox>
                    <w:txbxContent>
                      <w:p w14:paraId="388AF5C9" w14:textId="77777777" w:rsidR="001F32CB" w:rsidRPr="00DB1586" w:rsidRDefault="001F32CB" w:rsidP="00C76347">
                        <w:pPr>
                          <w:rPr>
                            <w:sz w:val="18"/>
                            <w:szCs w:val="18"/>
                          </w:rPr>
                        </w:pPr>
                        <w:proofErr w:type="spellStart"/>
                        <w:proofErr w:type="gramStart"/>
                        <w:r w:rsidRPr="00DB1586">
                          <w:rPr>
                            <w:rFonts w:cs="Arial"/>
                            <w:bCs/>
                            <w:sz w:val="18"/>
                            <w:szCs w:val="18"/>
                          </w:rPr>
                          <w:t>asram:</w:t>
                        </w:r>
                        <w:proofErr w:type="gramEnd"/>
                        <w:r w:rsidRPr="00DB1586">
                          <w:rPr>
                            <w:rFonts w:cs="Arial"/>
                            <w:bCs/>
                            <w:sz w:val="18"/>
                            <w:szCs w:val="18"/>
                          </w:rPr>
                          <w:t>AdditionalReferencedCIReferencedDocument</w:t>
                        </w:r>
                        <w:proofErr w:type="spellEnd"/>
                      </w:p>
                    </w:txbxContent>
                  </v:textbox>
                </v:rect>
                <v:rect id="Rectangle 6617" o:spid="_x0000_s1203" style="position:absolute;left:34671;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odxsYA&#10;AADdAAAADwAAAGRycy9kb3ducmV2LnhtbESPzWrDMBCE74W8g9hAb43cgFvHjRJCoTQQAm1+7ou1&#10;tU2tlSPJidKnjwqFHoeZ+YaZL6PpxJmcby0reJxkIIgrq1uuFRz2bw8FCB+QNXaWScGVPCwXo7s5&#10;ltpe+JPOu1CLBGFfooImhL6U0lcNGfQT2xMn78s6gyFJV0vt8JLgppPTLHuSBltOCw329NpQ9b0b&#10;jIJ+mw/vz6eN+zkWw0eFm2jDNCp1P46rFxCBYvgP/7XXWkE+K3L4fZ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odxsYAAADdAAAADwAAAAAAAAAAAAAAAACYAgAAZHJz&#10;L2Rvd25yZXYueG1sUEsFBgAAAAAEAAQA9QAAAIsDAAAAAA==&#10;" strokeweight="2pt"/>
                <v:shape id="AutoShape 6618" o:spid="_x0000_s1204" type="#_x0000_t32" style="position:absolute;left:34671;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y4escAAADdAAAADwAAAGRycy9kb3ducmV2LnhtbESPQWvCQBSE74L/YXmF3nTToqlGVymF&#10;oBRq0BZ7fWSfSTD7NmTXJP333ULB4zAz3zDr7WBq0VHrKssKnqYRCOLc6ooLBV+f6WQBwnlkjbVl&#10;UvBDDrab8WiNibY9H6k7+UIECLsEFZTeN4mULi/JoJvahjh4F9sa9EG2hdQt9gFuavkcRbE0WHFY&#10;KLGht5Ly6+lmFHTZ+fCSNt0u88V5dnyfLb/RfCj1+DC8rkB4Gvw9/N/eawXz5SKG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bLh6xwAAAN0AAAAPAAAAAAAA&#10;AAAAAAAAAKECAABkcnMvZG93bnJldi54bWxQSwUGAAAAAAQABAD5AAAAlQMAAAAA&#10;" strokeweight="2pt"/>
                <v:rect id="Rechteck 6157" o:spid="_x0000_s1205" style="position:absolute;top:476;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McYA&#10;AADdAAAADwAAAGRycy9kb3ducmV2LnhtbESPQWvCQBSE7wX/w/KEXkrdKGh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GMcYAAADdAAAADwAAAAAAAAAAAAAAAACYAgAAZHJz&#10;L2Rvd25yZXYueG1sUEsFBgAAAAAEAAQA9QAAAIsDAAAAAA==&#10;" filled="f" stroked="f">
                  <v:textbox>
                    <w:txbxContent>
                      <w:p w14:paraId="388AF5CA" w14:textId="77777777" w:rsidR="001F32CB" w:rsidRDefault="001F32CB" w:rsidP="00C76347">
                        <w:pPr>
                          <w:rPr>
                            <w:rFonts w:cs="Arial"/>
                            <w:b/>
                            <w:sz w:val="24"/>
                            <w:szCs w:val="24"/>
                            <w:lang w:val="de-DE"/>
                          </w:rPr>
                        </w:pPr>
                        <w:r>
                          <w:rPr>
                            <w:rFonts w:cs="Arial"/>
                            <w:b/>
                            <w:sz w:val="24"/>
                            <w:szCs w:val="24"/>
                            <w:lang w:val="de-DE"/>
                          </w:rPr>
                          <w:t>1</w:t>
                        </w:r>
                      </w:p>
                    </w:txbxContent>
                  </v:textbox>
                </v:rect>
                <v:rect id="Rechteck 6158" o:spid="_x0000_s1206" style="position:absolute;left:38862;top:2095;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SQ8IA&#10;AADdAAAADwAAAGRycy9kb3ducmV2LnhtbERPTYvCMBC9C/sfwizsRTR1QZFqlEVYLCKIddfz0Ixt&#10;sZnUJrb135uD4PHxvpfr3lSipcaVlhVMxhEI4szqknMFf6ff0RyE88gaK8uk4EEO1quPwRJjbTs+&#10;Upv6XIQQdjEqKLyvYyldVpBBN7Y1ceAutjHoA2xyqRvsQrip5HcUzaTBkkNDgTVtCsqu6d0o6LJD&#10;ez7tt/IwPCeWb8ltk/7vlPr67H8WIDz1/i1+uROtYDaZhr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dJDwgAAAN0AAAAPAAAAAAAAAAAAAAAAAJgCAABkcnMvZG93&#10;bnJldi54bWxQSwUGAAAAAAQABAD1AAAAhwMAAAAA&#10;" filled="f" stroked="f">
                  <v:textbox>
                    <w:txbxContent>
                      <w:p w14:paraId="388AF5CB" w14:textId="77777777" w:rsidR="001F32CB" w:rsidRDefault="001F32CB" w:rsidP="00C76347">
                        <w:pPr>
                          <w:rPr>
                            <w:rFonts w:cs="Arial"/>
                            <w:b/>
                            <w:sz w:val="24"/>
                            <w:szCs w:val="24"/>
                            <w:lang w:val="de-DE"/>
                          </w:rPr>
                        </w:pPr>
                        <w:r>
                          <w:rPr>
                            <w:rFonts w:cs="Arial"/>
                            <w:b/>
                            <w:sz w:val="24"/>
                            <w:szCs w:val="24"/>
                            <w:lang w:val="de-DE"/>
                          </w:rPr>
                          <w:t>0..*</w:t>
                        </w:r>
                      </w:p>
                    </w:txbxContent>
                  </v:textbox>
                </v:rect>
                <w10:anchorlock/>
              </v:group>
            </w:pict>
          </mc:Fallback>
        </mc:AlternateContent>
      </w:r>
    </w:p>
    <w:p w14:paraId="388AF230" w14:textId="77777777" w:rsidR="00C76347" w:rsidRDefault="00C76347" w:rsidP="00C76347">
      <w:pPr>
        <w:spacing w:line="240" w:lineRule="auto"/>
        <w:rPr>
          <w:sz w:val="18"/>
          <w:szCs w:val="18"/>
        </w:rPr>
      </w:pP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C76347" w:rsidRPr="001E1B02" w14:paraId="388AF232" w14:textId="77777777" w:rsidTr="00204097">
        <w:trPr>
          <w:cantSplit/>
          <w:trHeight w:val="329"/>
        </w:trPr>
        <w:tc>
          <w:tcPr>
            <w:tcW w:w="5000" w:type="pct"/>
            <w:shd w:val="clear" w:color="auto" w:fill="FFFFCC"/>
            <w:vAlign w:val="center"/>
          </w:tcPr>
          <w:p w14:paraId="388AF231" w14:textId="77777777" w:rsidR="00C76347" w:rsidRPr="001C5CAA" w:rsidRDefault="00C76347" w:rsidP="00C76347">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C76347" w14:paraId="388AF234" w14:textId="77777777" w:rsidTr="00204097">
        <w:trPr>
          <w:cantSplit/>
          <w:trHeight w:val="340"/>
        </w:trPr>
        <w:tc>
          <w:tcPr>
            <w:tcW w:w="5000" w:type="pct"/>
            <w:vAlign w:val="center"/>
          </w:tcPr>
          <w:p w14:paraId="388AF233" w14:textId="77777777" w:rsidR="00C76347" w:rsidRPr="001C5CAA" w:rsidRDefault="00C76347" w:rsidP="00C76347">
            <w:pPr>
              <w:spacing w:line="240" w:lineRule="auto"/>
              <w:rPr>
                <w:szCs w:val="20"/>
              </w:rPr>
            </w:pPr>
            <w:r w:rsidRPr="001C5CAA">
              <w:rPr>
                <w:rFonts w:cs="Arial"/>
                <w:b/>
                <w:bCs/>
                <w:szCs w:val="20"/>
              </w:rPr>
              <w:t>“</w:t>
            </w:r>
            <w:proofErr w:type="spellStart"/>
            <w:proofErr w:type="gramStart"/>
            <w:r w:rsidRPr="001C5CAA">
              <w:rPr>
                <w:rFonts w:cs="Arial"/>
                <w:b/>
                <w:bCs/>
                <w:szCs w:val="20"/>
              </w:rPr>
              <w:t>asram:</w:t>
            </w:r>
            <w:proofErr w:type="gramEnd"/>
            <w:r w:rsidRPr="001C5CAA">
              <w:rPr>
                <w:rFonts w:cs="Arial"/>
                <w:b/>
                <w:bCs/>
                <w:szCs w:val="20"/>
              </w:rPr>
              <w:t>ApplicableCIRAHSupplyChainTradeAgreement</w:t>
            </w:r>
            <w:proofErr w:type="spellEnd"/>
            <w:r w:rsidRPr="001C5CAA">
              <w:rPr>
                <w:rFonts w:cs="Arial"/>
                <w:b/>
                <w:bCs/>
                <w:szCs w:val="20"/>
              </w:rPr>
              <w:t xml:space="preserve">” </w:t>
            </w:r>
            <w:r w:rsidRPr="001C5CAA">
              <w:rPr>
                <w:rFonts w:cs="Arial"/>
                <w:bCs/>
                <w:szCs w:val="20"/>
              </w:rPr>
              <w:t>contains references of the agreement contract.</w:t>
            </w:r>
          </w:p>
        </w:tc>
      </w:tr>
    </w:tbl>
    <w:p w14:paraId="388AF235" w14:textId="77777777" w:rsidR="00C76347" w:rsidRDefault="00C76347" w:rsidP="00C76347"/>
    <w:p w14:paraId="388AF236" w14:textId="77777777" w:rsidR="00C76347" w:rsidRDefault="00C76347">
      <w:pPr>
        <w:spacing w:line="240" w:lineRule="auto"/>
      </w:pPr>
      <w:r>
        <w:br w:type="page"/>
      </w:r>
    </w:p>
    <w:p w14:paraId="388AF237" w14:textId="77777777" w:rsidR="00A42E6D" w:rsidRPr="00C76347" w:rsidRDefault="0084575D" w:rsidP="00A42E6D">
      <w:pPr>
        <w:pStyle w:val="berschrift3"/>
      </w:pPr>
      <w:bookmarkStart w:id="40" w:name="_asram:ContractReferencedCIReference"/>
      <w:bookmarkStart w:id="41" w:name="_Toc347483408"/>
      <w:bookmarkEnd w:id="40"/>
      <w:proofErr w:type="spellStart"/>
      <w:proofErr w:type="gramStart"/>
      <w:r w:rsidRPr="00C76347">
        <w:t>asram:</w:t>
      </w:r>
      <w:proofErr w:type="gramEnd"/>
      <w:r w:rsidRPr="00C76347">
        <w:t>AdditionalReferencedCIReferencedDocument</w:t>
      </w:r>
      <w:bookmarkEnd w:id="41"/>
      <w:proofErr w:type="spellEnd"/>
    </w:p>
    <w:p w14:paraId="388AF238" w14:textId="77777777" w:rsidR="00A07FC2" w:rsidRDefault="00A07FC2" w:rsidP="00C76347"/>
    <w:p w14:paraId="388AF239" w14:textId="77777777" w:rsidR="00573C70" w:rsidRDefault="00C76347" w:rsidP="00C76347">
      <w:pPr>
        <w:rPr>
          <w:sz w:val="30"/>
          <w:szCs w:val="30"/>
        </w:rPr>
      </w:pPr>
      <w:r>
        <w:rPr>
          <w:noProof/>
          <w:lang w:eastAsia="zh-TW"/>
        </w:rPr>
        <mc:AlternateContent>
          <mc:Choice Requires="wpg">
            <w:drawing>
              <wp:inline distT="0" distB="0" distL="0" distR="0" wp14:anchorId="388AF536" wp14:editId="388AF537">
                <wp:extent cx="6951980" cy="1350645"/>
                <wp:effectExtent l="0" t="0" r="20320" b="1905"/>
                <wp:docPr id="6164" name="Gruppieren 6164"/>
                <wp:cNvGraphicFramePr/>
                <a:graphic xmlns:a="http://schemas.openxmlformats.org/drawingml/2006/main">
                  <a:graphicData uri="http://schemas.microsoft.com/office/word/2010/wordprocessingGroup">
                    <wpg:wgp>
                      <wpg:cNvGrpSpPr/>
                      <wpg:grpSpPr>
                        <a:xfrm>
                          <a:off x="0" y="0"/>
                          <a:ext cx="6951980" cy="1350645"/>
                          <a:chOff x="0" y="0"/>
                          <a:chExt cx="6951980" cy="1350645"/>
                        </a:xfrm>
                      </wpg:grpSpPr>
                      <wps:wsp>
                        <wps:cNvPr id="5967" name="Rectangle 6940"/>
                        <wps:cNvSpPr>
                          <a:spLocks noChangeArrowheads="1"/>
                        </wps:cNvSpPr>
                        <wps:spPr bwMode="auto">
                          <a:xfrm>
                            <a:off x="381000" y="419100"/>
                            <a:ext cx="3535045" cy="344805"/>
                          </a:xfrm>
                          <a:prstGeom prst="rect">
                            <a:avLst/>
                          </a:prstGeom>
                          <a:solidFill>
                            <a:srgbClr val="8DB3E2"/>
                          </a:solidFill>
                          <a:ln w="25400">
                            <a:solidFill>
                              <a:srgbClr val="000000"/>
                            </a:solidFill>
                            <a:miter lim="800000"/>
                            <a:headEnd/>
                            <a:tailEnd/>
                          </a:ln>
                        </wps:spPr>
                        <wps:txbx>
                          <w:txbxContent>
                            <w:p w14:paraId="388AF5CC" w14:textId="77777777" w:rsidR="001F32CB" w:rsidRPr="003A1997" w:rsidRDefault="001F32CB" w:rsidP="00C76347">
                              <w:pPr>
                                <w:spacing w:line="240" w:lineRule="auto"/>
                                <w:rPr>
                                  <w:rFonts w:cs="Arial"/>
                                  <w:b/>
                                  <w:bCs/>
                                  <w:szCs w:val="20"/>
                                </w:rPr>
                              </w:pPr>
                              <w:proofErr w:type="spellStart"/>
                              <w:proofErr w:type="gramStart"/>
                              <w:r>
                                <w:rPr>
                                  <w:rFonts w:cs="Arial"/>
                                  <w:b/>
                                  <w:bCs/>
                                  <w:szCs w:val="20"/>
                                </w:rPr>
                                <w:t>asram:</w:t>
                              </w:r>
                              <w:proofErr w:type="gramEnd"/>
                              <w:r>
                                <w:rPr>
                                  <w:rFonts w:cs="Arial"/>
                                  <w:b/>
                                  <w:bCs/>
                                  <w:szCs w:val="20"/>
                                </w:rPr>
                                <w:t>AdditionalReferencedCIReferenced</w:t>
                              </w:r>
                              <w:r w:rsidRPr="00EB319E">
                                <w:rPr>
                                  <w:rFonts w:cs="Arial"/>
                                  <w:b/>
                                  <w:bCs/>
                                  <w:szCs w:val="20"/>
                                </w:rPr>
                                <w:t>Document</w:t>
                              </w:r>
                              <w:proofErr w:type="spellEnd"/>
                            </w:p>
                          </w:txbxContent>
                        </wps:txbx>
                        <wps:bodyPr rot="0" vert="horz" wrap="square" lIns="91440" tIns="45720" rIns="91440" bIns="45720" anchor="t" anchorCtr="0" upright="1">
                          <a:noAutofit/>
                        </wps:bodyPr>
                      </wps:wsp>
                      <wps:wsp>
                        <wps:cNvPr id="5968" name="AutoShape 6942"/>
                        <wps:cNvCnPr>
                          <a:cxnSpLocks noChangeShapeType="1"/>
                        </wps:cNvCnPr>
                        <wps:spPr bwMode="auto">
                          <a:xfrm>
                            <a:off x="43148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69" name="Rectangle 6943"/>
                        <wps:cNvSpPr>
                          <a:spLocks noChangeArrowheads="1"/>
                        </wps:cNvSpPr>
                        <wps:spPr bwMode="auto">
                          <a:xfrm>
                            <a:off x="39243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70" name="Rectangle 6944"/>
                        <wps:cNvSpPr>
                          <a:spLocks noChangeArrowheads="1"/>
                        </wps:cNvSpPr>
                        <wps:spPr bwMode="auto">
                          <a:xfrm>
                            <a:off x="4714875" y="866775"/>
                            <a:ext cx="18268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D" w14:textId="77777777" w:rsidR="001F32CB" w:rsidRPr="00C04651" w:rsidRDefault="001F32CB" w:rsidP="00C76347">
                              <w:proofErr w:type="spellStart"/>
                              <w:proofErr w:type="gramStart"/>
                              <w:r w:rsidRPr="00C04651">
                                <w:rPr>
                                  <w:rFonts w:cs="Arial"/>
                                  <w:bCs/>
                                  <w:szCs w:val="20"/>
                                </w:rPr>
                                <w:t>asram:</w:t>
                              </w:r>
                              <w:proofErr w:type="gramEnd"/>
                              <w:r w:rsidRPr="00C04651">
                                <w:rPr>
                                  <w:rFonts w:cs="Arial"/>
                                  <w:bCs/>
                                  <w:szCs w:val="20"/>
                                </w:rPr>
                                <w:t>ReferenceTypeCode</w:t>
                              </w:r>
                              <w:proofErr w:type="spellEnd"/>
                            </w:p>
                          </w:txbxContent>
                        </wps:txbx>
                        <wps:bodyPr rot="0" vert="horz" wrap="square" lIns="91440" tIns="45720" rIns="91440" bIns="45720" anchor="t" anchorCtr="0" upright="1">
                          <a:noAutofit/>
                        </wps:bodyPr>
                      </wps:wsp>
                      <wps:wsp>
                        <wps:cNvPr id="5971" name="AutoShape 6945"/>
                        <wps:cNvCnPr>
                          <a:cxnSpLocks noChangeShapeType="1"/>
                        </wps:cNvCnPr>
                        <wps:spPr bwMode="auto">
                          <a:xfrm>
                            <a:off x="41243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2" name="AutoShape 6946"/>
                        <wps:cNvCnPr>
                          <a:cxnSpLocks noChangeShapeType="1"/>
                        </wps:cNvCnPr>
                        <wps:spPr bwMode="auto">
                          <a:xfrm>
                            <a:off x="39243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3" name="Rectangle 6947"/>
                        <wps:cNvSpPr>
                          <a:spLocks noChangeArrowheads="1"/>
                        </wps:cNvSpPr>
                        <wps:spPr bwMode="auto">
                          <a:xfrm>
                            <a:off x="4705350" y="0"/>
                            <a:ext cx="2246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CE" w14:textId="77777777" w:rsidR="001F32CB" w:rsidRPr="000B6F81" w:rsidRDefault="001F32CB" w:rsidP="00C76347">
                              <w:pPr>
                                <w:spacing w:line="240" w:lineRule="auto"/>
                                <w:rPr>
                                  <w:szCs w:val="20"/>
                                </w:rPr>
                              </w:pPr>
                              <w:proofErr w:type="spellStart"/>
                              <w:proofErr w:type="gramStart"/>
                              <w:r>
                                <w:rPr>
                                  <w:rFonts w:cs="Arial"/>
                                  <w:bCs/>
                                  <w:szCs w:val="20"/>
                                </w:rPr>
                                <w:t>asram:</w:t>
                              </w:r>
                              <w:proofErr w:type="gramEnd"/>
                              <w:r>
                                <w:rPr>
                                  <w:rFonts w:cs="Arial"/>
                                  <w:bCs/>
                                  <w:szCs w:val="20"/>
                                </w:rPr>
                                <w:t>GlobalIdentification</w:t>
                              </w:r>
                              <w:r w:rsidRPr="00EB319E">
                                <w:rPr>
                                  <w:rFonts w:cs="Arial"/>
                                  <w:bCs/>
                                  <w:szCs w:val="20"/>
                                </w:rPr>
                                <w:t>Identifier</w:t>
                              </w:r>
                              <w:proofErr w:type="spellEnd"/>
                            </w:p>
                          </w:txbxContent>
                        </wps:txbx>
                        <wps:bodyPr rot="0" vert="horz" wrap="square" lIns="91440" tIns="45720" rIns="91440" bIns="45720" anchor="t" anchorCtr="0" upright="1">
                          <a:noAutofit/>
                        </wps:bodyPr>
                      </wps:wsp>
                      <wps:wsp>
                        <wps:cNvPr id="5974" name="AutoShape 6948"/>
                        <wps:cNvCnPr>
                          <a:cxnSpLocks noChangeShapeType="1"/>
                        </wps:cNvCnPr>
                        <wps:spPr bwMode="auto">
                          <a:xfrm>
                            <a:off x="43148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5" name="AutoShape 6949"/>
                        <wps:cNvCnPr>
                          <a:cxnSpLocks noChangeShapeType="1"/>
                        </wps:cNvCnPr>
                        <wps:spPr bwMode="auto">
                          <a:xfrm>
                            <a:off x="43148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1" name="Rechteck 6161"/>
                        <wps:cNvSpPr>
                          <a:spLocks noChangeArrowheads="1"/>
                        </wps:cNvSpPr>
                        <wps:spPr bwMode="auto">
                          <a:xfrm>
                            <a:off x="0" y="44767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CF" w14:textId="77777777" w:rsidR="001F32CB" w:rsidRDefault="001F32CB" w:rsidP="00C7634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62" name="Rechteck 6162"/>
                        <wps:cNvSpPr>
                          <a:spLocks noChangeArrowheads="1"/>
                        </wps:cNvSpPr>
                        <wps:spPr bwMode="auto">
                          <a:xfrm>
                            <a:off x="4314825" y="1619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0" w14:textId="77777777" w:rsidR="001F32CB" w:rsidRDefault="001F32CB" w:rsidP="00C7634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63" name="Rechteck 6163"/>
                        <wps:cNvSpPr>
                          <a:spLocks noChangeArrowheads="1"/>
                        </wps:cNvSpPr>
                        <wps:spPr bwMode="auto">
                          <a:xfrm>
                            <a:off x="4314825" y="10572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1" w14:textId="77777777" w:rsidR="001F32CB" w:rsidRDefault="001F32CB" w:rsidP="00C7634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64" o:spid="_x0000_s1207" style="width:547.4pt;height:106.35pt;mso-position-horizontal-relative:char;mso-position-vertical-relative:line" coordsize="69519,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">
                <v:rect id="Rectangle 6940" o:spid="_x0000_s1208" style="position:absolute;left:3810;top:4191;width:353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H8UA&#10;AADdAAAADwAAAGRycy9kb3ducmV2LnhtbESPQWvCQBSE74X+h+UVeqsbhaaaukpJEYKHQlXw+sy+&#10;ZoPZtyG70eiv7wqCx2FmvmHmy8E24kSdrx0rGI8SEMSl0zVXCnbb1dsUhA/IGhvHpOBCHpaL56c5&#10;Ztqd+ZdOm1CJCGGfoQITQptJ6UtDFv3ItcTR+3OdxRBlV0nd4TnCbSMnSZJKizXHBYMt5YbK46a3&#10;Cr77vVldnfHrH6qv+oAun00KpV5fhq9PEIGG8Ajf24VW8D5LP+D2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6wfxQAAAN0AAAAPAAAAAAAAAAAAAAAAAJgCAABkcnMv&#10;ZG93bnJldi54bWxQSwUGAAAAAAQABAD1AAAAigMAAAAA&#10;" fillcolor="#8db3e2" strokeweight="2pt">
                  <v:textbox>
                    <w:txbxContent>
                      <w:p w14:paraId="388AF5CC" w14:textId="77777777" w:rsidR="001F32CB" w:rsidRPr="003A1997" w:rsidRDefault="001F32CB" w:rsidP="00C76347">
                        <w:pPr>
                          <w:spacing w:line="240" w:lineRule="auto"/>
                          <w:rPr>
                            <w:rFonts w:cs="Arial"/>
                            <w:b/>
                            <w:bCs/>
                            <w:szCs w:val="20"/>
                          </w:rPr>
                        </w:pPr>
                        <w:proofErr w:type="spellStart"/>
                        <w:proofErr w:type="gramStart"/>
                        <w:r>
                          <w:rPr>
                            <w:rFonts w:cs="Arial"/>
                            <w:b/>
                            <w:bCs/>
                            <w:szCs w:val="20"/>
                          </w:rPr>
                          <w:t>asram:</w:t>
                        </w:r>
                        <w:proofErr w:type="gramEnd"/>
                        <w:r>
                          <w:rPr>
                            <w:rFonts w:cs="Arial"/>
                            <w:b/>
                            <w:bCs/>
                            <w:szCs w:val="20"/>
                          </w:rPr>
                          <w:t>AdditionalReferencedCIReferenced</w:t>
                        </w:r>
                        <w:r w:rsidRPr="00EB319E">
                          <w:rPr>
                            <w:rFonts w:cs="Arial"/>
                            <w:b/>
                            <w:bCs/>
                            <w:szCs w:val="20"/>
                          </w:rPr>
                          <w:t>Document</w:t>
                        </w:r>
                        <w:proofErr w:type="spellEnd"/>
                      </w:p>
                    </w:txbxContent>
                  </v:textbox>
                </v:rect>
                <v:shape id="AutoShape 6942" o:spid="_x0000_s1209" type="#_x0000_t32" style="position:absolute;left:43148;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NvacQAAADdAAAADwAAAGRycy9kb3ducmV2LnhtbERPy2rCQBTdF/yH4Qrd6cQSU42OUgqh&#10;UmjFB7q9ZK5JMHMnZKZJ+vedhdDl4bzX28HUoqPWVZYVzKYRCOLc6ooLBedTNlmAcB5ZY22ZFPyS&#10;g+1m9LTGVNueD9QdfSFCCLsUFZTeN6mULi/JoJvahjhwN9sa9AG2hdQt9iHc1PIlihJpsOLQUGJD&#10;7yXl9+OPUdDtL9+vWdN97H1xiQ+f8fKK5kup5/HwtgLhafD/4od7pxXMl0mYG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s29pxAAAAN0AAAAPAAAAAAAAAAAA&#10;AAAAAKECAABkcnMvZG93bnJldi54bWxQSwUGAAAAAAQABAD5AAAAkgMAAAAA&#10;" strokeweight="2pt"/>
                <v:rect id="Rectangle 6943" o:spid="_x0000_s1210" style="position:absolute;left:39243;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vxOcUA&#10;AADdAAAADwAAAGRycy9kb3ducmV2LnhtbESPQWsCMRSE74L/ITzBm2YVtLoaRQqlghTstt4fm9fd&#10;pZuXbZLVtL++EQo9DjPzDbPdR9OKKznfWFYwm2YgiEurG64UvL89TVYgfEDW2FomBd/kYb8bDraY&#10;a3vjV7oWoRIJwj5HBXUIXS6lL2sy6Ke2I07eh3UGQ5KuktrhLcFNK+dZtpQGG04LNXb0WFP5WfRG&#10;Qfey6J8fvk7u57LqzyWeog3zqNR4FA8bEIFi+A//tY9awWK9XMP9TXo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E5xQAAAN0AAAAPAAAAAAAAAAAAAAAAAJgCAABkcnMv&#10;ZG93bnJldi54bWxQSwUGAAAAAAQABAD1AAAAigMAAAAA&#10;" strokeweight="2pt"/>
                <v:rect id="Rectangle 6944" o:spid="_x0000_s1211" style="position:absolute;left:47148;top:8667;width:182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5m7MUA&#10;AADdAAAADwAAAGRycy9kb3ducmV2LnhtbESPTU/DMAyG70j8h8hIXNCWFsE+yrIJgRCIEy1oZ6vx&#10;2orGqZKwZf8eH5A4Wq/fx483u+xGdaQQB88GynkBirj1duDOwNfny2wFKiZki6NnMnCmCLvt5cUG&#10;K+tPXNOxSZ0SCMcKDfQpTZXWse3JYZz7iViygw8Ok4yh0zbgSeBu1LdFsdAOB5YLPU701FP73fw4&#10;0ShzvW9eb87+3T/XQ2nD3UdeGnN9lR8fQCXK6X/5r/1mDdyvl+Iv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mbsxQAAAN0AAAAPAAAAAAAAAAAAAAAAAJgCAABkcnMv&#10;ZG93bnJldi54bWxQSwUGAAAAAAQABAD1AAAAigMAAAAA&#10;" filled="f" fillcolor="#8db3e2" strokeweight="2pt">
                  <v:textbox>
                    <w:txbxContent>
                      <w:p w14:paraId="388AF5CD" w14:textId="77777777" w:rsidR="001F32CB" w:rsidRPr="00C04651" w:rsidRDefault="001F32CB" w:rsidP="00C76347">
                        <w:proofErr w:type="spellStart"/>
                        <w:proofErr w:type="gramStart"/>
                        <w:r w:rsidRPr="00C04651">
                          <w:rPr>
                            <w:rFonts w:cs="Arial"/>
                            <w:bCs/>
                            <w:szCs w:val="20"/>
                          </w:rPr>
                          <w:t>asram:</w:t>
                        </w:r>
                        <w:proofErr w:type="gramEnd"/>
                        <w:r w:rsidRPr="00C04651">
                          <w:rPr>
                            <w:rFonts w:cs="Arial"/>
                            <w:bCs/>
                            <w:szCs w:val="20"/>
                          </w:rPr>
                          <w:t>ReferenceTypeCode</w:t>
                        </w:r>
                        <w:proofErr w:type="spellEnd"/>
                      </w:p>
                    </w:txbxContent>
                  </v:textbox>
                </v:rect>
                <v:shape id="AutoShape 6945" o:spid="_x0000_s1212" type="#_x0000_t32" style="position:absolute;left:41243;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BQKccAAADdAAAADwAAAGRycy9kb3ducmV2LnhtbESPQWvCQBSE7wX/w/KE3upGSRuNrlKE&#10;oBRaiYpeH9lnEpp9G7LbmP77bqHQ4zAz3zCrzWAa0VPnassKppMIBHFhdc2lgvMpe5qDcB5ZY2OZ&#10;FHyTg8169LDCVNs759QffSkChF2KCirv21RKV1Rk0E1sSxy8m+0M+iC7UuoO7wFuGjmLohdpsOaw&#10;UGFL24qKz+OXUdAfLh9J1va7gy8vcf4WL65o3pV6HA+vSxCeBv8f/mvvtYLnRTKF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UFApxwAAAN0AAAAPAAAAAAAA&#10;AAAAAAAAAKECAABkcnMvZG93bnJldi54bWxQSwUGAAAAAAQABAD5AAAAlQMAAAAA&#10;" strokeweight="2pt"/>
                <v:shape id="AutoShape 6946" o:spid="_x0000_s1213" type="#_x0000_t32" style="position:absolute;left:39243;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LOXscAAADdAAAADwAAAGRycy9kb3ducmV2LnhtbESPQWvCQBSE74L/YXmF3nRTSZsaXaUU&#10;giJUiS32+sg+k2D2bchuY/rv3ULB4zAz3zDL9WAa0VPnassKnqYRCOLC6ppLBV+f2eQVhPPIGhvL&#10;pOCXHKxX49ESU22vnFN/9KUIEHYpKqi8b1MpXVGRQTe1LXHwzrYz6IPsSqk7vAa4aeQsil6kwZrD&#10;QoUtvVdUXI4/RkF/OO2TrO03B1+e4nwXz7/RfCj1+DC8LUB4Gvw9/N/eagXP82QG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gs5exwAAAN0AAAAPAAAAAAAA&#10;AAAAAAAAAKECAABkcnMvZG93bnJldi54bWxQSwUGAAAAAAQABAD5AAAAlQMAAAAA&#10;" strokeweight="2pt"/>
                <v:rect id="Rectangle 6947" o:spid="_x0000_s1214" style="position:absolute;left:47053;width:224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4m8cA&#10;AADdAAAADwAAAGRycy9kb3ducmV2LnhtbESPQUsDMRCF70L/Q5iCF2mza22r26ZFlKJ46m6L52Ez&#10;7i7dTJYktum/N4Lg8fHmfW/eehtNL87kfGdZQT7NQBDXVnfcKDgedpNHED4ga+wtk4IredhuRjdr&#10;LLS9cEnnKjQiQdgXqKANYSik9HVLBv3UDsTJ+7LOYEjSNVI7vCS46eV9li2kwY5TQ4sDvbRUn6pv&#10;k97IY/lZvd1d7Yd9Lbtcu4d9XCp1O47PKxCBYvg//ku/awXzp+UMftckB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8+JvHAAAA3QAAAA8AAAAAAAAAAAAAAAAAmAIAAGRy&#10;cy9kb3ducmV2LnhtbFBLBQYAAAAABAAEAPUAAACMAwAAAAA=&#10;" filled="f" fillcolor="#8db3e2" strokeweight="2pt">
                  <v:textbox>
                    <w:txbxContent>
                      <w:p w14:paraId="388AF5CE" w14:textId="77777777" w:rsidR="001F32CB" w:rsidRPr="000B6F81" w:rsidRDefault="001F32CB" w:rsidP="00C76347">
                        <w:pPr>
                          <w:spacing w:line="240" w:lineRule="auto"/>
                          <w:rPr>
                            <w:szCs w:val="20"/>
                          </w:rPr>
                        </w:pPr>
                        <w:proofErr w:type="spellStart"/>
                        <w:proofErr w:type="gramStart"/>
                        <w:r>
                          <w:rPr>
                            <w:rFonts w:cs="Arial"/>
                            <w:bCs/>
                            <w:szCs w:val="20"/>
                          </w:rPr>
                          <w:t>asram:</w:t>
                        </w:r>
                        <w:proofErr w:type="gramEnd"/>
                        <w:r>
                          <w:rPr>
                            <w:rFonts w:cs="Arial"/>
                            <w:bCs/>
                            <w:szCs w:val="20"/>
                          </w:rPr>
                          <w:t>GlobalIdentification</w:t>
                        </w:r>
                        <w:r w:rsidRPr="00EB319E">
                          <w:rPr>
                            <w:rFonts w:cs="Arial"/>
                            <w:bCs/>
                            <w:szCs w:val="20"/>
                          </w:rPr>
                          <w:t>Identifier</w:t>
                        </w:r>
                        <w:proofErr w:type="spellEnd"/>
                      </w:p>
                    </w:txbxContent>
                  </v:textbox>
                </v:rect>
                <v:shape id="AutoShape 6948" o:spid="_x0000_s1215" type="#_x0000_t32" style="position:absolute;left:43148;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fzscYAAADdAAAADwAAAGRycy9kb3ducmV2LnhtbESPQWvCQBSE74L/YXlCb7ppSY3GrFIK&#10;0lJQ0ZZ4fWRfk9Ds25DdxvTfdwXB4zAz3zDZZjCN6KlztWUFj7MIBHFhdc2lgq/P7XQBwnlkjY1l&#10;UvBHDjbr8SjDVNsLH6k/+VIECLsUFVTet6mUrqjIoJvZljh437Yz6IPsSqk7vAS4aeRTFM2lwZrD&#10;QoUtvVZU/Jx+jYL+kO+Tbdu/HXyZx8ePeHlGs1PqYTK8rEB4Gvw9fGu/awXPyySG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n87HGAAAA3QAAAA8AAAAAAAAA&#10;AAAAAAAAoQIAAGRycy9kb3ducmV2LnhtbFBLBQYAAAAABAAEAPkAAACUAwAAAAA=&#10;" strokeweight="2pt"/>
                <v:shape id="AutoShape 6949" o:spid="_x0000_s1216" type="#_x0000_t32" style="position:absolute;left:43148;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tWKscAAADdAAAADwAAAGRycy9kb3ducmV2LnhtbESPQWvCQBSE74L/YXmF3nTTYrRGVymF&#10;YCnUoC32+sg+k2D2bciuSfrvuwXB4zAz3zDr7WBq0VHrKssKnqYRCOLc6ooLBd9f6eQFhPPIGmvL&#10;pOCXHGw349EaE217PlB39IUIEHYJKii9bxIpXV6SQTe1DXHwzrY16INsC6lb7APc1PI5iubSYMVh&#10;ocSG3krKL8erUdBlp/0ibbpd5ovT7PAxW/6g+VTq8WF4XYHwNPh7+NZ+1wri5SKG/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a1YqxwAAAN0AAAAPAAAAAAAA&#10;AAAAAAAAAKECAABkcnMvZG93bnJldi54bWxQSwUGAAAAAAQABAD5AAAAlQMAAAAA&#10;" strokeweight="2pt"/>
                <v:rect id="Rechteck 6161" o:spid="_x0000_s1217" style="position:absolute;top:447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xY8YA&#10;AADdAAAADwAAAGRycy9kb3ducmV2LnhtbESPT2vCQBTE7wW/w/IEL6Vu4iGU6CpFEEMpiPHP+ZF9&#10;TUKzb2N2m6Tf3hWEHoeZ+Q2z2oymET11rrasIJ5HIIgLq2suFZxPu7d3EM4ja2wsk4I/crBZT15W&#10;mGo78JH63JciQNilqKDyvk2ldEVFBt3ctsTB+7adQR9kV0rd4RDgppGLKEqkwZrDQoUtbSsqfvJf&#10;o2AoDv319LWXh9drZvmW3bb55VOp2XT8WILwNPr/8LOdaQVJnMTweB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OxY8YAAADdAAAADwAAAAAAAAAAAAAAAACYAgAAZHJz&#10;L2Rvd25yZXYueG1sUEsFBgAAAAAEAAQA9QAAAIsDAAAAAA==&#10;" filled="f" stroked="f">
                  <v:textbox>
                    <w:txbxContent>
                      <w:p w14:paraId="388AF5CF" w14:textId="77777777" w:rsidR="001F32CB" w:rsidRDefault="001F32CB" w:rsidP="00C76347">
                        <w:pPr>
                          <w:rPr>
                            <w:rFonts w:cs="Arial"/>
                            <w:b/>
                            <w:sz w:val="24"/>
                            <w:szCs w:val="24"/>
                            <w:lang w:val="de-DE"/>
                          </w:rPr>
                        </w:pPr>
                        <w:r>
                          <w:rPr>
                            <w:rFonts w:cs="Arial"/>
                            <w:b/>
                            <w:sz w:val="24"/>
                            <w:szCs w:val="24"/>
                            <w:lang w:val="de-DE"/>
                          </w:rPr>
                          <w:t>0..*</w:t>
                        </w:r>
                      </w:p>
                    </w:txbxContent>
                  </v:textbox>
                </v:rect>
                <v:rect id="Rechteck 6162" o:spid="_x0000_s1218" style="position:absolute;left:43148;top:161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vFMUA&#10;AADdAAAADwAAAGRycy9kb3ducmV2LnhtbESPQWvCQBSE7wX/w/IEL0U3eggluooI0iAFMbaeH9ln&#10;Esy+jdltkv57VxB6HGbmG2a1GUwtOmpdZVnBfBaBIM6trrhQ8H3eTz9AOI+ssbZMCv7IwWY9elth&#10;om3PJ+oyX4gAYZeggtL7JpHS5SUZdDPbEAfvaluDPsi2kLrFPsBNLRdRFEuDFYeFEhvalZTfsl+j&#10;oM+P3eX89SmP75fU8j2977Kfg1KT8bBdgvA0+P/wq51qBfE8XsD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S8UxQAAAN0AAAAPAAAAAAAAAAAAAAAAAJgCAABkcnMv&#10;ZG93bnJldi54bWxQSwUGAAAAAAQABAD1AAAAigMAAAAA&#10;" filled="f" stroked="f">
                  <v:textbox>
                    <w:txbxContent>
                      <w:p w14:paraId="388AF5D0" w14:textId="77777777" w:rsidR="001F32CB" w:rsidRDefault="001F32CB" w:rsidP="00C76347">
                        <w:pPr>
                          <w:rPr>
                            <w:rFonts w:cs="Arial"/>
                            <w:b/>
                            <w:sz w:val="24"/>
                            <w:szCs w:val="24"/>
                            <w:lang w:val="de-DE"/>
                          </w:rPr>
                        </w:pPr>
                        <w:r>
                          <w:rPr>
                            <w:rFonts w:cs="Arial"/>
                            <w:b/>
                            <w:sz w:val="24"/>
                            <w:szCs w:val="24"/>
                            <w:lang w:val="de-DE"/>
                          </w:rPr>
                          <w:t>0..1</w:t>
                        </w:r>
                      </w:p>
                    </w:txbxContent>
                  </v:textbox>
                </v:rect>
                <v:rect id="Rechteck 6163" o:spid="_x0000_s1219" style="position:absolute;left:43148;top:1057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j8YA&#10;AADdAAAADwAAAGRycy9kb3ducmV2LnhtbESP3WrCQBSE7wu+w3IEb4putBA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Kj8YAAADdAAAADwAAAAAAAAAAAAAAAACYAgAAZHJz&#10;L2Rvd25yZXYueG1sUEsFBgAAAAAEAAQA9QAAAIsDAAAAAA==&#10;" filled="f" stroked="f">
                  <v:textbox>
                    <w:txbxContent>
                      <w:p w14:paraId="388AF5D1" w14:textId="77777777" w:rsidR="001F32CB" w:rsidRDefault="001F32CB" w:rsidP="00C76347">
                        <w:pPr>
                          <w:rPr>
                            <w:rFonts w:cs="Arial"/>
                            <w:b/>
                            <w:sz w:val="24"/>
                            <w:szCs w:val="24"/>
                            <w:lang w:val="de-DE"/>
                          </w:rPr>
                        </w:pPr>
                        <w:r>
                          <w:rPr>
                            <w:rFonts w:cs="Arial"/>
                            <w:b/>
                            <w:sz w:val="24"/>
                            <w:szCs w:val="24"/>
                            <w:lang w:val="de-DE"/>
                          </w:rPr>
                          <w:t>0..1</w:t>
                        </w:r>
                      </w:p>
                    </w:txbxContent>
                  </v:textbox>
                </v:rect>
                <w10:anchorlock/>
              </v:group>
            </w:pict>
          </mc:Fallback>
        </mc:AlternateContent>
      </w:r>
    </w:p>
    <w:p w14:paraId="388AF23A" w14:textId="77777777" w:rsidR="00C76347" w:rsidRPr="00C76347" w:rsidRDefault="00C76347" w:rsidP="00C7634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242" w14:textId="77777777" w:rsidTr="001C5CAA">
        <w:trPr>
          <w:cantSplit/>
          <w:trHeight w:val="329"/>
        </w:trPr>
        <w:tc>
          <w:tcPr>
            <w:tcW w:w="1050" w:type="pct"/>
            <w:shd w:val="clear" w:color="auto" w:fill="FFFFCC"/>
            <w:vAlign w:val="center"/>
          </w:tcPr>
          <w:p w14:paraId="388AF23B"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23C"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23D"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23E"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23F"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240"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241"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24C" w14:textId="77777777" w:rsidTr="008A66D9">
        <w:trPr>
          <w:cantSplit/>
          <w:trHeight w:val="318"/>
        </w:trPr>
        <w:tc>
          <w:tcPr>
            <w:tcW w:w="1050" w:type="pct"/>
            <w:shd w:val="clear" w:color="auto" w:fill="92D050"/>
            <w:vAlign w:val="center"/>
          </w:tcPr>
          <w:p w14:paraId="388AF243" w14:textId="77777777" w:rsidR="001C5CAA" w:rsidRPr="001C5CAA" w:rsidRDefault="001C5CAA" w:rsidP="001B3E66">
            <w:pPr>
              <w:spacing w:line="240" w:lineRule="auto"/>
              <w:rPr>
                <w:rFonts w:eastAsia="Times New Roman" w:cs="Arial"/>
                <w:color w:val="000000"/>
                <w:sz w:val="16"/>
                <w:szCs w:val="20"/>
                <w:lang w:eastAsia="de-DE"/>
              </w:rPr>
            </w:pPr>
            <w:proofErr w:type="spellStart"/>
            <w:r w:rsidRPr="001C5CAA">
              <w:rPr>
                <w:rFonts w:eastAsia="Times New Roman" w:cs="Arial"/>
                <w:bCs/>
                <w:color w:val="000000"/>
                <w:sz w:val="16"/>
                <w:szCs w:val="20"/>
                <w:lang w:eastAsia="de-DE"/>
              </w:rPr>
              <w:t>asram:GlobalIdentificationIdentifier</w:t>
            </w:r>
            <w:proofErr w:type="spellEnd"/>
          </w:p>
        </w:tc>
        <w:tc>
          <w:tcPr>
            <w:tcW w:w="450" w:type="pct"/>
            <w:shd w:val="clear" w:color="auto" w:fill="92D050"/>
            <w:vAlign w:val="center"/>
          </w:tcPr>
          <w:p w14:paraId="388AF244"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45"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35</w:t>
            </w:r>
          </w:p>
        </w:tc>
        <w:tc>
          <w:tcPr>
            <w:tcW w:w="350" w:type="pct"/>
            <w:shd w:val="clear" w:color="auto" w:fill="92D050"/>
            <w:vAlign w:val="center"/>
          </w:tcPr>
          <w:p w14:paraId="388AF246"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5</w:t>
            </w:r>
          </w:p>
        </w:tc>
        <w:tc>
          <w:tcPr>
            <w:tcW w:w="950" w:type="pct"/>
            <w:shd w:val="clear" w:color="auto" w:fill="92D050"/>
            <w:vAlign w:val="center"/>
          </w:tcPr>
          <w:p w14:paraId="388AF247"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val="de-DE" w:eastAsia="de-DE"/>
              </w:rPr>
              <w:t>777</w:t>
            </w:r>
          </w:p>
        </w:tc>
        <w:tc>
          <w:tcPr>
            <w:tcW w:w="300" w:type="pct"/>
            <w:shd w:val="clear" w:color="auto" w:fill="92D050"/>
            <w:vAlign w:val="center"/>
          </w:tcPr>
          <w:p w14:paraId="388AF248"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49"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asram:ReferenceTypeCode</w:t>
            </w:r>
            <w:proofErr w:type="spellEnd"/>
            <w:r w:rsidRPr="001C5CAA">
              <w:rPr>
                <w:rFonts w:eastAsia="Times New Roman" w:cs="Arial"/>
                <w:color w:val="000000"/>
                <w:sz w:val="16"/>
                <w:szCs w:val="20"/>
                <w:lang w:eastAsia="de-DE"/>
              </w:rPr>
              <w:t>” is equal to Value "351", the following assignment is valid:</w:t>
            </w:r>
          </w:p>
          <w:p w14:paraId="388AF24A" w14:textId="77777777" w:rsidR="001C5CAA" w:rsidRPr="001C5CAA" w:rsidRDefault="001C5CAA" w:rsidP="001B3E66">
            <w:pPr>
              <w:spacing w:line="240" w:lineRule="auto"/>
              <w:rPr>
                <w:rFonts w:eastAsia="Times New Roman" w:cs="Arial"/>
                <w:color w:val="000000"/>
                <w:sz w:val="16"/>
                <w:szCs w:val="20"/>
                <w:lang w:eastAsia="de-DE"/>
              </w:rPr>
            </w:pPr>
          </w:p>
          <w:p w14:paraId="388AF24B" w14:textId="77777777" w:rsidR="001C5CAA" w:rsidRPr="001C5CAA" w:rsidRDefault="001C5CAA" w:rsidP="001B3E66">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Despatch</w:t>
            </w:r>
            <w:proofErr w:type="spellEnd"/>
            <w:r w:rsidRPr="001C5CAA">
              <w:rPr>
                <w:rFonts w:eastAsia="Times New Roman" w:cs="Arial"/>
                <w:color w:val="000000"/>
                <w:sz w:val="16"/>
                <w:szCs w:val="20"/>
                <w:lang w:eastAsia="de-DE"/>
              </w:rPr>
              <w:t xml:space="preserve"> advice number which has been transmitted by the supplier. This receipt advice can be used to update the referenced </w:t>
            </w:r>
            <w:proofErr w:type="spellStart"/>
            <w:r w:rsidRPr="001C5CAA">
              <w:rPr>
                <w:rFonts w:eastAsia="Times New Roman" w:cs="Arial"/>
                <w:color w:val="000000"/>
                <w:sz w:val="16"/>
                <w:szCs w:val="20"/>
                <w:lang w:eastAsia="de-DE"/>
              </w:rPr>
              <w:t>despatch</w:t>
            </w:r>
            <w:proofErr w:type="spellEnd"/>
            <w:r w:rsidRPr="001C5CAA">
              <w:rPr>
                <w:rFonts w:eastAsia="Times New Roman" w:cs="Arial"/>
                <w:color w:val="000000"/>
                <w:sz w:val="16"/>
                <w:szCs w:val="20"/>
                <w:lang w:eastAsia="de-DE"/>
              </w:rPr>
              <w:t xml:space="preserve"> advice in the supplier’s ERP. If no </w:t>
            </w:r>
            <w:proofErr w:type="spellStart"/>
            <w:r w:rsidRPr="001C5CAA">
              <w:rPr>
                <w:rFonts w:eastAsia="Times New Roman" w:cs="Arial"/>
                <w:color w:val="000000"/>
                <w:sz w:val="16"/>
                <w:szCs w:val="20"/>
                <w:lang w:eastAsia="de-DE"/>
              </w:rPr>
              <w:t>despatch</w:t>
            </w:r>
            <w:proofErr w:type="spellEnd"/>
            <w:r w:rsidRPr="001C5CAA">
              <w:rPr>
                <w:rFonts w:eastAsia="Times New Roman" w:cs="Arial"/>
                <w:color w:val="000000"/>
                <w:sz w:val="16"/>
                <w:szCs w:val="20"/>
                <w:lang w:eastAsia="de-DE"/>
              </w:rPr>
              <w:t xml:space="preserve"> advice has been transmitted by the supplier, no value exists in this receipt advice.</w:t>
            </w:r>
          </w:p>
        </w:tc>
      </w:tr>
    </w:tbl>
    <w:p w14:paraId="388AF24D" w14:textId="77777777" w:rsidR="001502F6" w:rsidRPr="00CD6E25" w:rsidRDefault="001502F6" w:rsidP="00C76347"/>
    <w:p w14:paraId="388AF24E" w14:textId="77777777" w:rsidR="00C22F20" w:rsidRDefault="00C22F20" w:rsidP="00C76347">
      <w:pPr>
        <w:rPr>
          <w:rFonts w:eastAsia="Times New Roman"/>
        </w:rPr>
      </w:pPr>
      <w:bookmarkStart w:id="42" w:name="_asram:CISHSupplyChainTradeDelivery"/>
      <w:bookmarkStart w:id="43" w:name="_asram:ApplicableCISHSupplyChainTrad"/>
      <w:bookmarkEnd w:id="42"/>
      <w:bookmarkEnd w:id="43"/>
      <w:r>
        <w:br w:type="page"/>
      </w:r>
    </w:p>
    <w:p w14:paraId="388AF24F" w14:textId="77777777" w:rsidR="0005210E" w:rsidRPr="00A81D53" w:rsidRDefault="00E4213C" w:rsidP="0005210E">
      <w:pPr>
        <w:pStyle w:val="berschrift2"/>
        <w:spacing w:line="240" w:lineRule="auto"/>
        <w:ind w:left="576"/>
        <w:rPr>
          <w:szCs w:val="22"/>
        </w:rPr>
      </w:pPr>
      <w:bookmarkStart w:id="44" w:name="_Toc347483409"/>
      <w:proofErr w:type="spellStart"/>
      <w:proofErr w:type="gramStart"/>
      <w:r w:rsidRPr="00A81D53">
        <w:rPr>
          <w:szCs w:val="22"/>
        </w:rPr>
        <w:t>asram:</w:t>
      </w:r>
      <w:proofErr w:type="gramEnd"/>
      <w:r w:rsidRPr="00A81D53">
        <w:rPr>
          <w:szCs w:val="22"/>
        </w:rPr>
        <w:t>ApplicableCIRAHSupplyChainTradeDelivery</w:t>
      </w:r>
      <w:bookmarkEnd w:id="44"/>
      <w:proofErr w:type="spellEnd"/>
    </w:p>
    <w:p w14:paraId="388AF250" w14:textId="77777777" w:rsidR="00E4213C" w:rsidRPr="00E4213C" w:rsidRDefault="00E4213C" w:rsidP="00E4213C"/>
    <w:p w14:paraId="388AF251" w14:textId="77777777" w:rsidR="0095770E" w:rsidRPr="0095770E" w:rsidRDefault="00A81D53" w:rsidP="0095770E">
      <w:r>
        <w:rPr>
          <w:noProof/>
          <w:lang w:eastAsia="zh-TW"/>
        </w:rPr>
        <mc:AlternateContent>
          <mc:Choice Requires="wpg">
            <w:drawing>
              <wp:inline distT="0" distB="0" distL="0" distR="0" wp14:anchorId="388AF538" wp14:editId="388AF539">
                <wp:extent cx="6257925" cy="502920"/>
                <wp:effectExtent l="0" t="0" r="28575" b="0"/>
                <wp:docPr id="6167" name="Gruppieren 6167"/>
                <wp:cNvGraphicFramePr/>
                <a:graphic xmlns:a="http://schemas.openxmlformats.org/drawingml/2006/main">
                  <a:graphicData uri="http://schemas.microsoft.com/office/word/2010/wordprocessingGroup">
                    <wpg:wgp>
                      <wpg:cNvGrpSpPr/>
                      <wpg:grpSpPr>
                        <a:xfrm>
                          <a:off x="0" y="0"/>
                          <a:ext cx="6257925" cy="502920"/>
                          <a:chOff x="0" y="0"/>
                          <a:chExt cx="6257925" cy="502920"/>
                        </a:xfrm>
                      </wpg:grpSpPr>
                      <wps:wsp>
                        <wps:cNvPr id="5955" name="Rectangle 6953"/>
                        <wps:cNvSpPr>
                          <a:spLocks noChangeArrowheads="1"/>
                        </wps:cNvSpPr>
                        <wps:spPr bwMode="auto">
                          <a:xfrm>
                            <a:off x="295275" y="0"/>
                            <a:ext cx="3297555" cy="344805"/>
                          </a:xfrm>
                          <a:prstGeom prst="rect">
                            <a:avLst/>
                          </a:prstGeom>
                          <a:solidFill>
                            <a:srgbClr val="8DB3E2"/>
                          </a:solidFill>
                          <a:ln w="25400">
                            <a:solidFill>
                              <a:srgbClr val="000000"/>
                            </a:solidFill>
                            <a:miter lim="800000"/>
                            <a:headEnd/>
                            <a:tailEnd/>
                          </a:ln>
                        </wps:spPr>
                        <wps:txbx>
                          <w:txbxContent>
                            <w:p w14:paraId="388AF5D2" w14:textId="77777777" w:rsidR="001F32CB" w:rsidRPr="0058444B" w:rsidRDefault="001F32CB" w:rsidP="0058444B">
                              <w:pPr>
                                <w:rPr>
                                  <w:szCs w:val="24"/>
                                </w:rPr>
                              </w:pPr>
                              <w:proofErr w:type="spellStart"/>
                              <w:proofErr w:type="gramStart"/>
                              <w:r w:rsidRPr="0058444B">
                                <w:rPr>
                                  <w:rFonts w:cs="Arial"/>
                                  <w:b/>
                                  <w:bCs/>
                                  <w:szCs w:val="20"/>
                                </w:rPr>
                                <w:t>asram:</w:t>
                              </w:r>
                              <w:proofErr w:type="gramEnd"/>
                              <w:r w:rsidRPr="0058444B">
                                <w:rPr>
                                  <w:rFonts w:cs="Arial"/>
                                  <w:b/>
                                  <w:bCs/>
                                  <w:szCs w:val="20"/>
                                </w:rPr>
                                <w:t>ApplicableCIRAHSupplyChainTradeDelivery</w:t>
                              </w:r>
                              <w:proofErr w:type="spellEnd"/>
                            </w:p>
                          </w:txbxContent>
                        </wps:txbx>
                        <wps:bodyPr rot="0" vert="horz" wrap="square" lIns="91440" tIns="45720" rIns="91440" bIns="45720" anchor="t" anchorCtr="0" upright="1">
                          <a:noAutofit/>
                        </wps:bodyPr>
                      </wps:wsp>
                      <wpg:grpSp>
                        <wpg:cNvPr id="5956" name="Group 6825"/>
                        <wpg:cNvGrpSpPr>
                          <a:grpSpLocks/>
                        </wpg:cNvGrpSpPr>
                        <wpg:grpSpPr bwMode="auto">
                          <a:xfrm>
                            <a:off x="6067425" y="95250"/>
                            <a:ext cx="190500" cy="166370"/>
                            <a:chOff x="8985" y="3960"/>
                            <a:chExt cx="300" cy="262"/>
                          </a:xfrm>
                        </wpg:grpSpPr>
                        <wps:wsp>
                          <wps:cNvPr id="5957" name="Rectangle 6646"/>
                          <wps:cNvSpPr>
                            <a:spLocks noChangeArrowheads="1"/>
                          </wps:cNvSpPr>
                          <wps:spPr bwMode="auto">
                            <a:xfrm>
                              <a:off x="8985" y="39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58" name="AutoShape 6647"/>
                          <wps:cNvCnPr>
                            <a:cxnSpLocks noChangeShapeType="1"/>
                          </wps:cNvCnPr>
                          <wps:spPr bwMode="auto">
                            <a:xfrm>
                              <a:off x="9069" y="408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59" name="AutoShape 6648"/>
                          <wps:cNvCnPr>
                            <a:cxnSpLocks noChangeShapeType="1"/>
                          </wps:cNvCnPr>
                          <wps:spPr bwMode="auto">
                            <a:xfrm flipV="1">
                              <a:off x="9139" y="403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60" name="AutoShape 6954"/>
                        <wps:cNvCnPr>
                          <a:cxnSpLocks noChangeShapeType="1"/>
                        </wps:cNvCnPr>
                        <wps:spPr bwMode="auto">
                          <a:xfrm>
                            <a:off x="37909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61" name="Rectangle 6955"/>
                        <wps:cNvSpPr>
                          <a:spLocks noChangeArrowheads="1"/>
                        </wps:cNvSpPr>
                        <wps:spPr bwMode="auto">
                          <a:xfrm>
                            <a:off x="4371975" y="0"/>
                            <a:ext cx="16922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D3" w14:textId="77777777" w:rsidR="001F32CB" w:rsidRPr="00E35B4B" w:rsidRDefault="001F32CB" w:rsidP="0058444B">
                              <w:proofErr w:type="spellStart"/>
                              <w:proofErr w:type="gramStart"/>
                              <w:r w:rsidRPr="0058444B">
                                <w:rPr>
                                  <w:rFonts w:cs="Arial"/>
                                  <w:bCs/>
                                  <w:szCs w:val="20"/>
                                </w:rPr>
                                <w:t>asram:</w:t>
                              </w:r>
                              <w:proofErr w:type="gramEnd"/>
                              <w:r w:rsidRPr="0058444B">
                                <w:rPr>
                                  <w:rFonts w:cs="Arial"/>
                                  <w:bCs/>
                                  <w:szCs w:val="20"/>
                                </w:rPr>
                                <w:t>InformationCINote</w:t>
                              </w:r>
                              <w:proofErr w:type="spellEnd"/>
                            </w:p>
                          </w:txbxContent>
                        </wps:txbx>
                        <wps:bodyPr rot="0" vert="horz" wrap="square" lIns="91440" tIns="45720" rIns="91440" bIns="45720" anchor="t" anchorCtr="0" upright="1">
                          <a:noAutofit/>
                        </wps:bodyPr>
                      </wps:wsp>
                      <wps:wsp>
                        <wps:cNvPr id="5962" name="Rectangle 6956"/>
                        <wps:cNvSpPr>
                          <a:spLocks noChangeArrowheads="1"/>
                        </wps:cNvSpPr>
                        <wps:spPr bwMode="auto">
                          <a:xfrm>
                            <a:off x="36004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63" name="AutoShape 6957"/>
                        <wps:cNvCnPr>
                          <a:cxnSpLocks noChangeShapeType="1"/>
                        </wps:cNvCnPr>
                        <wps:spPr bwMode="auto">
                          <a:xfrm>
                            <a:off x="35909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5" name="Rechteck 6165"/>
                        <wps:cNvSpPr>
                          <a:spLocks noChangeArrowheads="1"/>
                        </wps:cNvSpPr>
                        <wps:spPr bwMode="auto">
                          <a:xfrm>
                            <a:off x="0" y="476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4" w14:textId="77777777" w:rsidR="001F32CB" w:rsidRDefault="001F32CB" w:rsidP="00A81D53">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66" name="Rechteck 6166"/>
                        <wps:cNvSpPr>
                          <a:spLocks noChangeArrowheads="1"/>
                        </wps:cNvSpPr>
                        <wps:spPr bwMode="auto">
                          <a:xfrm>
                            <a:off x="3990975" y="2095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5" w14:textId="77777777" w:rsidR="001F32CB" w:rsidRDefault="001F32CB" w:rsidP="00A81D5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67" o:spid="_x0000_s1220" style="width:492.75pt;height:39.6pt;mso-position-horizontal-relative:char;mso-position-vertical-relative:line" coordsize="62579,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">
                <v:rect id="Rectangle 6953" o:spid="_x0000_s1221" style="position:absolute;left:2952;width:329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1dTsUA&#10;AADdAAAADwAAAGRycy9kb3ducmV2LnhtbESPQWvCQBSE7wX/w/KE3uqmQkqNrlIsQvBQqApen9ln&#10;Nph9G7JrEvPru4VCj8PMfMOsNoOtRUetrxwreJ0lIIgLpysuFZyOu5d3ED4ga6wdk4IHedisJ08r&#10;zLTr+Zu6QyhFhLDPUIEJocmk9IUhi37mGuLoXV1rMUTZllK32Ee4reU8Sd6kxYrjgsGGtoaK2+Fu&#10;FXzez2Y3OuP3X1SN+oJuu5jnSj1Ph48liEBD+A//tXOtIF2kKfy+i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vV1OxQAAAN0AAAAPAAAAAAAAAAAAAAAAAJgCAABkcnMv&#10;ZG93bnJldi54bWxQSwUGAAAAAAQABAD1AAAAigMAAAAA&#10;" fillcolor="#8db3e2" strokeweight="2pt">
                  <v:textbox>
                    <w:txbxContent>
                      <w:p w14:paraId="388AF5D2" w14:textId="77777777" w:rsidR="001F32CB" w:rsidRPr="0058444B" w:rsidRDefault="001F32CB" w:rsidP="0058444B">
                        <w:pPr>
                          <w:rPr>
                            <w:szCs w:val="24"/>
                          </w:rPr>
                        </w:pPr>
                        <w:proofErr w:type="spellStart"/>
                        <w:proofErr w:type="gramStart"/>
                        <w:r w:rsidRPr="0058444B">
                          <w:rPr>
                            <w:rFonts w:cs="Arial"/>
                            <w:b/>
                            <w:bCs/>
                            <w:szCs w:val="20"/>
                          </w:rPr>
                          <w:t>asram:</w:t>
                        </w:r>
                        <w:proofErr w:type="gramEnd"/>
                        <w:r w:rsidRPr="0058444B">
                          <w:rPr>
                            <w:rFonts w:cs="Arial"/>
                            <w:b/>
                            <w:bCs/>
                            <w:szCs w:val="20"/>
                          </w:rPr>
                          <w:t>ApplicableCIRAHSupplyChainTradeDelivery</w:t>
                        </w:r>
                        <w:proofErr w:type="spellEnd"/>
                      </w:p>
                    </w:txbxContent>
                  </v:textbox>
                </v:rect>
                <v:group id="Group 6825" o:spid="_x0000_s1222" style="position:absolute;left:60674;top:952;width:1905;height:1664" coordorigin="8985,396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ZRtcYAAADdAAAADwAAAGRycy9kb3ducmV2LnhtbESPT2vCQBTE7wW/w/KE&#10;3uomSkSjq4jU0oMU/APi7ZF9JsHs25DdJvHbdwWhx2FmfsMs172pREuNKy0riEcRCOLM6pJzBefT&#10;7mMGwnlkjZVlUvAgB+vV4G2JqbYdH6g9+lwECLsUFRTe16mULivIoBvZmjh4N9sY9EE2udQNdgFu&#10;KjmOoqk0WHJYKLCmbUHZ/fhrFHx12G0m8We7v9+2j+sp+bnsY1LqfdhvFiA89f4//Gp/awXJP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lG1xgAAAN0A&#10;AAAPAAAAAAAAAAAAAAAAAKoCAABkcnMvZG93bnJldi54bWxQSwUGAAAAAAQABAD6AAAAnQMAAAAA&#10;">
                  <v:rect id="Rectangle 6646" o:spid="_x0000_s1223" style="position:absolute;left:8985;top:39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KbcUA&#10;AADdAAAADwAAAGRycy9kb3ducmV2LnhtbESPQWsCMRSE74L/IbxCb5qtsGq3RpGCWJBC1fb+2Lzu&#10;Lt28bJOsRn+9KRQ8DjPzDbNYRdOKEznfWFbwNM5AEJdWN1wp+DxuRnMQPiBrbC2Tggt5WC2HgwUW&#10;2p55T6dDqESCsC9QQR1CV0jpy5oM+rHtiJP3bZ3BkKSrpHZ4TnDTykmWTaXBhtNCjR291lT+HHqj&#10;oHvP++3sd+euX/P+o8RdtGESlXp8iOsXEIFiuIf/229aQf6cz+D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AptxQAAAN0AAAAPAAAAAAAAAAAAAAAAAJgCAABkcnMv&#10;ZG93bnJldi54bWxQSwUGAAAAAAQABAD1AAAAigMAAAAA&#10;" strokeweight="2pt"/>
                  <v:shape id="AutoShape 6647" o:spid="_x0000_s1224" type="#_x0000_t32" style="position:absolute;left:9069;top:408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It8AAAADdAAAADwAAAGRycy9kb3ducmV2LnhtbERPTYvCMBC9C/6HMAt703RFd93aVERY&#10;8FpXPA/N2BabSW1SG/+9OQgeH+872wbTijv1rrGs4GuegCAurW64UnD6/5utQTiPrLG1TAoe5GCb&#10;TycZptqOXND96CsRQ9ilqKD2vkuldGVNBt3cdsSRu9jeoI+wr6TucYzhppWLJPmWBhuODTV2tK+p&#10;vB4Ho6AobtV5cGHcrS/hZ3nSS5MMB6U+P8JuA8JT8G/xy33QCla/qzg3volPQO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xyCLfAAAAA3QAAAA8AAAAAAAAAAAAAAAAA&#10;oQIAAGRycy9kb3ducmV2LnhtbFBLBQYAAAAABAAEAPkAAACOAwAAAAA=&#10;" strokeweight="1.25pt"/>
                  <v:shape id="AutoShape 6648" o:spid="_x0000_s1225" type="#_x0000_t32" style="position:absolute;left:9139;top:403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RzoscAAADdAAAADwAAAGRycy9kb3ducmV2LnhtbESPQWvCQBSE74L/YXmF3nSjoNToKqIt&#10;9KCFaD309sy+JsHs25Bdk+iv7xYEj8PMN8MsVp0pRUO1KywrGA0jEMSp1QVnCr6PH4M3EM4jaywt&#10;k4IbOVgt+70Fxtq2nFBz8JkIJexiVJB7X8VSujQng25oK+Lg/draoA+yzqSusQ3lppTjKJpKgwWH&#10;hRwr2uSUXg5Xo2Bybc8/0xEn6/379pTcm/Trctop9frSrecgPHX+GX7Qnzpws8kM/t+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RHOixwAAAN0AAAAPAAAAAAAA&#10;AAAAAAAAAKECAABkcnMvZG93bnJldi54bWxQSwUGAAAAAAQABAD5AAAAlQMAAAAA&#10;" strokeweight="1.25pt"/>
                </v:group>
                <v:shape id="AutoShape 6954" o:spid="_x0000_s1226" type="#_x0000_t32" style="position:absolute;left:37909;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Vjb8QAAADdAAAADwAAAGRycy9kb3ducmV2LnhtbERPy2rCQBTdF/yH4Qrd6cQSU42OUgqh&#10;UmjFB7q9ZK5JMHMnZKZJ+vedhdDl4bzX28HUoqPWVZYVzKYRCOLc6ooLBedTNlmAcB5ZY22ZFPyS&#10;g+1m9LTGVNueD9QdfSFCCLsUFZTeN6mULi/JoJvahjhwN9sa9AG2hdQt9iHc1PIlihJpsOLQUGJD&#10;7yXl9+OPUdDtL9+vWdN97H1xiQ+f8fKK5kup5/HwtgLhafD/4od7pxXMl0nYH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xWNvxAAAAN0AAAAPAAAAAAAAAAAA&#10;AAAAAKECAABkcnMvZG93bnJldi54bWxQSwUGAAAAAAQABAD5AAAAkgMAAAAA&#10;" strokeweight="2pt"/>
                <v:rect id="Rectangle 6955" o:spid="_x0000_s1227" style="position:absolute;left:43719;width:169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tVqsYA&#10;AADdAAAADwAAAGRycy9kb3ducmV2LnhtbESPQWsCMRCF7wX/QxjBi9TsSmvbrVHEUiyeutvS87CZ&#10;7i5uJksSNf77RhB6fLx535u3XEfTixM531lWkM8yEMS11R03Cr6/3u+fQfiArLG3TAou5GG9Gt0t&#10;sdD2zCWdqtCIBGFfoII2hKGQ0tctGfQzOxAn79c6gyFJ10jt8JzgppfzLFtIgx2nhhYH2rZUH6qj&#10;SW/ksfypdtOL3du3ssu1e/iMT0pNxnHzCiJQDP/Ht/SHVvD4ssjh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tVqsYAAADdAAAADwAAAAAAAAAAAAAAAACYAgAAZHJz&#10;L2Rvd25yZXYueG1sUEsFBgAAAAAEAAQA9QAAAIsDAAAAAA==&#10;" filled="f" fillcolor="#8db3e2" strokeweight="2pt">
                  <v:textbox>
                    <w:txbxContent>
                      <w:p w14:paraId="388AF5D3" w14:textId="77777777" w:rsidR="001F32CB" w:rsidRPr="00E35B4B" w:rsidRDefault="001F32CB" w:rsidP="0058444B">
                        <w:proofErr w:type="spellStart"/>
                        <w:proofErr w:type="gramStart"/>
                        <w:r w:rsidRPr="0058444B">
                          <w:rPr>
                            <w:rFonts w:cs="Arial"/>
                            <w:bCs/>
                            <w:szCs w:val="20"/>
                          </w:rPr>
                          <w:t>asram:</w:t>
                        </w:r>
                        <w:proofErr w:type="gramEnd"/>
                        <w:r w:rsidRPr="0058444B">
                          <w:rPr>
                            <w:rFonts w:cs="Arial"/>
                            <w:bCs/>
                            <w:szCs w:val="20"/>
                          </w:rPr>
                          <w:t>InformationCINote</w:t>
                        </w:r>
                        <w:proofErr w:type="spellEnd"/>
                      </w:p>
                    </w:txbxContent>
                  </v:textbox>
                </v:rect>
                <v:rect id="Rectangle 6956" o:spid="_x0000_s1228" style="position:absolute;left:36004;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jSMYA&#10;AADdAAAADwAAAGRycy9kb3ducmV2LnhtbESP3WoCMRSE7wu+QziF3tVsF/zp1igiiAUpVG3vD5vT&#10;3aWbkzXJavTpm4Lg5TAz3zCzRTStOJHzjWUFL8MMBHFpdcOVgq/D+nkKwgdkja1lUnAhD4v54GGG&#10;hbZn3tFpHyqRIOwLVFCH0BVS+rImg35oO+Lk/VhnMCTpKqkdnhPctDLPsrE02HBaqLGjVU3l7743&#10;CrqPUb+ZHLfu+j3tP0vcRhvyqNTTY1y+gQgUwz18a79rBaPXcQ7/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jSMYAAADdAAAADwAAAAAAAAAAAAAAAACYAgAAZHJz&#10;L2Rvd25yZXYueG1sUEsFBgAAAAAEAAQA9QAAAIsDAAAAAA==&#10;" strokeweight="2pt"/>
                <v:shape id="AutoShape 6957" o:spid="_x0000_s1229" type="#_x0000_t32" style="position:absolute;left:35909;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f9GMcAAADdAAAADwAAAGRycy9kb3ducmV2LnhtbESPQWvCQBSE7wX/w/KE3upGq9akriIF&#10;aRHaYBS9PrKvSTD7NmS3Mf33XUHocZiZb5jluje16Kh1lWUF41EEgji3uuJCwfGwfVqAcB5ZY22Z&#10;FPySg/Vq8LDERNsr76nLfCEChF2CCkrvm0RKl5dk0I1sQxy8b9sa9EG2hdQtXgPc1HISRXNpsOKw&#10;UGJDbyXll+zHKOjS09fLtuneU1+cpvvdND6j+VTqcdhvXkF46v1/+N7+0Apm8fwZ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F/0YxwAAAN0AAAAPAAAAAAAA&#10;AAAAAAAAAKECAABkcnMvZG93bnJldi54bWxQSwUGAAAAAAQABAD5AAAAlQMAAAAA&#10;" strokeweight="2pt"/>
                <v:rect id="Rechteck 6165" o:spid="_x0000_s1230" style="position:absolute;top:476;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i3YMYA&#10;AADdAAAADwAAAGRycy9kb3ducmV2LnhtbESP3WrCQBSE7wu+w3IEb4puFBo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i3YMYAAADdAAAADwAAAAAAAAAAAAAAAACYAgAAZHJz&#10;L2Rvd25yZXYueG1sUEsFBgAAAAAEAAQA9QAAAIsDAAAAAA==&#10;" filled="f" stroked="f">
                  <v:textbox>
                    <w:txbxContent>
                      <w:p w14:paraId="388AF5D4" w14:textId="77777777" w:rsidR="001F32CB" w:rsidRDefault="001F32CB" w:rsidP="00A81D53">
                        <w:pPr>
                          <w:rPr>
                            <w:rFonts w:cs="Arial"/>
                            <w:b/>
                            <w:sz w:val="24"/>
                            <w:szCs w:val="24"/>
                            <w:lang w:val="de-DE"/>
                          </w:rPr>
                        </w:pPr>
                        <w:r>
                          <w:rPr>
                            <w:rFonts w:cs="Arial"/>
                            <w:b/>
                            <w:sz w:val="24"/>
                            <w:szCs w:val="24"/>
                            <w:lang w:val="de-DE"/>
                          </w:rPr>
                          <w:t>1</w:t>
                        </w:r>
                      </w:p>
                    </w:txbxContent>
                  </v:textbox>
                </v:rect>
                <v:rect id="Rechteck 6166" o:spid="_x0000_s1231" style="position:absolute;left:39909;top:2095;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opF8YA&#10;AADdAAAADwAAAGRycy9kb3ducmV2LnhtbESPT2vCQBTE7wW/w/IEL0U3eggluooIYpCCNP45P7LP&#10;JJh9G7Nrkn77bqHQ4zAzv2FWm8HUoqPWVZYVzGcRCOLc6ooLBZfzfvoBwnlkjbVlUvBNDjbr0dsK&#10;E217/qIu84UIEHYJKii9bxIpXV6SQTezDXHw7rY16INsC6lb7APc1HIRRbE0WHFYKLGhXUn5I3sZ&#10;BX1+6m7nz4M8vd9Sy8/0ucuuR6Um42G7BOFp8P/hv3aqFcTzO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opF8YAAADdAAAADwAAAAAAAAAAAAAAAACYAgAAZHJz&#10;L2Rvd25yZXYueG1sUEsFBgAAAAAEAAQA9QAAAIsDAAAAAA==&#10;" filled="f" stroked="f">
                  <v:textbox>
                    <w:txbxContent>
                      <w:p w14:paraId="388AF5D5" w14:textId="77777777" w:rsidR="001F32CB" w:rsidRDefault="001F32CB" w:rsidP="00A81D53">
                        <w:pPr>
                          <w:rPr>
                            <w:rFonts w:cs="Arial"/>
                            <w:b/>
                            <w:sz w:val="24"/>
                            <w:szCs w:val="24"/>
                            <w:lang w:val="de-DE"/>
                          </w:rPr>
                        </w:pPr>
                        <w:r>
                          <w:rPr>
                            <w:rFonts w:cs="Arial"/>
                            <w:b/>
                            <w:sz w:val="24"/>
                            <w:szCs w:val="24"/>
                            <w:lang w:val="de-DE"/>
                          </w:rPr>
                          <w:t>0..*</w:t>
                        </w:r>
                      </w:p>
                    </w:txbxContent>
                  </v:textbox>
                </v:rect>
                <w10:anchorlock/>
              </v:group>
            </w:pict>
          </mc:Fallback>
        </mc:AlternateContent>
      </w:r>
    </w:p>
    <w:p w14:paraId="388AF252" w14:textId="77777777" w:rsidR="0058444B" w:rsidRDefault="0058444B" w:rsidP="00B968DC">
      <w:bookmarkStart w:id="45" w:name="_asram:QuotationReferencedCIReferenc"/>
      <w:bookmarkEnd w:id="45"/>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3A3C98" w:rsidRPr="001E1B02" w14:paraId="388AF254" w14:textId="77777777" w:rsidTr="00E92304">
        <w:trPr>
          <w:cantSplit/>
          <w:trHeight w:val="329"/>
        </w:trPr>
        <w:tc>
          <w:tcPr>
            <w:tcW w:w="5000" w:type="pct"/>
            <w:shd w:val="clear" w:color="auto" w:fill="FFFFCC"/>
            <w:vAlign w:val="center"/>
          </w:tcPr>
          <w:p w14:paraId="388AF253" w14:textId="77777777" w:rsidR="003A3C98" w:rsidRPr="001C5CAA" w:rsidRDefault="003A3C98" w:rsidP="00EE4461">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3A3C98" w14:paraId="388AF256" w14:textId="77777777" w:rsidTr="00E92304">
        <w:trPr>
          <w:cantSplit/>
          <w:trHeight w:val="340"/>
        </w:trPr>
        <w:tc>
          <w:tcPr>
            <w:tcW w:w="5000" w:type="pct"/>
            <w:vAlign w:val="center"/>
          </w:tcPr>
          <w:p w14:paraId="388AF255" w14:textId="77777777" w:rsidR="003A3C98" w:rsidRPr="001C5CAA" w:rsidRDefault="003A3C98" w:rsidP="001B3E66">
            <w:pPr>
              <w:spacing w:line="240" w:lineRule="auto"/>
            </w:pPr>
            <w:r w:rsidRPr="001C5CAA">
              <w:rPr>
                <w:rFonts w:cs="Arial"/>
                <w:b/>
                <w:bCs/>
                <w:szCs w:val="20"/>
              </w:rPr>
              <w:t>“</w:t>
            </w:r>
            <w:proofErr w:type="spellStart"/>
            <w:proofErr w:type="gramStart"/>
            <w:r w:rsidRPr="001C5CAA">
              <w:rPr>
                <w:rFonts w:cs="Arial"/>
                <w:b/>
                <w:bCs/>
                <w:szCs w:val="20"/>
              </w:rPr>
              <w:t>asram:</w:t>
            </w:r>
            <w:proofErr w:type="gramEnd"/>
            <w:r w:rsidRPr="001C5CAA">
              <w:rPr>
                <w:rFonts w:cs="Arial"/>
                <w:b/>
                <w:bCs/>
                <w:szCs w:val="20"/>
              </w:rPr>
              <w:t>ApplicableCIRAHSupplyChainTradeDelivery</w:t>
            </w:r>
            <w:proofErr w:type="spellEnd"/>
            <w:r w:rsidRPr="001C5CAA">
              <w:rPr>
                <w:rFonts w:cs="Arial"/>
                <w:b/>
                <w:bCs/>
                <w:szCs w:val="20"/>
              </w:rPr>
              <w:t xml:space="preserve">“ </w:t>
            </w:r>
            <w:r w:rsidRPr="001C5CAA">
              <w:rPr>
                <w:rFonts w:cs="Arial"/>
                <w:bCs/>
                <w:szCs w:val="20"/>
              </w:rPr>
              <w:t>contains message information about the delivery note.</w:t>
            </w:r>
          </w:p>
        </w:tc>
      </w:tr>
    </w:tbl>
    <w:p w14:paraId="388AF257" w14:textId="77777777" w:rsidR="003A3C98" w:rsidRDefault="003A3C98" w:rsidP="00B968DC"/>
    <w:p w14:paraId="388AF258" w14:textId="77777777" w:rsidR="00A07FC2" w:rsidRDefault="00E7103C" w:rsidP="0018124A">
      <w:pPr>
        <w:pStyle w:val="berschrift3"/>
      </w:pPr>
      <w:bookmarkStart w:id="46" w:name="_Toc347483410"/>
      <w:proofErr w:type="spellStart"/>
      <w:proofErr w:type="gramStart"/>
      <w:r w:rsidRPr="00A81D53">
        <w:t>asram:</w:t>
      </w:r>
      <w:proofErr w:type="gramEnd"/>
      <w:r w:rsidRPr="00A81D53">
        <w:t>InformationCINote</w:t>
      </w:r>
      <w:bookmarkEnd w:id="46"/>
      <w:proofErr w:type="spellEnd"/>
    </w:p>
    <w:p w14:paraId="388AF259" w14:textId="77777777" w:rsidR="00A81D53" w:rsidRDefault="00A81D53" w:rsidP="00A81D53"/>
    <w:p w14:paraId="388AF25A" w14:textId="77777777" w:rsidR="00A81D53" w:rsidRDefault="00A81D53" w:rsidP="00A81D53">
      <w:r>
        <w:rPr>
          <w:noProof/>
          <w:lang w:eastAsia="zh-TW"/>
        </w:rPr>
        <mc:AlternateContent>
          <mc:Choice Requires="wpg">
            <w:drawing>
              <wp:inline distT="0" distB="0" distL="0" distR="0" wp14:anchorId="388AF53A" wp14:editId="388AF53B">
                <wp:extent cx="4434205" cy="1360170"/>
                <wp:effectExtent l="0" t="0" r="23495" b="0"/>
                <wp:docPr id="6171" name="Gruppieren 6171"/>
                <wp:cNvGraphicFramePr/>
                <a:graphic xmlns:a="http://schemas.openxmlformats.org/drawingml/2006/main">
                  <a:graphicData uri="http://schemas.microsoft.com/office/word/2010/wordprocessingGroup">
                    <wpg:wgp>
                      <wpg:cNvGrpSpPr/>
                      <wpg:grpSpPr>
                        <a:xfrm>
                          <a:off x="0" y="0"/>
                          <a:ext cx="4434205" cy="1360170"/>
                          <a:chOff x="0" y="0"/>
                          <a:chExt cx="4434205" cy="1360170"/>
                        </a:xfrm>
                      </wpg:grpSpPr>
                      <wps:wsp>
                        <wps:cNvPr id="5944" name="Rectangle 6966"/>
                        <wps:cNvSpPr>
                          <a:spLocks noChangeArrowheads="1"/>
                        </wps:cNvSpPr>
                        <wps:spPr bwMode="auto">
                          <a:xfrm>
                            <a:off x="371475" y="419100"/>
                            <a:ext cx="1900555" cy="344805"/>
                          </a:xfrm>
                          <a:prstGeom prst="rect">
                            <a:avLst/>
                          </a:prstGeom>
                          <a:solidFill>
                            <a:srgbClr val="8DB3E2"/>
                          </a:solidFill>
                          <a:ln w="25400">
                            <a:solidFill>
                              <a:srgbClr val="000000"/>
                            </a:solidFill>
                            <a:miter lim="800000"/>
                            <a:headEnd/>
                            <a:tailEnd/>
                          </a:ln>
                        </wps:spPr>
                        <wps:txbx>
                          <w:txbxContent>
                            <w:p w14:paraId="388AF5D6" w14:textId="77777777" w:rsidR="001F32CB" w:rsidRPr="003A1997" w:rsidRDefault="001F32CB" w:rsidP="00A81D53">
                              <w:pPr>
                                <w:spacing w:line="240" w:lineRule="auto"/>
                                <w:rPr>
                                  <w:rFonts w:cs="Arial"/>
                                  <w:b/>
                                  <w:bCs/>
                                  <w:szCs w:val="20"/>
                                </w:rPr>
                              </w:pPr>
                              <w:proofErr w:type="spellStart"/>
                              <w:proofErr w:type="gramStart"/>
                              <w:r w:rsidRPr="002B2886">
                                <w:rPr>
                                  <w:rFonts w:cs="Arial"/>
                                  <w:b/>
                                  <w:bCs/>
                                  <w:szCs w:val="20"/>
                                </w:rPr>
                                <w:t>asram:</w:t>
                              </w:r>
                              <w:proofErr w:type="gramEnd"/>
                              <w:r w:rsidRPr="002B2886">
                                <w:rPr>
                                  <w:rFonts w:cs="Arial"/>
                                  <w:b/>
                                  <w:bCs/>
                                  <w:szCs w:val="20"/>
                                </w:rPr>
                                <w:t>InformationCINote</w:t>
                              </w:r>
                              <w:proofErr w:type="spellEnd"/>
                            </w:p>
                          </w:txbxContent>
                        </wps:txbx>
                        <wps:bodyPr rot="0" vert="horz" wrap="square" lIns="91440" tIns="45720" rIns="91440" bIns="45720" anchor="t" anchorCtr="0" upright="1">
                          <a:noAutofit/>
                        </wps:bodyPr>
                      </wps:wsp>
                      <wps:wsp>
                        <wps:cNvPr id="5945" name="AutoShape 6967"/>
                        <wps:cNvCnPr>
                          <a:cxnSpLocks noChangeShapeType="1"/>
                        </wps:cNvCnPr>
                        <wps:spPr bwMode="auto">
                          <a:xfrm>
                            <a:off x="26670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6" name="Rectangle 6968"/>
                        <wps:cNvSpPr>
                          <a:spLocks noChangeArrowheads="1"/>
                        </wps:cNvSpPr>
                        <wps:spPr bwMode="auto">
                          <a:xfrm>
                            <a:off x="22860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47" name="Rectangle 6969"/>
                        <wps:cNvSpPr>
                          <a:spLocks noChangeArrowheads="1"/>
                        </wps:cNvSpPr>
                        <wps:spPr bwMode="auto">
                          <a:xfrm>
                            <a:off x="3067050" y="866775"/>
                            <a:ext cx="13633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D7" w14:textId="77777777" w:rsidR="001F32CB" w:rsidRPr="000B6F81" w:rsidRDefault="001F32CB" w:rsidP="00A81D53">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wps:txbx>
                        <wps:bodyPr rot="0" vert="horz" wrap="square" lIns="91440" tIns="45720" rIns="91440" bIns="45720" anchor="t" anchorCtr="0" upright="1">
                          <a:noAutofit/>
                        </wps:bodyPr>
                      </wps:wsp>
                      <wps:wsp>
                        <wps:cNvPr id="5948" name="AutoShape 6970"/>
                        <wps:cNvCnPr>
                          <a:cxnSpLocks noChangeShapeType="1"/>
                        </wps:cNvCnPr>
                        <wps:spPr bwMode="auto">
                          <a:xfrm>
                            <a:off x="24765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9" name="AutoShape 6971"/>
                        <wps:cNvCnPr>
                          <a:cxnSpLocks noChangeShapeType="1"/>
                        </wps:cNvCnPr>
                        <wps:spPr bwMode="auto">
                          <a:xfrm>
                            <a:off x="22764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0" name="Rectangle 6972"/>
                        <wps:cNvSpPr>
                          <a:spLocks noChangeArrowheads="1"/>
                        </wps:cNvSpPr>
                        <wps:spPr bwMode="auto">
                          <a:xfrm>
                            <a:off x="3067050" y="0"/>
                            <a:ext cx="13671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D8" w14:textId="77777777" w:rsidR="001F32CB" w:rsidRPr="000B6F81" w:rsidRDefault="001F32CB" w:rsidP="00A81D53">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wps:txbx>
                        <wps:bodyPr rot="0" vert="horz" wrap="square" lIns="91440" tIns="45720" rIns="91440" bIns="45720" anchor="t" anchorCtr="0" upright="1">
                          <a:noAutofit/>
                        </wps:bodyPr>
                      </wps:wsp>
                      <wps:wsp>
                        <wps:cNvPr id="5951" name="AutoShape 6973"/>
                        <wps:cNvCnPr>
                          <a:cxnSpLocks noChangeShapeType="1"/>
                        </wps:cNvCnPr>
                        <wps:spPr bwMode="auto">
                          <a:xfrm>
                            <a:off x="26670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2" name="AutoShape 6974"/>
                        <wps:cNvCnPr>
                          <a:cxnSpLocks noChangeShapeType="1"/>
                        </wps:cNvCnPr>
                        <wps:spPr bwMode="auto">
                          <a:xfrm>
                            <a:off x="26765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8" name="Rechteck 6168"/>
                        <wps:cNvSpPr>
                          <a:spLocks noChangeArrowheads="1"/>
                        </wps:cNvSpPr>
                        <wps:spPr bwMode="auto">
                          <a:xfrm>
                            <a:off x="0" y="45720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9" w14:textId="77777777" w:rsidR="001F32CB" w:rsidRDefault="001F32CB" w:rsidP="00A81D5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69" name="Rechteck 6169"/>
                        <wps:cNvSpPr>
                          <a:spLocks noChangeArrowheads="1"/>
                        </wps:cNvSpPr>
                        <wps:spPr bwMode="auto">
                          <a:xfrm>
                            <a:off x="2686050" y="190500"/>
                            <a:ext cx="420370" cy="2667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A" w14:textId="77777777" w:rsidR="001F32CB" w:rsidRDefault="001F32CB" w:rsidP="00A81D5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70" name="Rechteck 6170"/>
                        <wps:cNvSpPr>
                          <a:spLocks noChangeArrowheads="1"/>
                        </wps:cNvSpPr>
                        <wps:spPr bwMode="auto">
                          <a:xfrm>
                            <a:off x="2657475" y="10668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B" w14:textId="77777777" w:rsidR="001F32CB" w:rsidRDefault="001F32CB" w:rsidP="00A81D53">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71" o:spid="_x0000_s1232" style="width:349.15pt;height:107.1pt;mso-position-horizontal-relative:char;mso-position-vertical-relative:line" coordsize="44342,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">
                <v:rect id="Rectangle 6966" o:spid="_x0000_s1233" style="position:absolute;left:3714;top:4191;width:190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uCMYA&#10;AADdAAAADwAAAGRycy9kb3ducmV2LnhtbESPQWvCQBSE70L/w/IK3sxGscXErFIsAemhUCv0+pp9&#10;ZoPZtyG7xuiv7xYKPQ4z8w1TbEfbioF63zhWME9SEMSV0w3XCo6f5WwFwgdkja1jUnAjD9vNw6TA&#10;XLsrf9BwCLWIEPY5KjAhdLmUvjJk0SeuI47eyfUWQ5R9LXWP1wi3rVyk6bO02HBcMNjRzlB1Plys&#10;gtfLlynvzvi3d2ru+hvdLlvslZo+ji9rEIHG8B/+a++1gqdsuYT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huCMYAAADdAAAADwAAAAAAAAAAAAAAAACYAgAAZHJz&#10;L2Rvd25yZXYueG1sUEsFBgAAAAAEAAQA9QAAAIsDAAAAAA==&#10;" fillcolor="#8db3e2" strokeweight="2pt">
                  <v:textbox>
                    <w:txbxContent>
                      <w:p w14:paraId="388AF5D6" w14:textId="77777777" w:rsidR="001F32CB" w:rsidRPr="003A1997" w:rsidRDefault="001F32CB" w:rsidP="00A81D53">
                        <w:pPr>
                          <w:spacing w:line="240" w:lineRule="auto"/>
                          <w:rPr>
                            <w:rFonts w:cs="Arial"/>
                            <w:b/>
                            <w:bCs/>
                            <w:szCs w:val="20"/>
                          </w:rPr>
                        </w:pPr>
                        <w:proofErr w:type="spellStart"/>
                        <w:proofErr w:type="gramStart"/>
                        <w:r w:rsidRPr="002B2886">
                          <w:rPr>
                            <w:rFonts w:cs="Arial"/>
                            <w:b/>
                            <w:bCs/>
                            <w:szCs w:val="20"/>
                          </w:rPr>
                          <w:t>asram:</w:t>
                        </w:r>
                        <w:proofErr w:type="gramEnd"/>
                        <w:r w:rsidRPr="002B2886">
                          <w:rPr>
                            <w:rFonts w:cs="Arial"/>
                            <w:b/>
                            <w:bCs/>
                            <w:szCs w:val="20"/>
                          </w:rPr>
                          <w:t>InformationCINote</w:t>
                        </w:r>
                        <w:proofErr w:type="spellEnd"/>
                      </w:p>
                    </w:txbxContent>
                  </v:textbox>
                </v:rect>
                <v:shape id="AutoShape 6967" o:spid="_x0000_s1234" type="#_x0000_t32" style="position:absolute;left:26670;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ecl8YAAADdAAAADwAAAGRycy9kb3ducmV2LnhtbESPQWvCQBSE70L/w/IKvemmEm1NsxEp&#10;iEVQ0YpeH9nXJDT7NmTXmP57VxB6HGbmGyad96YWHbWusqzgdRSBIM6trrhQcPxeDt9BOI+ssbZM&#10;Cv7IwTx7GqSYaHvlPXUHX4gAYZeggtL7JpHS5SUZdCPbEAfvx7YGfZBtIXWL1wA3tRxH0VQarDgs&#10;lNjQZ0n57+FiFHS70/Zt2XSrnS9O8X4dz85oNkq9PPeLDxCeev8ffrS/tILJLJ7A/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HnJfGAAAA3QAAAA8AAAAAAAAA&#10;AAAAAAAAoQIAAGRycy9kb3ducmV2LnhtbFBLBQYAAAAABAAEAPkAAACUAwAAAAA=&#10;" strokeweight="2pt"/>
                <v:rect id="Rectangle 6968" o:spid="_x0000_s1235" style="position:absolute;left:22860;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E5K8UA&#10;AADdAAAADwAAAGRycy9kb3ducmV2LnhtbESPS2vDMBCE74X8B7GF3hK5oXk5UUIolBZCIc/7Ym1t&#10;U2vlSnKi5tdHhUCPw8x8wyxW0TTiTM7XlhU8DzIQxIXVNZcKjoe3/hSED8gaG8uk4Jc8rJa9hwXm&#10;2l54R+d9KEWCsM9RQRVCm0vpi4oM+oFtiZP3ZZ3BkKQrpXZ4SXDTyGGWjaXBmtNChS29VlR87zuj&#10;oP0cde+Tn427nqbdtsBNtGEYlXp6jOs5iEAx/Ifv7Q+tYDR7GcPf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TkrxQAAAN0AAAAPAAAAAAAAAAAAAAAAAJgCAABkcnMv&#10;ZG93bnJldi54bWxQSwUGAAAAAAQABAD1AAAAigMAAAAA&#10;" strokeweight="2pt"/>
                <v:rect id="Rectangle 6969" o:spid="_x0000_s1236" style="position:absolute;left:30670;top:8667;width:136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0JcYA&#10;AADdAAAADwAAAGRycy9kb3ducmV2LnhtbESPQWsCMRCF7wX/Qxihl6LZLVbt1ihiKZaeuqt4HjbT&#10;3aWbyZKkGv99IxR6fLx535u32kTTizM531lWkE8zEMS11R03Co6Ht8kShA/IGnvLpOBKHjbr0d0K&#10;C20vXNK5Co1IEPYFKmhDGAopfd2SQT+1A3HyvqwzGJJ0jdQOLwluevmYZXNpsOPU0OJAu5bq7+rH&#10;pDfyWJ6q/cPVftjXssu1m33GhVL347h9AREohv/jv/S7VvD0PFv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s0JcYAAADdAAAADwAAAAAAAAAAAAAAAACYAgAAZHJz&#10;L2Rvd25yZXYueG1sUEsFBgAAAAAEAAQA9QAAAIsDAAAAAA==&#10;" filled="f" fillcolor="#8db3e2" strokeweight="2pt">
                  <v:textbox>
                    <w:txbxContent>
                      <w:p w14:paraId="388AF5D7" w14:textId="77777777" w:rsidR="001F32CB" w:rsidRPr="000B6F81" w:rsidRDefault="001F32CB" w:rsidP="00A81D53">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v:textbox>
                </v:rect>
                <v:shape id="AutoShape 6970" o:spid="_x0000_s1237" type="#_x0000_t32" style="position:absolute;left:24765;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YzCcQAAADdAAAADwAAAGRycy9kb3ducmV2LnhtbERPW2vCMBR+F/YfwhnsbaaTzktnFBFk&#10;Q9BSN9zroTlri81JaLLa/XvzMPDx47sv14NpRU+dbywreBknIIhLqxuuFHx97p7nIHxA1thaJgV/&#10;5GG9ehgtMdP2ygX1p1CJGMI+QwV1CC6T0pc1GfRj64gj92M7gyHCrpK6w2sMN62cJMlUGmw4NtTo&#10;aFtTeTn9GgV9fj7Odq5/z0N1Tot9uvhGc1Dq6XHYvIEINIS7+N/9oRW8LtI4N76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BjMJxAAAAN0AAAAPAAAAAAAAAAAA&#10;AAAAAKECAABkcnMvZG93bnJldi54bWxQSwUGAAAAAAQABAD5AAAAkgMAAAAA&#10;" strokeweight="2pt"/>
                <v:shape id="AutoShape 6971" o:spid="_x0000_s1238" type="#_x0000_t32" style="position:absolute;left:2276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qWksYAAADdAAAADwAAAGRycy9kb3ducmV2LnhtbESPQWvCQBSE74L/YXlCb7ppSdXEbKQU&#10;pKWgoi16fWRfk9Ds25DdxvTfdwXB4zAz3zDZejCN6KlztWUFj7MIBHFhdc2lgq/PzXQJwnlkjY1l&#10;UvBHDtb5eJRhqu2FD9QffSkChF2KCirv21RKV1Rk0M1sSxy8b9sZ9EF2pdQdXgLcNPIpiubSYM1h&#10;ocKWXisqfo6/RkG/P+0Wm7Z/2/vyFB8+4uSMZqvUw2R4WYHwNPh7+NZ+1wqekziB65vwBGT+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KlpLGAAAA3QAAAA8AAAAAAAAA&#10;AAAAAAAAoQIAAGRycy9kb3ducmV2LnhtbFBLBQYAAAAABAAEAPkAAACUAwAAAAA=&#10;" strokeweight="2pt"/>
                <v:rect id="Rectangle 6972" o:spid="_x0000_s1239" style="position:absolute;left:30670;width:1367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s6jMUA&#10;AADdAAAADwAAAGRycy9kb3ducmV2LnhtbESPTU/DMAyG70j8h8hIXBBLi9hXWTYhEAJxomXa2WpM&#10;W9E4VRK27N/jAxJH6/X7+PFml92ojhTi4NlAOStAEbfeDtwZ2H++3K5AxYRscfRMBs4UYbe9vNhg&#10;Zf2Jazo2qVMC4VihgT6lqdI6tj05jDM/EUv25YPDJGPotA14Ergb9V1RLLTDgeVCjxM99dR+Nz9O&#10;NMpcH5rXm7N/98/1UNpw/5GXxlxf5ccHUIly+l/+a79ZA/P1XPzlG0G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zqMxQAAAN0AAAAPAAAAAAAAAAAAAAAAAJgCAABkcnMv&#10;ZG93bnJldi54bWxQSwUGAAAAAAQABAD1AAAAigMAAAAA&#10;" filled="f" fillcolor="#8db3e2" strokeweight="2pt">
                  <v:textbox>
                    <w:txbxContent>
                      <w:p w14:paraId="388AF5D8" w14:textId="77777777" w:rsidR="001F32CB" w:rsidRPr="000B6F81" w:rsidRDefault="001F32CB" w:rsidP="00A81D53">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v:textbox>
                </v:rect>
                <v:shape id="AutoShape 6973" o:spid="_x0000_s1240" type="#_x0000_t32" style="position:absolute;left:26670;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UMScUAAADdAAAADwAAAGRycy9kb3ducmV2LnhtbESPQYvCMBSE74L/IbwFb5oq6q5do4gg&#10;iqCiu7jXR/O2LTYvpYm1/nsjCB6HmfmGmc4bU4iaKpdbVtDvRSCIE6tzThX8/qy6XyCcR9ZYWCYF&#10;d3Iwn7VbU4y1vfGR6pNPRYCwi1FB5n0ZS+mSjAy6ni2Jg/dvK4M+yCqVusJbgJtCDqJoLA3mHBYy&#10;LGmZUXI5XY2C+nDef67Ken3w6Xl43A4nf2h2SnU+msU3CE+Nf4df7Y1WMJqM+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UMScUAAADdAAAADwAAAAAAAAAA&#10;AAAAAAChAgAAZHJzL2Rvd25yZXYueG1sUEsFBgAAAAAEAAQA+QAAAJMDAAAAAA==&#10;" strokeweight="2pt"/>
                <v:shape id="AutoShape 6974" o:spid="_x0000_s1241" type="#_x0000_t32" style="position:absolute;left:26765;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eSPsYAAADdAAAADwAAAGRycy9kb3ducmV2LnhtbESPQWvCQBSE7wX/w/KE3uqmom2NriIF&#10;qRSsJIpeH9nXJJh9G3a3Mf77rlDocZiZb5jFqjeN6Mj52rKC51ECgriwuuZSwfGweXoD4QOyxsYy&#10;KbiRh9Vy8LDAVNsrZ9TloRQRwj5FBVUIbSqlLyoy6Ee2JY7et3UGQ5SulNrhNcJNI8dJ8iIN1hwX&#10;KmzpvaLikv8YBd3+9PW6abuPfShPk+xzMjuj2Sn1OOzXcxCB+vAf/mtvtYLpbDqG+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3kj7GAAAA3QAAAA8AAAAAAAAA&#10;AAAAAAAAoQIAAGRycy9kb3ducmV2LnhtbFBLBQYAAAAABAAEAPkAAACUAwAAAAA=&#10;" strokeweight="2pt"/>
                <v:rect id="Rechteck 6168" o:spid="_x0000_s1242" style="position:absolute;top:4572;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Y/sIA&#10;AADdAAAADwAAAGRycy9kb3ducmV2LnhtbERPTYvCMBC9C/sfwix4EU3dQ5FqlEVYLIsg1l3PQzO2&#10;xWZSm9jWf28OgsfH+15tBlOLjlpXWVYwn0UgiHOrKy4U/J1+pgsQziNrrC2Tggc52Kw/RitMtO35&#10;SF3mCxFC2CWooPS+SaR0eUkG3cw2xIG72NagD7AtpG6xD+Gmll9RFEuDFYeGEhvalpRfs7tR0OeH&#10;7nza7+Rhck4t39LbNvv/VWr8OXwvQXga/Fv8cqdaQTyPw9z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Rj+wgAAAN0AAAAPAAAAAAAAAAAAAAAAAJgCAABkcnMvZG93&#10;bnJldi54bWxQSwUGAAAAAAQABAD1AAAAhwMAAAAA&#10;" filled="f" stroked="f">
                  <v:textbox>
                    <w:txbxContent>
                      <w:p w14:paraId="388AF5D9" w14:textId="77777777" w:rsidR="001F32CB" w:rsidRDefault="001F32CB" w:rsidP="00A81D53">
                        <w:pPr>
                          <w:rPr>
                            <w:rFonts w:cs="Arial"/>
                            <w:b/>
                            <w:sz w:val="24"/>
                            <w:szCs w:val="24"/>
                            <w:lang w:val="de-DE"/>
                          </w:rPr>
                        </w:pPr>
                        <w:r>
                          <w:rPr>
                            <w:rFonts w:cs="Arial"/>
                            <w:b/>
                            <w:sz w:val="24"/>
                            <w:szCs w:val="24"/>
                            <w:lang w:val="de-DE"/>
                          </w:rPr>
                          <w:t>0..*</w:t>
                        </w:r>
                      </w:p>
                    </w:txbxContent>
                  </v:textbox>
                </v:rect>
                <v:rect id="Rechteck 6169" o:spid="_x0000_s1243" style="position:absolute;left:26860;top:1905;width:420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9ZcYA&#10;AADdAAAADwAAAGRycy9kb3ducmV2LnhtbESPT2vCQBTE7wW/w/IEL0U3egg1uooI0lAK0vjn/Mg+&#10;k2D2bcxuk/TbdwsFj8PM/IZZbwdTi45aV1lWMJ9FIIhzqysuFJxPh+kbCOeRNdaWScEPOdhuRi9r&#10;TLTt+Yu6zBciQNglqKD0vkmkdHlJBt3MNsTBu9nWoA+yLaRusQ9wU8tFFMXSYMVhocSG9iXl9+zb&#10;KOjzY3c9fb7L4+s1tfxIH/vs8qHUZDzsViA8Df4Z/m+nWkE8j5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W9ZcYAAADdAAAADwAAAAAAAAAAAAAAAACYAgAAZHJz&#10;L2Rvd25yZXYueG1sUEsFBgAAAAAEAAQA9QAAAIsDAAAAAA==&#10;" filled="f" stroked="f">
                  <v:textbox>
                    <w:txbxContent>
                      <w:p w14:paraId="388AF5DA" w14:textId="77777777" w:rsidR="001F32CB" w:rsidRDefault="001F32CB" w:rsidP="00A81D53">
                        <w:pPr>
                          <w:rPr>
                            <w:rFonts w:cs="Arial"/>
                            <w:b/>
                            <w:sz w:val="24"/>
                            <w:szCs w:val="24"/>
                            <w:lang w:val="de-DE"/>
                          </w:rPr>
                        </w:pPr>
                        <w:r>
                          <w:rPr>
                            <w:rFonts w:cs="Arial"/>
                            <w:b/>
                            <w:sz w:val="24"/>
                            <w:szCs w:val="24"/>
                            <w:lang w:val="de-DE"/>
                          </w:rPr>
                          <w:t>0..*</w:t>
                        </w:r>
                      </w:p>
                    </w:txbxContent>
                  </v:textbox>
                </v:rect>
                <v:rect id="Rechteck 6170" o:spid="_x0000_s1244" style="position:absolute;left:26574;top:10668;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CJcIA&#10;AADdAAAADwAAAGRycy9kb3ducmV2LnhtbERPTYvCMBC9C/sfwizsRTR1DyrVKIuwWEQQ667noRnb&#10;YjOpTWzrvzcHwePjfS/XvalES40rLSuYjCMQxJnVJecK/k6/ozkI55E1VpZJwYMcrFcfgyXG2nZ8&#10;pDb1uQgh7GJUUHhfx1K6rCCDbmxr4sBdbGPQB9jkUjfYhXBTye8omkqDJYeGAmvaFJRd07tR0GWH&#10;9nzab+VheE4s35LbJv3fKfX12f8sQHjq/Vv8cidawXQyC/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5oIlwgAAAN0AAAAPAAAAAAAAAAAAAAAAAJgCAABkcnMvZG93&#10;bnJldi54bWxQSwUGAAAAAAQABAD1AAAAhwMAAAAA&#10;" filled="f" stroked="f">
                  <v:textbox>
                    <w:txbxContent>
                      <w:p w14:paraId="388AF5DB" w14:textId="77777777" w:rsidR="001F32CB" w:rsidRDefault="001F32CB" w:rsidP="00A81D53">
                        <w:pPr>
                          <w:rPr>
                            <w:rFonts w:cs="Arial"/>
                            <w:b/>
                            <w:sz w:val="24"/>
                            <w:szCs w:val="24"/>
                            <w:lang w:val="de-DE"/>
                          </w:rPr>
                        </w:pPr>
                        <w:r>
                          <w:rPr>
                            <w:rFonts w:cs="Arial"/>
                            <w:b/>
                            <w:sz w:val="24"/>
                            <w:szCs w:val="24"/>
                            <w:lang w:val="de-DE"/>
                          </w:rPr>
                          <w:t>0..1</w:t>
                        </w:r>
                      </w:p>
                    </w:txbxContent>
                  </v:textbox>
                </v:rect>
                <w10:anchorlock/>
              </v:group>
            </w:pict>
          </mc:Fallback>
        </mc:AlternateContent>
      </w:r>
    </w:p>
    <w:p w14:paraId="388AF25B" w14:textId="77777777" w:rsidR="006F1EBC" w:rsidRDefault="006F1EBC" w:rsidP="008A66D9"/>
    <w:tbl>
      <w:tblPr>
        <w:tblpPr w:leftFromText="141" w:rightFromText="141" w:vertAnchor="text" w:horzAnchor="margin" w:tblpY="17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263" w14:textId="77777777" w:rsidTr="001C5CAA">
        <w:trPr>
          <w:cantSplit/>
          <w:trHeight w:val="329"/>
        </w:trPr>
        <w:tc>
          <w:tcPr>
            <w:tcW w:w="1050" w:type="pct"/>
            <w:shd w:val="clear" w:color="auto" w:fill="FFFFCC"/>
            <w:vAlign w:val="center"/>
          </w:tcPr>
          <w:p w14:paraId="388AF25C"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25D"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25E"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25F"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260" w14:textId="77777777" w:rsidR="001C5CAA" w:rsidRPr="001C5CAA" w:rsidRDefault="001C5CAA" w:rsidP="001B3E66">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261" w14:textId="77777777" w:rsidR="001C5CAA" w:rsidRPr="001C5CAA" w:rsidRDefault="001C5CAA" w:rsidP="001B3E66">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262" w14:textId="77777777" w:rsidR="001C5CAA" w:rsidRPr="001C5CAA" w:rsidRDefault="001C5CAA" w:rsidP="001B3E66">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26D" w14:textId="77777777" w:rsidTr="008A66D9">
        <w:trPr>
          <w:cantSplit/>
          <w:trHeight w:val="600"/>
        </w:trPr>
        <w:tc>
          <w:tcPr>
            <w:tcW w:w="1050" w:type="pct"/>
            <w:shd w:val="clear" w:color="auto" w:fill="92D050"/>
            <w:vAlign w:val="center"/>
          </w:tcPr>
          <w:p w14:paraId="388AF264" w14:textId="77777777" w:rsidR="001C5CAA" w:rsidRPr="001C5CAA" w:rsidRDefault="001C5CAA" w:rsidP="001B3E66">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65" w14:textId="77777777" w:rsidR="001C5CAA" w:rsidRPr="001C5CAA" w:rsidRDefault="001C5CAA" w:rsidP="001B3E66">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66"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16</w:t>
            </w:r>
          </w:p>
        </w:tc>
        <w:tc>
          <w:tcPr>
            <w:tcW w:w="350" w:type="pct"/>
            <w:shd w:val="clear" w:color="auto" w:fill="92D050"/>
            <w:vAlign w:val="center"/>
          </w:tcPr>
          <w:p w14:paraId="388AF267"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5</w:t>
            </w:r>
          </w:p>
        </w:tc>
        <w:tc>
          <w:tcPr>
            <w:tcW w:w="950" w:type="pct"/>
            <w:shd w:val="clear" w:color="auto" w:fill="92D050"/>
            <w:vAlign w:val="center"/>
          </w:tcPr>
          <w:p w14:paraId="388AF268"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Delivery A</w:t>
            </w:r>
          </w:p>
        </w:tc>
        <w:tc>
          <w:tcPr>
            <w:tcW w:w="300" w:type="pct"/>
            <w:shd w:val="clear" w:color="auto" w:fill="92D050"/>
            <w:vAlign w:val="center"/>
          </w:tcPr>
          <w:p w14:paraId="388AF269"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6A" w14:textId="77777777" w:rsid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w:t>
            </w:r>
            <w:proofErr w:type="gramStart"/>
            <w:r w:rsidRPr="001C5CAA">
              <w:rPr>
                <w:rFonts w:eastAsia="Times New Roman" w:cs="Arial"/>
                <w:color w:val="000000"/>
                <w:sz w:val="16"/>
                <w:szCs w:val="20"/>
                <w:lang w:eastAsia="de-DE"/>
              </w:rPr>
              <w:t>:SubjectCode</w:t>
            </w:r>
            <w:proofErr w:type="spellEnd"/>
            <w:proofErr w:type="gramEnd"/>
            <w:r w:rsidRPr="001C5CAA">
              <w:rPr>
                <w:rFonts w:eastAsia="Times New Roman" w:cs="Arial"/>
                <w:color w:val="000000"/>
                <w:sz w:val="16"/>
                <w:szCs w:val="20"/>
                <w:lang w:eastAsia="de-DE"/>
              </w:rPr>
              <w:t>” is equal to Value "DNT", th</w:t>
            </w:r>
            <w:r w:rsidR="001B3E66">
              <w:rPr>
                <w:rFonts w:eastAsia="Times New Roman" w:cs="Arial"/>
                <w:color w:val="000000"/>
                <w:sz w:val="16"/>
                <w:szCs w:val="20"/>
                <w:lang w:eastAsia="de-DE"/>
              </w:rPr>
              <w:t>e following assignment is valid.</w:t>
            </w:r>
          </w:p>
          <w:p w14:paraId="388AF26B" w14:textId="77777777" w:rsidR="001B3E66" w:rsidRPr="001C5CAA" w:rsidRDefault="001B3E66" w:rsidP="001B3E66">
            <w:pPr>
              <w:spacing w:line="240" w:lineRule="auto"/>
              <w:rPr>
                <w:rFonts w:eastAsia="Times New Roman" w:cs="Arial"/>
                <w:color w:val="000000"/>
                <w:sz w:val="16"/>
                <w:szCs w:val="20"/>
                <w:lang w:eastAsia="de-DE"/>
              </w:rPr>
            </w:pPr>
          </w:p>
          <w:p w14:paraId="388AF26C" w14:textId="77777777" w:rsidR="001C5CAA" w:rsidRPr="001C5CAA" w:rsidRDefault="001C5CAA" w:rsidP="001B3E66">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Delivery note text from the customer. Please contact the customer for content information.</w:t>
            </w:r>
          </w:p>
        </w:tc>
      </w:tr>
    </w:tbl>
    <w:p w14:paraId="388AF26E" w14:textId="77777777" w:rsidR="006F1EBC" w:rsidRDefault="006F1EBC" w:rsidP="008A66D9"/>
    <w:p w14:paraId="388AF26F" w14:textId="77777777" w:rsidR="008A66D9" w:rsidRDefault="008A66D9">
      <w:pPr>
        <w:spacing w:line="240" w:lineRule="auto"/>
      </w:pPr>
      <w:r>
        <w:br w:type="page"/>
      </w:r>
    </w:p>
    <w:p w14:paraId="388AF270" w14:textId="77777777" w:rsidR="001A7310" w:rsidRDefault="00C5359F" w:rsidP="001A7310">
      <w:pPr>
        <w:pStyle w:val="berschrift2"/>
        <w:spacing w:line="240" w:lineRule="auto"/>
        <w:ind w:left="576"/>
        <w:rPr>
          <w:szCs w:val="22"/>
        </w:rPr>
      </w:pPr>
      <w:bookmarkStart w:id="47" w:name="_asram:CISIFLSupplyChainTradeLineIte"/>
      <w:bookmarkStart w:id="48" w:name="_asram:IncludedCISIFLSupplyChainTrad"/>
      <w:bookmarkStart w:id="49" w:name="_asram:IncludedCIRALSupplyChainTrade"/>
      <w:bookmarkStart w:id="50" w:name="_Toc347483411"/>
      <w:bookmarkEnd w:id="47"/>
      <w:bookmarkEnd w:id="48"/>
      <w:bookmarkEnd w:id="49"/>
      <w:proofErr w:type="spellStart"/>
      <w:proofErr w:type="gramStart"/>
      <w:r w:rsidRPr="008A66D9">
        <w:rPr>
          <w:szCs w:val="22"/>
        </w:rPr>
        <w:t>asram:</w:t>
      </w:r>
      <w:proofErr w:type="gramEnd"/>
      <w:r w:rsidRPr="008A66D9">
        <w:rPr>
          <w:szCs w:val="22"/>
        </w:rPr>
        <w:t>IncludedCIRALSupplyChainTradeLineItem</w:t>
      </w:r>
      <w:bookmarkEnd w:id="50"/>
      <w:proofErr w:type="spellEnd"/>
    </w:p>
    <w:p w14:paraId="388AF271" w14:textId="77777777" w:rsidR="000C0D41" w:rsidRPr="000C0D41" w:rsidRDefault="000C0D41" w:rsidP="000C0D41"/>
    <w:p w14:paraId="388AF272" w14:textId="77777777" w:rsidR="00E91582" w:rsidRDefault="000C0D41" w:rsidP="008A66D9">
      <w:pPr>
        <w:spacing w:line="240" w:lineRule="auto"/>
      </w:pPr>
      <w:r>
        <w:rPr>
          <w:noProof/>
          <w:lang w:eastAsia="zh-TW"/>
        </w:rPr>
        <mc:AlternateContent>
          <mc:Choice Requires="wpg">
            <w:drawing>
              <wp:inline distT="0" distB="0" distL="0" distR="0" wp14:anchorId="388AF53C" wp14:editId="388AF53D">
                <wp:extent cx="7239887" cy="2770756"/>
                <wp:effectExtent l="0" t="0" r="18415" b="0"/>
                <wp:docPr id="6196" name="Gruppieren 6196"/>
                <wp:cNvGraphicFramePr/>
                <a:graphic xmlns:a="http://schemas.openxmlformats.org/drawingml/2006/main">
                  <a:graphicData uri="http://schemas.microsoft.com/office/word/2010/wordprocessingGroup">
                    <wpg:wgp>
                      <wpg:cNvGrpSpPr/>
                      <wpg:grpSpPr>
                        <a:xfrm>
                          <a:off x="0" y="0"/>
                          <a:ext cx="7239887" cy="2770756"/>
                          <a:chOff x="0" y="0"/>
                          <a:chExt cx="7239887" cy="2770756"/>
                        </a:xfrm>
                      </wpg:grpSpPr>
                      <wps:wsp>
                        <wps:cNvPr id="5901" name="Rectangle 6986"/>
                        <wps:cNvSpPr>
                          <a:spLocks noChangeArrowheads="1"/>
                        </wps:cNvSpPr>
                        <wps:spPr bwMode="auto">
                          <a:xfrm>
                            <a:off x="382773" y="1137683"/>
                            <a:ext cx="2936240" cy="344805"/>
                          </a:xfrm>
                          <a:prstGeom prst="rect">
                            <a:avLst/>
                          </a:prstGeom>
                          <a:solidFill>
                            <a:srgbClr val="8DB3E2"/>
                          </a:solidFill>
                          <a:ln w="25400">
                            <a:solidFill>
                              <a:srgbClr val="000000"/>
                            </a:solidFill>
                            <a:miter lim="800000"/>
                            <a:headEnd/>
                            <a:tailEnd/>
                          </a:ln>
                        </wps:spPr>
                        <wps:txbx>
                          <w:txbxContent>
                            <w:p w14:paraId="388AF5DC" w14:textId="77777777" w:rsidR="001F32CB" w:rsidRPr="00CF08B2" w:rsidRDefault="001F32CB" w:rsidP="00FF0C7D">
                              <w:pPr>
                                <w:rPr>
                                  <w:sz w:val="18"/>
                                  <w:szCs w:val="18"/>
                                </w:rPr>
                              </w:pPr>
                              <w:proofErr w:type="spellStart"/>
                              <w:proofErr w:type="gramStart"/>
                              <w:r w:rsidRPr="00CF08B2">
                                <w:rPr>
                                  <w:rFonts w:cs="Arial"/>
                                  <w:b/>
                                  <w:bCs/>
                                  <w:sz w:val="18"/>
                                  <w:szCs w:val="18"/>
                                </w:rPr>
                                <w:t>asram:</w:t>
                              </w:r>
                              <w:proofErr w:type="gramEnd"/>
                              <w:r w:rsidRPr="00CF08B2">
                                <w:rPr>
                                  <w:rFonts w:cs="Arial"/>
                                  <w:b/>
                                  <w:bCs/>
                                  <w:sz w:val="18"/>
                                  <w:szCs w:val="18"/>
                                </w:rPr>
                                <w:t>IncludedCIRALSupplyChainTradeLineItem</w:t>
                              </w:r>
                              <w:proofErr w:type="spellEnd"/>
                            </w:p>
                          </w:txbxContent>
                        </wps:txbx>
                        <wps:bodyPr rot="0" vert="horz" wrap="square" lIns="91440" tIns="45720" rIns="91440" bIns="45720" anchor="t" anchorCtr="0" upright="1">
                          <a:noAutofit/>
                        </wps:bodyPr>
                      </wps:wsp>
                      <wpg:grpSp>
                        <wpg:cNvPr id="5902" name="Group 7017"/>
                        <wpg:cNvGrpSpPr>
                          <a:grpSpLocks/>
                        </wpg:cNvGrpSpPr>
                        <wpg:grpSpPr bwMode="auto">
                          <a:xfrm>
                            <a:off x="6007396" y="1222744"/>
                            <a:ext cx="190500" cy="166370"/>
                            <a:chOff x="6283" y="5431"/>
                            <a:chExt cx="300" cy="262"/>
                          </a:xfrm>
                        </wpg:grpSpPr>
                        <wps:wsp>
                          <wps:cNvPr id="5903" name="Rectangle 701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4" name="AutoShape 701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5" name="AutoShape 702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06" name="Group 7021"/>
                        <wpg:cNvGrpSpPr>
                          <a:grpSpLocks/>
                        </wpg:cNvGrpSpPr>
                        <wpg:grpSpPr bwMode="auto">
                          <a:xfrm>
                            <a:off x="6368903" y="659218"/>
                            <a:ext cx="190500" cy="166370"/>
                            <a:chOff x="6283" y="5431"/>
                            <a:chExt cx="300" cy="262"/>
                          </a:xfrm>
                        </wpg:grpSpPr>
                        <wps:wsp>
                          <wps:cNvPr id="5907" name="Rectangle 702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8" name="AutoShape 702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9" name="AutoShape 702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10" name="Group 7025"/>
                        <wpg:cNvGrpSpPr>
                          <a:grpSpLocks/>
                        </wpg:cNvGrpSpPr>
                        <wpg:grpSpPr bwMode="auto">
                          <a:xfrm>
                            <a:off x="6624084" y="95693"/>
                            <a:ext cx="190500" cy="166370"/>
                            <a:chOff x="6283" y="5431"/>
                            <a:chExt cx="300" cy="262"/>
                          </a:xfrm>
                        </wpg:grpSpPr>
                        <wps:wsp>
                          <wps:cNvPr id="5911" name="Rectangle 702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12" name="AutoShape 702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13" name="AutoShape 702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17" name="Rectangle 6985"/>
                        <wps:cNvSpPr>
                          <a:spLocks noChangeArrowheads="1"/>
                        </wps:cNvSpPr>
                        <wps:spPr bwMode="auto">
                          <a:xfrm>
                            <a:off x="3870252" y="138223"/>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DD" w14:textId="77777777" w:rsidR="001F32CB" w:rsidRPr="002F612C" w:rsidRDefault="001F32CB" w:rsidP="00FF0C7D">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g:grpSp>
                        <wpg:cNvPr id="5918" name="Group 6987"/>
                        <wpg:cNvGrpSpPr>
                          <a:grpSpLocks/>
                        </wpg:cNvGrpSpPr>
                        <wpg:grpSpPr bwMode="auto">
                          <a:xfrm>
                            <a:off x="7049387" y="1765004"/>
                            <a:ext cx="190500" cy="166370"/>
                            <a:chOff x="6283" y="5431"/>
                            <a:chExt cx="300" cy="262"/>
                          </a:xfrm>
                        </wpg:grpSpPr>
                        <wps:wsp>
                          <wps:cNvPr id="5919" name="Rectangle 698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20" name="AutoShape 698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21" name="AutoShape 699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22" name="Group 6991"/>
                        <wpg:cNvGrpSpPr>
                          <a:grpSpLocks/>
                        </wpg:cNvGrpSpPr>
                        <wpg:grpSpPr bwMode="auto">
                          <a:xfrm>
                            <a:off x="6847368" y="2349795"/>
                            <a:ext cx="190500" cy="166370"/>
                            <a:chOff x="6283" y="5431"/>
                            <a:chExt cx="300" cy="262"/>
                          </a:xfrm>
                        </wpg:grpSpPr>
                        <wps:wsp>
                          <wps:cNvPr id="5923" name="Rectangle 699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24" name="AutoShape 699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25" name="AutoShape 699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27" name="Rectangle 6997"/>
                        <wps:cNvSpPr>
                          <a:spLocks noChangeArrowheads="1"/>
                        </wps:cNvSpPr>
                        <wps:spPr bwMode="auto">
                          <a:xfrm>
                            <a:off x="4104168" y="2254102"/>
                            <a:ext cx="27489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DE"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SpecifiedCIRALSupplyChainTradeDelivery</w:t>
                              </w:r>
                              <w:proofErr w:type="spellEnd"/>
                            </w:p>
                          </w:txbxContent>
                        </wps:txbx>
                        <wps:bodyPr rot="0" vert="horz" wrap="square" lIns="91440" tIns="45720" rIns="91440" bIns="45720" anchor="t" anchorCtr="0" upright="1">
                          <a:noAutofit/>
                        </wps:bodyPr>
                      </wps:wsp>
                      <wps:wsp>
                        <wps:cNvPr id="5928" name="AutoShape 6998"/>
                        <wps:cNvCnPr>
                          <a:cxnSpLocks noChangeShapeType="1"/>
                        </wps:cNvCnPr>
                        <wps:spPr bwMode="auto">
                          <a:xfrm>
                            <a:off x="3710763" y="245612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29" name="AutoShape 6999"/>
                        <wps:cNvCnPr>
                          <a:cxnSpLocks noChangeShapeType="1"/>
                        </wps:cNvCnPr>
                        <wps:spPr bwMode="auto">
                          <a:xfrm>
                            <a:off x="3721396" y="14885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0" name="Rectangle 7000"/>
                        <wps:cNvSpPr>
                          <a:spLocks noChangeArrowheads="1"/>
                        </wps:cNvSpPr>
                        <wps:spPr bwMode="auto">
                          <a:xfrm>
                            <a:off x="3327991" y="1244009"/>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31" name="Rectangle 7001"/>
                        <wps:cNvSpPr>
                          <a:spLocks noChangeArrowheads="1"/>
                        </wps:cNvSpPr>
                        <wps:spPr bwMode="auto">
                          <a:xfrm>
                            <a:off x="4104168" y="563525"/>
                            <a:ext cx="22580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DF" w14:textId="77777777" w:rsidR="001F32CB" w:rsidRPr="00FF0C7D" w:rsidRDefault="001F32CB" w:rsidP="00FF0C7D">
                              <w:proofErr w:type="spellStart"/>
                              <w:proofErr w:type="gramStart"/>
                              <w:r w:rsidRPr="00FF0C7D">
                                <w:rPr>
                                  <w:rFonts w:cs="Arial"/>
                                  <w:bCs/>
                                  <w:szCs w:val="20"/>
                                </w:rPr>
                                <w:t>asram:</w:t>
                              </w:r>
                              <w:proofErr w:type="gramEnd"/>
                              <w:r w:rsidRPr="00CF08B2">
                                <w:rPr>
                                  <w:rFonts w:cs="Arial"/>
                                  <w:bCs/>
                                  <w:sz w:val="18"/>
                                  <w:szCs w:val="18"/>
                                </w:rPr>
                                <w:t>ReferencedCILogisticsPackage</w:t>
                              </w:r>
                              <w:proofErr w:type="spellEnd"/>
                            </w:p>
                          </w:txbxContent>
                        </wps:txbx>
                        <wps:bodyPr rot="0" vert="horz" wrap="square" lIns="91440" tIns="45720" rIns="91440" bIns="45720" anchor="t" anchorCtr="0" upright="1">
                          <a:noAutofit/>
                        </wps:bodyPr>
                      </wps:wsp>
                      <wps:wsp>
                        <wps:cNvPr id="5932" name="AutoShape 7002"/>
                        <wps:cNvCnPr>
                          <a:cxnSpLocks noChangeShapeType="1"/>
                        </wps:cNvCnPr>
                        <wps:spPr bwMode="auto">
                          <a:xfrm>
                            <a:off x="3317359" y="1329069"/>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3" name="Rectangle 7003"/>
                        <wps:cNvSpPr>
                          <a:spLocks noChangeArrowheads="1"/>
                        </wps:cNvSpPr>
                        <wps:spPr bwMode="auto">
                          <a:xfrm>
                            <a:off x="4104168" y="0"/>
                            <a:ext cx="25196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0"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AssociatedCIDocumentLineDocument</w:t>
                              </w:r>
                              <w:proofErr w:type="spellEnd"/>
                            </w:p>
                          </w:txbxContent>
                        </wps:txbx>
                        <wps:bodyPr rot="0" vert="horz" wrap="square" lIns="91440" tIns="45720" rIns="91440" bIns="45720" anchor="t" anchorCtr="0" upright="1">
                          <a:noAutofit/>
                        </wps:bodyPr>
                      </wps:wsp>
                      <wps:wsp>
                        <wps:cNvPr id="5934" name="Rectangle 7004"/>
                        <wps:cNvSpPr>
                          <a:spLocks noChangeArrowheads="1"/>
                        </wps:cNvSpPr>
                        <wps:spPr bwMode="auto">
                          <a:xfrm>
                            <a:off x="4104168" y="1137683"/>
                            <a:ext cx="18891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1"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SpecifiedCITradeProduct</w:t>
                              </w:r>
                              <w:proofErr w:type="spellEnd"/>
                            </w:p>
                          </w:txbxContent>
                        </wps:txbx>
                        <wps:bodyPr rot="0" vert="horz" wrap="square" lIns="91440" tIns="45720" rIns="91440" bIns="45720" anchor="t" anchorCtr="0" upright="1">
                          <a:noAutofit/>
                        </wps:bodyPr>
                      </wps:wsp>
                      <wps:wsp>
                        <wps:cNvPr id="5935" name="AutoShape 7005"/>
                        <wps:cNvCnPr>
                          <a:cxnSpLocks noChangeShapeType="1"/>
                        </wps:cNvCnPr>
                        <wps:spPr bwMode="auto">
                          <a:xfrm flipH="1">
                            <a:off x="3721396" y="138223"/>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6" name="AutoShape 7006"/>
                        <wps:cNvCnPr>
                          <a:cxnSpLocks noChangeShapeType="1"/>
                        </wps:cNvCnPr>
                        <wps:spPr bwMode="auto">
                          <a:xfrm>
                            <a:off x="3721396" y="132906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7" name="Rectangle 7007"/>
                        <wps:cNvSpPr>
                          <a:spLocks noChangeArrowheads="1"/>
                        </wps:cNvSpPr>
                        <wps:spPr bwMode="auto">
                          <a:xfrm>
                            <a:off x="4125433" y="1679944"/>
                            <a:ext cx="29279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2"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SpecifiedCIRALSupplyChainTradeAgreement</w:t>
                              </w:r>
                              <w:proofErr w:type="spellEnd"/>
                            </w:p>
                          </w:txbxContent>
                        </wps:txbx>
                        <wps:bodyPr rot="0" vert="horz" wrap="square" lIns="91440" tIns="45720" rIns="91440" bIns="45720" anchor="t" anchorCtr="0" upright="1">
                          <a:noAutofit/>
                        </wps:bodyPr>
                      </wps:wsp>
                      <wps:wsp>
                        <wps:cNvPr id="5938" name="AutoShape 7008"/>
                        <wps:cNvCnPr>
                          <a:cxnSpLocks noChangeShapeType="1"/>
                        </wps:cNvCnPr>
                        <wps:spPr bwMode="auto">
                          <a:xfrm>
                            <a:off x="3721396" y="185006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9" name="AutoShape 7009"/>
                        <wps:cNvCnPr>
                          <a:cxnSpLocks noChangeShapeType="1"/>
                        </wps:cNvCnPr>
                        <wps:spPr bwMode="auto">
                          <a:xfrm>
                            <a:off x="3721396" y="73364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0" name="AutoShape 7010"/>
                        <wps:cNvCnPr>
                          <a:cxnSpLocks noChangeShapeType="1"/>
                        </wps:cNvCnPr>
                        <wps:spPr bwMode="auto">
                          <a:xfrm>
                            <a:off x="3466214" y="1329069"/>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3" name="Rechteck 6173"/>
                        <wps:cNvSpPr>
                          <a:spLocks noChangeArrowheads="1"/>
                        </wps:cNvSpPr>
                        <wps:spPr bwMode="auto">
                          <a:xfrm>
                            <a:off x="3732028" y="744279"/>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E3" w14:textId="77777777" w:rsidR="001F32CB" w:rsidRDefault="001F32CB" w:rsidP="007908F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76" name="Rechteck 6176"/>
                        <wps:cNvSpPr>
                          <a:spLocks noChangeArrowheads="1"/>
                        </wps:cNvSpPr>
                        <wps:spPr bwMode="auto">
                          <a:xfrm>
                            <a:off x="3848987" y="1860697"/>
                            <a:ext cx="293370" cy="293370"/>
                          </a:xfrm>
                          <a:prstGeom prst="rect">
                            <a:avLst/>
                          </a:prstGeom>
                          <a:noFill/>
                          <a:ln>
                            <a:noFill/>
                          </a:ln>
                          <a:extLst/>
                        </wps:spPr>
                        <wps:txbx>
                          <w:txbxContent>
                            <w:p w14:paraId="388AF5E4" w14:textId="77777777" w:rsidR="001F32CB" w:rsidRDefault="001F32CB" w:rsidP="007908FF">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77" name="Rechteck 6177"/>
                        <wps:cNvSpPr>
                          <a:spLocks noChangeArrowheads="1"/>
                        </wps:cNvSpPr>
                        <wps:spPr bwMode="auto">
                          <a:xfrm>
                            <a:off x="3827721" y="2477386"/>
                            <a:ext cx="293370" cy="293370"/>
                          </a:xfrm>
                          <a:prstGeom prst="rect">
                            <a:avLst/>
                          </a:prstGeom>
                          <a:noFill/>
                          <a:ln>
                            <a:noFill/>
                          </a:ln>
                          <a:extLst/>
                        </wps:spPr>
                        <wps:txbx>
                          <w:txbxContent>
                            <w:p w14:paraId="388AF5E5" w14:textId="77777777" w:rsidR="001F32CB" w:rsidRDefault="001F32CB" w:rsidP="004613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4" name="Rechteck 6194"/>
                        <wps:cNvSpPr>
                          <a:spLocks noChangeArrowheads="1"/>
                        </wps:cNvSpPr>
                        <wps:spPr bwMode="auto">
                          <a:xfrm>
                            <a:off x="0" y="1137683"/>
                            <a:ext cx="466725" cy="293370"/>
                          </a:xfrm>
                          <a:prstGeom prst="rect">
                            <a:avLst/>
                          </a:prstGeom>
                          <a:noFill/>
                          <a:ln>
                            <a:noFill/>
                          </a:ln>
                          <a:extLst/>
                        </wps:spPr>
                        <wps:txbx>
                          <w:txbxContent>
                            <w:p w14:paraId="388AF5E6" w14:textId="77777777" w:rsidR="001F32CB" w:rsidRDefault="001F32CB" w:rsidP="000C0D4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5" name="Rechteck 6195"/>
                        <wps:cNvSpPr>
                          <a:spLocks noChangeArrowheads="1"/>
                        </wps:cNvSpPr>
                        <wps:spPr bwMode="auto">
                          <a:xfrm>
                            <a:off x="3710763" y="1339702"/>
                            <a:ext cx="466725" cy="293370"/>
                          </a:xfrm>
                          <a:prstGeom prst="rect">
                            <a:avLst/>
                          </a:prstGeom>
                          <a:noFill/>
                          <a:ln>
                            <a:noFill/>
                          </a:ln>
                          <a:extLst/>
                        </wps:spPr>
                        <wps:txbx>
                          <w:txbxContent>
                            <w:p w14:paraId="388AF5E7" w14:textId="77777777" w:rsidR="001F32CB" w:rsidRDefault="001F32CB" w:rsidP="000C0D4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96" o:spid="_x0000_s1245" style="width:570.05pt;height:218.15pt;mso-position-horizontal-relative:char;mso-position-vertical-relative:line" coordsize="72398,27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">
                <v:rect id="Rectangle 6986" o:spid="_x0000_s1246" style="position:absolute;left:3827;top:11376;width:293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V0UMQA&#10;AADdAAAADwAAAGRycy9kb3ducmV2LnhtbESPQYvCMBSE74L/ITzBm6YKLlpNiyiC7EFYXdjrs3k2&#10;xealNFG7/nqzsOBxmJlvmFXe2VrcqfWVYwWTcQKCuHC64lLB92k3moPwAVlj7ZgU/JKHPOv3Vphq&#10;9+Avuh9DKSKEfYoKTAhNKqUvDFn0Y9cQR+/iWoshyraUusVHhNtaTpPkQ1qsOC4YbGhjqLgeb1bB&#10;9vZjdk9n/OeBqqc+o9sspnulhoNuvQQRqAvv8H97rxXMFskE/t7EJ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1dFDEAAAA3QAAAA8AAAAAAAAAAAAAAAAAmAIAAGRycy9k&#10;b3ducmV2LnhtbFBLBQYAAAAABAAEAPUAAACJAwAAAAA=&#10;" fillcolor="#8db3e2" strokeweight="2pt">
                  <v:textbox>
                    <w:txbxContent>
                      <w:p w14:paraId="388AF5DC" w14:textId="77777777" w:rsidR="001F32CB" w:rsidRPr="00CF08B2" w:rsidRDefault="001F32CB" w:rsidP="00FF0C7D">
                        <w:pPr>
                          <w:rPr>
                            <w:sz w:val="18"/>
                            <w:szCs w:val="18"/>
                          </w:rPr>
                        </w:pPr>
                        <w:proofErr w:type="spellStart"/>
                        <w:proofErr w:type="gramStart"/>
                        <w:r w:rsidRPr="00CF08B2">
                          <w:rPr>
                            <w:rFonts w:cs="Arial"/>
                            <w:b/>
                            <w:bCs/>
                            <w:sz w:val="18"/>
                            <w:szCs w:val="18"/>
                          </w:rPr>
                          <w:t>asram:</w:t>
                        </w:r>
                        <w:proofErr w:type="gramEnd"/>
                        <w:r w:rsidRPr="00CF08B2">
                          <w:rPr>
                            <w:rFonts w:cs="Arial"/>
                            <w:b/>
                            <w:bCs/>
                            <w:sz w:val="18"/>
                            <w:szCs w:val="18"/>
                          </w:rPr>
                          <w:t>IncludedCIRALSupplyChainTradeLineItem</w:t>
                        </w:r>
                        <w:proofErr w:type="spellEnd"/>
                      </w:p>
                    </w:txbxContent>
                  </v:textbox>
                </v:rect>
                <v:group id="Group 7017" o:spid="_x0000_s1247" style="position:absolute;left:60073;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54q8cAAADdAAAADwAAAGRycy9kb3ducmV2LnhtbESPQWvCQBSE7wX/w/IK&#10;3ppNlJSaZhURKx5CoSqU3h7ZZxLMvg3ZbRL/fbdQ6HGYmW+YfDOZVgzUu8aygiSKQRCXVjdcKbic&#10;355eQDiPrLG1TAru5GCznj3kmGk78gcNJ1+JAGGXoYLa+y6T0pU1GXSR7YiDd7W9QR9kX0nd4xjg&#10;ppWLOH6WBhsOCzV2tKupvJ2+jYLDiON2meyH4nbd3b/O6ftnkZBS88dp+wrC0+T/w3/to1aQruI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554q8cAAADd&#10;AAAADwAAAAAAAAAAAAAAAACqAgAAZHJzL2Rvd25yZXYueG1sUEsFBgAAAAAEAAQA+gAAAJ4DAAAA&#10;AA==&#10;">
                  <v:rect id="Rectangle 7018" o:spid="_x0000_s12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wjc8UA&#10;AADdAAAADwAAAGRycy9kb3ducmV2LnhtbESPQWsCMRSE7wX/Q3hCb5rVYqurUYogLYhgbb0/Ns/d&#10;xc3LNslq2l9vCkKPw8x8wyxW0TTiQs7XlhWMhhkI4sLqmksFX5+bwRSED8gaG8uk4Ic8rJa9hwXm&#10;2l75gy6HUIoEYZ+jgiqENpfSFxUZ9EPbEifvZJ3BkKQrpXZ4TXDTyHGWPUuDNaeFCltaV1ScD51R&#10;0O4m3dvL99b9HqfdvsBttGEclXrsx9c5iEAx/Ifv7XetYDLLnuD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nCNzxQAAAN0AAAAPAAAAAAAAAAAAAAAAAJgCAABkcnMv&#10;ZG93bnJldi54bWxQSwUGAAAAAAQABAD1AAAAigMAAAAA&#10;" strokeweight="2pt"/>
                  <v:shape id="AutoShape 7019" o:spid="_x0000_s12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tr8MAAADdAAAADwAAAGRycy9kb3ducmV2LnhtbESPQWvCQBSE7wX/w/IEb3XXklaNriIF&#10;wWuseH5kn0kw+zZmN2b777uFQo/DzHzDbPfRtuJJvW8ca1jMFQji0pmGKw2Xr+PrCoQPyAZbx6Th&#10;mzzsd5OXLebGjVzQ8xwqkSDsc9RQh9DlUvqyJot+7jri5N1cbzEk2VfS9DgmuG3lm1If0mLDaaHG&#10;jj5rKu/nwWooikd1HXwcD6tbXGYXk1k1nLSeTeNhAyJQDP/hv/bJaHhfqwx+36Qn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MLa/DAAAA3QAAAA8AAAAAAAAAAAAA&#10;AAAAoQIAAGRycy9kb3ducmV2LnhtbFBLBQYAAAAABAAEAPkAAACRAwAAAAA=&#10;" strokeweight="1.25pt"/>
                  <v:shape id="AutoShape 7020" o:spid="_x0000_s12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WuscAAADdAAAADwAAAGRycy9kb3ducmV2LnhtbESPQWvCQBSE70L/w/IKvelGQbHRVaS2&#10;0EMVYvXg7Zl9TYLZtyG7Jqm/3hUEj8PMN8PMl50pRUO1KywrGA4iEMSp1QVnCva/X/0pCOeRNZaW&#10;ScE/OVguXnpzjLVtOaFm5zMRStjFqCD3voqldGlOBt3AVsTB+7O1QR9knUldYxvKTSlHUTSRBgsO&#10;CzlW9JFTet5djILxpT0dJ0NOVpvP9SG5Nun2fPhR6u21W81AeOr8M/ygv3Xg3qMx3N+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ula6xwAAAN0AAAAPAAAAAAAA&#10;AAAAAAAAAKECAABkcnMvZG93bnJldi54bWxQSwUGAAAAAAQABAD5AAAAlQMAAAAA&#10;" strokeweight="1.25pt"/>
                </v:group>
                <v:group id="Group 7021" o:spid="_x0000_s1251" style="position:absolute;left:63689;top:65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V+qMUAAADdAAAADwAAAGRycy9kb3ducmV2LnhtbESPQYvCMBSE7wv+h/AE&#10;b2taRVmrUURW8SALq4J4ezTPtti8lCbb1n9vBGGPw8x8wyxWnSlFQ7UrLCuIhxEI4tTqgjMF59P2&#10;8wuE88gaS8uk4EEOVsvexwITbVv+peboMxEg7BJUkHtfJVK6NCeDbmgr4uDdbG3QB1lnUtfYBrgp&#10;5SiKptJgwWEhx4o2OaX3459RsGuxXY/j7+Zwv20e19Pk53KISalBv1vPQXjq/H/43d5rBZNZNIX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lfqjFAAAA3QAA&#10;AA8AAAAAAAAAAAAAAAAAqgIAAGRycy9kb3ducmV2LnhtbFBLBQYAAAAABAAEAPoAAACcAwAAAAA=&#10;">
                  <v:rect id="Rectangle 7022" o:spid="_x0000_s125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clcMUA&#10;AADdAAAADwAAAGRycy9kb3ducmV2LnhtbESP3WoCMRSE7wu+QzhC72pWwaqrUaRQWhCh/t0fNsfd&#10;xc3JNslq2qdvhIKXw8x8wyxW0TTiSs7XlhUMBxkI4sLqmksFx8P7yxSED8gaG8uk4Ic8rJa9pwXm&#10;2t54R9d9KEWCsM9RQRVCm0vpi4oM+oFtiZN3ts5gSNKVUju8Jbhp5CjLXqXBmtNChS29VVRc9p1R&#10;0G7H3cfke+N+T9Puq8BNtGEUlXrux/UcRKAYHuH/9qdWMJ5lE7i/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yVwxQAAAN0AAAAPAAAAAAAAAAAAAAAAAJgCAABkcnMv&#10;ZG93bnJldi54bWxQSwUGAAAAAAQABAD1AAAAigMAAAAA&#10;" strokeweight="2pt"/>
                  <v:shape id="AutoShape 7023" o:spid="_x0000_s125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Enqr8AAADdAAAADwAAAGRycy9kb3ducmV2LnhtbERPy4rCMBTdC/5DuMLsNFF8TccoMjDg&#10;tiquL821LTY3tUlt5u8niwGXh/PeHaJtxIs6XzvWMJ8pEMSFMzWXGq6Xn+kWhA/IBhvHpOGXPBz2&#10;49EOM+MGzul1DqVIIewz1FCF0GZS+qIii37mWuLE3V1nMSTYldJ0OKRw28iFUmtpsebUUGFL3xUV&#10;j3NvNeT5s7z1Pg7H7T1ulleztKo/af0xiccvEIFieIv/3SejYfWp0tz0Jj0Buf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8Enqr8AAADdAAAADwAAAAAAAAAAAAAAAACh&#10;AgAAZHJzL2Rvd25yZXYueG1sUEsFBgAAAAAEAAQA+QAAAI0DAAAAAA==&#10;" strokeweight="1.25pt"/>
                  <v:shape id="AutoShape 7024" o:spid="_x0000_s125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dcv8cAAADdAAAADwAAAGRycy9kb3ducmV2LnhtbESPQWvCQBSE70L/w/IK3nSjUNHUVaS1&#10;4EGF2Hro7TX7mgSzb0N2TaK/3hUEj8PMN8PMl50pRUO1KywrGA0jEMSp1QVnCn6+vwZTEM4jaywt&#10;k4ILOVguXnpzjLVtOaHm4DMRStjFqCD3voqldGlOBt3QVsTB+7e1QR9knUldYxvKTSnHUTSRBgsO&#10;CzlW9JFTejqcjYK3c/v3OxlxstqtP4/JtUn3p+NWqf5rt3oH4anzz/CD3ujAzaIZ3N+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91y/xwAAAN0AAAAPAAAAAAAA&#10;AAAAAAAAAKECAABkcnMvZG93bnJldi54bWxQSwUGAAAAAAQABAD5AAAAlQMAAAAA&#10;" strokeweight="1.25pt"/>
                </v:group>
                <v:group id="Group 7025" o:spid="_x0000_s1255" style="position:absolute;left:66240;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VmsMAAADdAAAADwAAAGRycy9kb3ducmV2LnhtbERPTYvCMBC9C/sfwix4&#10;07S7KG7XKCKueBDBuiDehmZsi82kNLGt/94cBI+P9z1f9qYSLTWutKwgHkcgiDOrS84V/J/+RjMQ&#10;ziNrrCyTggc5WC4+BnNMtO34SG3qcxFC2CWooPC+TqR0WUEG3djWxIG72sagD7DJpW6wC+Gmkl9R&#10;NJUGSw4NBda0Lii7pXejYNtht/qON+3+dl0/LqfJ4byPSanhZ7/6BeGp92/xy73TCiY/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2dWawwAAAN0AAAAP&#10;AAAAAAAAAAAAAAAAAKoCAABkcnMvZG93bnJldi54bWxQSwUGAAAAAAQABAD6AAAAmgMAAAAA&#10;">
                  <v:rect id="Rectangle 7026" o:spid="_x0000_s125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uOQsUA&#10;AADdAAAADwAAAGRycy9kb3ducmV2LnhtbESPQWsCMRSE74L/ITyhN82uoLVbo4ggLUjB2vb+2Lzu&#10;Lt28rElWU399IxQ8DjPzDbNcR9OKMznfWFaQTzIQxKXVDVcKPj924wUIH5A1tpZJwS95WK+GgyUW&#10;2l74nc7HUIkEYV+ggjqErpDSlzUZ9BPbESfv2zqDIUlXSe3wkuCmldMsm0uDDaeFGjva1lT+HHuj&#10;oHub9S+Pp727fi36Q4n7aMM0KvUwiptnEIFiuIf/269awewpz+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245CxQAAAN0AAAAPAAAAAAAAAAAAAAAAAJgCAABkcnMv&#10;ZG93bnJldi54bWxQSwUGAAAAAAQABAD1AAAAigMAAAAA&#10;" strokeweight="2pt"/>
                  <v:shape id="AutoShape 7027" o:spid="_x0000_s125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GncIAAADdAAAADwAAAGRycy9kb3ducmV2LnhtbESPT4vCMBTE74LfITzBm6aK659qFBEE&#10;r1Xx/GiebbF5qU1qs99+s7Cwx2FmfsPsDsHU4kOtqywrmE0TEMS51RUXCu6382QNwnlkjbVlUvBN&#10;Dg774WCHqbY9Z/S5+kJECLsUFZTeN6mULi/JoJvahjh6T9sa9FG2hdQt9hFuajlPkqU0WHFcKLGh&#10;U0n569oZBVn2Lh6dC/1x/QyrxV0vTNJdlBqPwnELwlPw/+G/9kUr+NrM5vD7Jj4Buf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GncIAAADdAAAADwAAAAAAAAAAAAAA&#10;AAChAgAAZHJzL2Rvd25yZXYueG1sUEsFBgAAAAAEAAQA+QAAAJADAAAAAA==&#10;" strokeweight="1.25pt"/>
                  <v:shape id="AutoShape 7028" o:spid="_x0000_s125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9iMgAAADdAAAADwAAAGRycy9kb3ducmV2LnhtbESPT2vCQBTE74LfYXlCb7pJS8VGV5H+&#10;gR60EK0Hb6/Z1ySYfRuya5L66V1B6HGY+c0wi1VvKtFS40rLCuJJBII4s7rkXMH3/mM8A+E8ssbK&#10;Min4Iwer5XCwwETbjlNqdz4XoYRdggoK7+tESpcVZNBNbE0cvF/bGPRBNrnUDXah3FTyMYqm0mDJ&#10;YaHAml4Lyk67s1HwfO5+jtOY0/X2/e2QXtrs63TYKPUw6tdzEJ56/x++0586cC/xE9zeh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sb9iMgAAADdAAAADwAAAAAA&#10;AAAAAAAAAAChAgAAZHJzL2Rvd25yZXYueG1sUEsFBgAAAAAEAAQA+QAAAJYDAAAAAA==&#10;" strokeweight="1.25pt"/>
                </v:group>
                <v:rect id="Rectangle 6985" o:spid="_x0000_s1259" style="position:absolute;left:38702;top:1382;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IjxsYA&#10;AADdAAAADwAAAGRycy9kb3ducmV2LnhtbESPT2vCQBTE7wW/w/KE3upubI0as4oUhELrwT/g9ZF9&#10;JsHs25hdNf323UKhx2FmfsPkq9424k6drx1rSEYKBHHhTM2lhuNh8zID4QOywcYxafgmD6vl4CnH&#10;zLgH7+i+D6WIEPYZaqhCaDMpfVGRRT9yLXH0zq6zGKLsSmk6fES4beRYqVRarDkuVNjSe0XFZX+z&#10;GjB9M9ft+fXr8HlLcV72ajM5Ka2fh/16ASJQH/7Df+0Po2EyT6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IjxsYAAADdAAAADwAAAAAAAAAAAAAAAACYAgAAZHJz&#10;L2Rvd25yZXYueG1sUEsFBgAAAAAEAAQA9QAAAIsDAAAAAA==&#10;" stroked="f">
                  <v:textbox>
                    <w:txbxContent>
                      <w:p w14:paraId="388AF5DD" w14:textId="77777777" w:rsidR="001F32CB" w:rsidRPr="002F612C" w:rsidRDefault="001F32CB" w:rsidP="00FF0C7D">
                        <w:pPr>
                          <w:rPr>
                            <w:rFonts w:cs="Arial"/>
                            <w:b/>
                            <w:sz w:val="24"/>
                            <w:szCs w:val="24"/>
                            <w:lang w:val="de-DE"/>
                          </w:rPr>
                        </w:pPr>
                        <w:r w:rsidRPr="002F612C">
                          <w:rPr>
                            <w:rFonts w:cs="Arial"/>
                            <w:b/>
                            <w:sz w:val="24"/>
                            <w:szCs w:val="24"/>
                            <w:lang w:val="de-DE"/>
                          </w:rPr>
                          <w:t>1</w:t>
                        </w:r>
                      </w:p>
                    </w:txbxContent>
                  </v:textbox>
                </v:rect>
                <v:group id="Group 6987" o:spid="_x0000_s1260" style="position:absolute;left:70493;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ZnMMAAADdAAAADwAAAGRycy9kb3ducmV2LnhtbERPTYvCMBC9C/sfwix4&#10;07S7KG7XKCKueBDBuiDehmZsi82kNLGt/94cBI+P9z1f9qYSLTWutKwgHkcgiDOrS84V/J/+RjMQ&#10;ziNrrCyTggc5WC4+BnNMtO34SG3qcxFC2CWooPC+TqR0WUEG3djWxIG72sagD7DJpW6wC+Gmkl9R&#10;NJUGSw4NBda0Lii7pXejYNtht/qON+3+dl0/LqfJ4byPSanhZ7/6BeGp92/xy73TCiY/c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3r9mcwwAAAN0AAAAP&#10;AAAAAAAAAAAAAAAAAKoCAABkcnMvZG93bnJldi54bWxQSwUGAAAAAAQABAD6AAAAmgMAAAAA&#10;">
                  <v:rect id="Rectangle 6988" o:spid="_x0000_s126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2CRMUA&#10;AADdAAAADwAAAGRycy9kb3ducmV2LnhtbESP3WoCMRSE7wu+QziCdzWrYKurUaRQLIjQ+nN/2Bx3&#10;Fzcna5LVtE9vCoVeDjPzDbNYRdOIGzlfW1YwGmYgiAuray4VHA/vz1MQPiBrbCyTgm/ysFr2nhaY&#10;a3vnL7rtQykShH2OCqoQ2lxKX1Rk0A9tS5y8s3UGQ5KulNrhPcFNI8dZ9iIN1pwWKmzpraLisu+M&#10;gnY36Tav1637OU27zwK30YZxVGrQj+s5iEAx/If/2h9awWQ2msHvm/Q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YJExQAAAN0AAAAPAAAAAAAAAAAAAAAAAJgCAABkcnMv&#10;ZG93bnJldi54bWxQSwUGAAAAAAQABAD1AAAAigMAAAAA&#10;" strokeweight="2pt"/>
                  <v:shape id="AutoShape 6989" o:spid="_x0000_s126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J3zMAAAADdAAAADwAAAGRycy9kb3ducmV2LnhtbERPTYvCMBC9C/6HMAt703RFXbc2FREE&#10;r1XxPDRjW2wmtUlt9t9vDgseH+872wXTihf1rrGs4GuegCAurW64UnC9HGcbEM4ja2wtk4JfcrDL&#10;p5MMU21HLuh19pWIIexSVFB736VSurImg25uO+LI3W1v0EfYV1L3OMZw08pFkqylwYZjQ40dHWoq&#10;H+fBKCiKZ3UbXBj3m3v4Xl710iTDSanPj7DfgvAU/Fv87z5pBaufRdwf38QnI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Cd8zAAAAA3QAAAA8AAAAAAAAAAAAAAAAA&#10;oQIAAGRycy9kb3ducmV2LnhtbFBLBQYAAAAABAAEAPkAAACOAwAAAAA=&#10;" strokeweight="1.25pt"/>
                  <v:shape id="AutoShape 6990" o:spid="_x0000_s126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QM2ccAAADdAAAADwAAAGRycy9kb3ducmV2LnhtbESPQWvCQBSE7wX/w/IEb3UTodJGVxG1&#10;4EELsfXQ2zP7TILZtyG7JtFf3y0UehxmvhlmvuxNJVpqXGlZQTyOQBBnVpecK/j6fH9+BeE8ssbK&#10;Mim4k4PlYvA0x0TbjlNqjz4XoYRdggoK7+tESpcVZNCNbU0cvIttDPogm1zqBrtQbio5iaKpNFhy&#10;WCiwpnVB2fV4Mwpebt35expzujpsN6f00WYf19NeqdGwX81AeOr9f/iP3unAvU1i+H0TnoB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NAzZxwAAAN0AAAAPAAAAAAAA&#10;AAAAAAAAAKECAABkcnMvZG93bnJldi54bWxQSwUGAAAAAAQABAD5AAAAlQMAAAAA&#10;" strokeweight="1.25pt"/>
                </v:group>
                <v:group id="Group 6991" o:spid="_x0000_s1264" style="position:absolute;left:68473;top:234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ky8YAAADdAAAADwAAAGRycy9kb3ducmV2LnhtbESPQWvCQBSE7wX/w/IE&#10;b3WTiKVGVxGx4kGEqiDeHtlnEsy+DdltEv99tyD0OMzMN8xi1ZtKtNS40rKCeByBIM6sLjlXcDl/&#10;vX+CcB5ZY2WZFDzJwWo5eFtgqm3H39SefC4ChF2KCgrv61RKlxVk0I1tTRy8u20M+iCbXOoGuwA3&#10;lUyi6EMaLDksFFjTpqDscfoxCnYddutJvG0Pj/vmeTtPj9dDTEqNhv16DsJT7//Dr/ZeK5jOkg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yTLxgAAAN0A&#10;AAAPAAAAAAAAAAAAAAAAAKoCAABkcnMvZG93bnJldi54bWxQSwUGAAAAAAQABAD6AAAAnQMAAAAA&#10;">
                  <v:rect id="Rectangle 6992" o:spid="_x0000_s126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E8YA&#10;AADdAAAADwAAAGRycy9kb3ducmV2LnhtbESPQWsCMRSE7wX/Q3hCbzXrFqvdGkUEaUEEte39sXnd&#10;Xdy8rElW0/56Uyj0OMzMN8x8GU0rLuR8Y1nBeJSBIC6tbrhS8PG+eZiB8AFZY2uZFHyTh+VicDfH&#10;QtsrH+hyDJVIEPYFKqhD6AopfVmTQT+yHXHyvqwzGJJ0ldQOrwluWpln2ZM02HBaqLGjdU3l6dgb&#10;Bd1u0r9Oz1v38znr9yVuow15VOp+GFcvIALF8B/+a79pBZPn/BF+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l/E8YAAADdAAAADwAAAAAAAAAAAAAAAACYAgAAZHJz&#10;L2Rvd25yZXYueG1sUEsFBgAAAAAEAAQA9QAAAIsDAAAAAA==&#10;" strokeweight="2pt"/>
                  <v:shape id="AutoShape 6993" o:spid="_x0000_s126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lxz8MAAADdAAAADwAAAGRycy9kb3ducmV2LnhtbESPT4vCMBTE78J+h/AW9qapUv9s1ygi&#10;LHitiudH82yLzUttUhu/vREW9jjMzG+Y9TaYRjyoc7VlBdNJAoK4sLrmUsH59DtegXAeWWNjmRQ8&#10;ycF28zFaY6btwDk9jr4UEcIuQwWV920mpSsqMugmtiWO3tV2Bn2UXSl1h0OEm0bOkmQhDdYcFyps&#10;aV9RcTv2RkGe38tL78KwW13DMj3r1CT9Qamvz7D7AeEp+P/wX/ugFcy/Zym838Qn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5cc/DAAAA3QAAAA8AAAAAAAAAAAAA&#10;AAAAoQIAAGRycy9kb3ducmV2LnhtbFBLBQYAAAAABAAEAPkAAACRAwAAAAA=&#10;" strokeweight="1.25pt"/>
                  <v:shape id="AutoShape 6994" o:spid="_x0000_s126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8K2scAAADdAAAADwAAAGRycy9kb3ducmV2LnhtbESPT2vCQBTE7wW/w/KE3upGQbHRVcQ/&#10;0EMVYuvB22v2NQlm34bsmqR+elcQehxmfjPMfNmZUjRUu8KyguEgAkGcWl1wpuD7a/c2BeE8ssbS&#10;Min4IwfLRe9ljrG2LSfUHH0mQgm7GBXk3lexlC7NyaAb2Io4eL+2NuiDrDOpa2xDuSnlKIom0mDB&#10;YSHHitY5pZfj1SgYX9uf82TIyWq/3ZySW5MeLqdPpV773WoGwlPn/8NP+kMH7n00hseb8ATk4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DwraxwAAAN0AAAAPAAAAAAAA&#10;AAAAAAAAAKECAABkcnMvZG93bnJldi54bWxQSwUGAAAAAAQABAD5AAAAlQMAAAAA&#10;" strokeweight="1.25pt"/>
                </v:group>
                <v:rect id="Rectangle 6997" o:spid="_x0000_s1268" style="position:absolute;left:41041;top:22541;width:274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RhcYA&#10;AADdAAAADwAAAGRycy9kb3ducmV2LnhtbESPQWsCMRCF7wX/QxihF9HsitV2axSxFEtP3W3pedhM&#10;d5duJkuSavz3RhB6fLx535u33kbTiyM531lWkM8yEMS11R03Cr4+X6ePIHxA1thbJgVn8rDdjO7W&#10;WGh74pKOVWhEgrAvUEEbwlBI6euWDPqZHYiT92OdwZCka6R2eEpw08t5li2lwY5TQ4sD7Vuqf6s/&#10;k97IY/ldHSZn+25fyi7XbvERV0rdj+PuGUSgGP6Pb+k3reDhab6C65qEAL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TRhcYAAADdAAAADwAAAAAAAAAAAAAAAACYAgAAZHJz&#10;L2Rvd25yZXYueG1sUEsFBgAAAAAEAAQA9QAAAIsDAAAAAA==&#10;" filled="f" fillcolor="#8db3e2" strokeweight="2pt">
                  <v:textbox>
                    <w:txbxContent>
                      <w:p w14:paraId="388AF5DE"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SpecifiedCIRALSupplyChainTradeDelivery</w:t>
                        </w:r>
                        <w:proofErr w:type="spellEnd"/>
                      </w:p>
                    </w:txbxContent>
                  </v:textbox>
                </v:rect>
                <v:shape id="AutoShape 6998" o:spid="_x0000_s1269" type="#_x0000_t32" style="position:absolute;left:37107;top:24561;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nWqcIAAADdAAAADwAAAGRycy9kb3ducmV2LnhtbERPy4rCMBTdC/MP4Q6403TEZzXKMCCK&#10;oOID3V6aa1umuSlNrPXvzUJweTjv2aIxhaipcrllBT/dCARxYnXOqYLzadkZg3AeWWNhmRQ8ycFi&#10;/tWaYaztgw9UH30qQgi7GBVk3pexlC7JyKDr2pI4cDdbGfQBVqnUFT5CuClkL4qG0mDOoSHDkv4y&#10;Sv6Pd6Og3l92o2VZr/Y+vfQPm/7kimarVPu7+Z2C8NT4j/jtXmsFg0kvzA1vwhO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9nWqcIAAADdAAAADwAAAAAAAAAAAAAA&#10;AAChAgAAZHJzL2Rvd25yZXYueG1sUEsFBgAAAAAEAAQA+QAAAJADAAAAAA==&#10;" strokeweight="2pt"/>
                <v:shape id="AutoShape 6999" o:spid="_x0000_s1270" type="#_x0000_t32" style="position:absolute;left:37213;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VzMsYAAADdAAAADwAAAGRycy9kb3ducmV2LnhtbESPQWvCQBSE70L/w/IEb7pRbGuim1AK&#10;0lKoEhW9PrLPJDT7NmTXmP77bqHQ4zAz3zCbbDCN6KlztWUF81kEgriwuuZSwem4na5AOI+ssbFM&#10;Cr7JQZY+jDaYaHvnnPqDL0WAsEtQQeV9m0jpiooMupltiYN3tZ1BH2RXSt3hPcBNIxdR9CQN1hwW&#10;KmzptaLi63AzCvr9efe8bfu3vS/Py/xjGV/QfCo1GQ8vaxCeBv8f/mu/awWP8SKG3zfhCcj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VczLGAAAA3QAAAA8AAAAAAAAA&#10;AAAAAAAAoQIAAGRycy9kb3ducmV2LnhtbFBLBQYAAAAABAAEAPkAAACUAwAAAAA=&#10;" strokeweight="2pt"/>
                <v:rect id="Rectangle 7000" o:spid="_x0000_s1271" style="position:absolute;left:33279;top:12440;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3ucMA&#10;AADdAAAADwAAAGRycy9kb3ducmV2LnhtbERPXWvCMBR9F/wP4Qq+zVTFzXVGkYE4kMHWbe+X5toW&#10;m5suSTXz15uHgY+H873aRNOKMznfWFYwnWQgiEurG64UfH/tHpYgfEDW2FomBX/kYbMeDlaYa3vh&#10;TzoXoRIphH2OCuoQulxKX9Zk0E9sR5y4o3UGQ4KuktrhJYWbVs6y7FEabDg11NjRa03lqeiNgu59&#10;0e+ffg/u+rPsP0o8RBtmUanxKG5fQASK4S7+d79pBYvnedqf3qQn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J3ucMAAADdAAAADwAAAAAAAAAAAAAAAACYAgAAZHJzL2Rv&#10;d25yZXYueG1sUEsFBgAAAAAEAAQA9QAAAIgDAAAAAA==&#10;" strokeweight="2pt"/>
                <v:rect id="Rectangle 7001" o:spid="_x0000_s1272" style="position:absolute;left:41041;top:5635;width:225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6t8cA&#10;AADdAAAADwAAAGRycy9kb3ducmV2LnhtbESPzU7DMBCE70i8g7VIvSDqpD9QQt2qAlVUPZGAel7F&#10;SxIRryPbbd23x5WQOI5m55ud5TqaXpzI+c6ygnycgSCure64UfD1uX1YgPABWWNvmRRcyMN6dXuz&#10;xELbM5d0qkIjEoR9gQraEIZCSl+3ZNCP7UCcvG/rDIYkXSO1w3OCm15OsuxRGuw4NbQ40GtL9U91&#10;NOmNPJaH6v3+Yvf2rexy7WYf8Ump0V3cvIAIFMP/8V96pxXMn6c5XNckB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IerfHAAAA3QAAAA8AAAAAAAAAAAAAAAAAmAIAAGRy&#10;cy9kb3ducmV2LnhtbFBLBQYAAAAABAAEAPUAAACMAwAAAAA=&#10;" filled="f" fillcolor="#8db3e2" strokeweight="2pt">
                  <v:textbox>
                    <w:txbxContent>
                      <w:p w14:paraId="388AF5DF" w14:textId="77777777" w:rsidR="001F32CB" w:rsidRPr="00FF0C7D" w:rsidRDefault="001F32CB" w:rsidP="00FF0C7D">
                        <w:proofErr w:type="spellStart"/>
                        <w:proofErr w:type="gramStart"/>
                        <w:r w:rsidRPr="00FF0C7D">
                          <w:rPr>
                            <w:rFonts w:cs="Arial"/>
                            <w:bCs/>
                            <w:szCs w:val="20"/>
                          </w:rPr>
                          <w:t>asram:</w:t>
                        </w:r>
                        <w:proofErr w:type="gramEnd"/>
                        <w:r w:rsidRPr="00CF08B2">
                          <w:rPr>
                            <w:rFonts w:cs="Arial"/>
                            <w:bCs/>
                            <w:sz w:val="18"/>
                            <w:szCs w:val="18"/>
                          </w:rPr>
                          <w:t>ReferencedCILogisticsPackage</w:t>
                        </w:r>
                        <w:proofErr w:type="spellEnd"/>
                      </w:p>
                    </w:txbxContent>
                  </v:textbox>
                </v:rect>
                <v:shape id="AutoShape 7002" o:spid="_x0000_s1273" type="#_x0000_t32" style="position:absolute;left:33173;top:1329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3nsYAAADdAAAADwAAAGRycy9kb3ducmV2LnhtbESPQWvCQBSE74L/YXlCb7rRatukriKC&#10;tAgqpsVeH9nXJJh9G7LbmP57VxA8DjPzDTNfdqYSLTWutKxgPIpAEGdWl5wr+P7aDN9AOI+ssbJM&#10;Cv7JwXLR780x0fbCR2pTn4sAYZeggsL7OpHSZQUZdCNbEwfv1zYGfZBNLnWDlwA3lZxE0Ys0WHJY&#10;KLCmdUHZOf0zCtrDaf+6qduPg89P0+N2Gv+g2Sn1NOhW7yA8df4Rvrc/tYJZ/DyB25vw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od57GAAAA3QAAAA8AAAAAAAAA&#10;AAAAAAAAoQIAAGRycy9kb3ducmV2LnhtbFBLBQYAAAAABAAEAPkAAACUAwAAAAA=&#10;" strokeweight="2pt"/>
                <v:rect id="Rectangle 7003" o:spid="_x0000_s1274" style="position:absolute;left:41041;width:251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BW8cA&#10;AADdAAAADwAAAGRycy9kb3ducmV2LnhtbESPzWrDMBCE74W+g9hCLqGRnTT9caKEklJSeord0vNi&#10;bWxTa2UkJVHePioEehxm55ud5TqaXhzJ+c6ygnySgSCure64UfD99X7/DMIHZI29ZVJwJg/r1e3N&#10;EgttT1zSsQqNSBD2BSpoQxgKKX3dkkE/sQNx8vbWGQxJukZqh6cEN72cZtmjNNhxamhxoE1L9W91&#10;MOmNPJY/1XZ8tp/2rexy7R528Ump0V18XYAIFMP/8TX9oRXMX2Yz+FuTEC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WQVvHAAAA3QAAAA8AAAAAAAAAAAAAAAAAmAIAAGRy&#10;cy9kb3ducmV2LnhtbFBLBQYAAAAABAAEAPUAAACMAwAAAAA=&#10;" filled="f" fillcolor="#8db3e2" strokeweight="2pt">
                  <v:textbox>
                    <w:txbxContent>
                      <w:p w14:paraId="388AF5E0"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AssociatedCIDocumentLineDocument</w:t>
                        </w:r>
                        <w:proofErr w:type="spellEnd"/>
                      </w:p>
                    </w:txbxContent>
                  </v:textbox>
                </v:rect>
                <v:rect id="Rectangle 7004" o:spid="_x0000_s1275" style="position:absolute;left:41041;top:11376;width:188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L8cA&#10;AADdAAAADwAAAGRycy9kb3ducmV2LnhtbESPzWrDMBCE74G+g9hCLqWRnSb9caKEkhJaeord0vNi&#10;bWxTa2UkJVHePioUchxm55ud5TqaXhzJ+c6ygnySgSCure64UfD9tb1/BuEDssbeMik4k4f16ma0&#10;xELbE5d0rEIjEoR9gQraEIZCSl+3ZNBP7ECcvL11BkOSrpHa4SnBTS+nWfYoDXacGlocaNNS/Vsd&#10;THojj+VP9X53tp/2rexy7Wa7+KTU+Da+LkAEiuF6/J/+0ArmLw8z+FuTEC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2S/HAAAA3QAAAA8AAAAAAAAAAAAAAAAAmAIAAGRy&#10;cy9kb3ducmV2LnhtbFBLBQYAAAAABAAEAPUAAACMAwAAAAA=&#10;" filled="f" fillcolor="#8db3e2" strokeweight="2pt">
                  <v:textbox>
                    <w:txbxContent>
                      <w:p w14:paraId="388AF5E1"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SpecifiedCITradeProduct</w:t>
                        </w:r>
                        <w:proofErr w:type="spellEnd"/>
                      </w:p>
                    </w:txbxContent>
                  </v:textbox>
                </v:rect>
                <v:shape id="AutoShape 7005" o:spid="_x0000_s1276" type="#_x0000_t32" style="position:absolute;left:37213;top:1382;width:45;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vOnMQAAADdAAAADwAAAGRycy9kb3ducmV2LnhtbESP3WoCMRSE74W+QzgF7zTb+oPdGqUU&#10;RBFE3BZ6e9gcd5cmJ8smanx7IwheDjPzDTNfRmvEmTrfOFbwNsxAEJdON1wp+P1ZDWYgfEDWaByT&#10;git5WC5eenPMtbvwgc5FqESCsM9RQR1Cm0vpy5os+qFriZN3dJ3FkGRXSd3hJcGtke9ZNpUWG04L&#10;Nbb0XVP5X5ysgv1obcYRtYnF33GG18NuK61Wqv8avz5BBIrhGX60N1rB5GM0gfub9AT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86cxAAAAN0AAAAPAAAAAAAAAAAA&#10;AAAAAKECAABkcnMvZG93bnJldi54bWxQSwUGAAAAAAQABAD5AAAAkgMAAAAA&#10;" strokeweight="2pt"/>
                <v:shape id="AutoShape 7006" o:spid="_x0000_s1277" type="#_x0000_t32" style="position:absolute;left:37213;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xnccAAADdAAAADwAAAGRycy9kb3ducmV2LnhtbESPQWvCQBSE7wX/w/KE3upGq9akriIF&#10;aRHaYBS9PrKvSTD7NmS3Mf33XUHocZiZb5jluje16Kh1lWUF41EEgji3uuJCwfGwfVqAcB5ZY22Z&#10;FPySg/Vq8LDERNsr76nLfCEChF2CCkrvm0RKl5dk0I1sQxy8b9sa9EG2hdQtXgPc1HISRXNpsOKw&#10;UGJDbyXll+zHKOjS09fLtuneU1+cpvvdND6j+VTqcdhvXkF46v1/+N7+0Apm8fMc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03GdxwAAAN0AAAAPAAAAAAAA&#10;AAAAAAAAAKECAABkcnMvZG93bnJldi54bWxQSwUGAAAAAAQABAD5AAAAlQMAAAAA&#10;" strokeweight="2pt"/>
                <v:rect id="Rectangle 7007" o:spid="_x0000_s1278" style="position:absolute;left:41254;top:16799;width:2928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HWMcA&#10;AADdAAAADwAAAGRycy9kb3ducmV2LnhtbESPQUsDMRCF70L/Q5iCF2mza22r26ZFlKJ46m6L52Ez&#10;7i7dTJYktum/N4Lg8fHmfW/eehtNL87kfGdZQT7NQBDXVnfcKDgedpNHED4ga+wtk4IredhuRjdr&#10;LLS9cEnnKjQiQdgXqKANYSik9HVLBv3UDsTJ+7LOYEjSNVI7vCS46eV9li2kwY5TQ4sDvbRUn6pv&#10;k97IY/lZvd1d7Yd9Lbtcu4d9XCp1O47PKxCBYvg//ku/awXzp9kSftckB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tR1jHAAAA3QAAAA8AAAAAAAAAAAAAAAAAmAIAAGRy&#10;cy9kb3ducmV2LnhtbFBLBQYAAAAABAAEAPUAAACMAwAAAAA=&#10;" filled="f" fillcolor="#8db3e2" strokeweight="2pt">
                  <v:textbox>
                    <w:txbxContent>
                      <w:p w14:paraId="388AF5E2" w14:textId="77777777" w:rsidR="001F32CB" w:rsidRPr="00CF08B2" w:rsidRDefault="001F32CB" w:rsidP="00FF0C7D">
                        <w:pPr>
                          <w:rPr>
                            <w:sz w:val="18"/>
                            <w:szCs w:val="18"/>
                          </w:rPr>
                        </w:pPr>
                        <w:proofErr w:type="spellStart"/>
                        <w:proofErr w:type="gramStart"/>
                        <w:r w:rsidRPr="00CF08B2">
                          <w:rPr>
                            <w:rFonts w:cs="Arial"/>
                            <w:bCs/>
                            <w:sz w:val="18"/>
                            <w:szCs w:val="18"/>
                          </w:rPr>
                          <w:t>asram:</w:t>
                        </w:r>
                        <w:proofErr w:type="gramEnd"/>
                        <w:r w:rsidRPr="00CF08B2">
                          <w:rPr>
                            <w:rFonts w:cs="Arial"/>
                            <w:bCs/>
                            <w:sz w:val="18"/>
                            <w:szCs w:val="18"/>
                          </w:rPr>
                          <w:t>SpecifiedCIRALSupplyChainTradeAgreement</w:t>
                        </w:r>
                        <w:proofErr w:type="spellEnd"/>
                      </w:p>
                    </w:txbxContent>
                  </v:textbox>
                </v:rect>
                <v:shape id="AutoShape 7008" o:spid="_x0000_s1279" type="#_x0000_t32" style="position:absolute;left:37213;top:1850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BAdMQAAADdAAAADwAAAGRycy9kb3ducmV2LnhtbERPTWvCQBC9C/0Pywi96cY2ak2zkVKQ&#10;FkFFK3odstMkNDsbstsk/ffdg+Dx8b7T9WBq0VHrKssKZtMIBHFudcWFgvPXZvICwnlkjbVlUvBH&#10;DtbZwyjFRNuej9SdfCFCCLsEFZTeN4mULi/JoJvahjhw37Y16ANsC6lb7EO4qeVTFC2kwYpDQ4kN&#10;vZeU/5x+jYLucNkvN033cfDFJT5u49UVzU6px/Hw9grC0+Dv4pv7UyuYr57D3PAmPAGZ/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EB0xAAAAN0AAAAPAAAAAAAAAAAA&#10;AAAAAKECAABkcnMvZG93bnJldi54bWxQSwUGAAAAAAQABAD5AAAAkgMAAAAA&#10;" strokeweight="2pt"/>
                <v:shape id="AutoShape 7009" o:spid="_x0000_s1280" type="#_x0000_t32" style="position:absolute;left:37213;top:733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zl78cAAADdAAAADwAAAGRycy9kb3ducmV2LnhtbESP3WrCQBSE7wu+w3IE7+qm/rQmzSoi&#10;SItgRSvp7SF7mgSzZ0N2G9O3d4VCL4eZ+YZJV72pRUetqywreBpHIIhzqysuFJw/t48LEM4ja6wt&#10;k4JfcrBaDh5STLS98pG6ky9EgLBLUEHpfZNI6fKSDLqxbYiD921bgz7ItpC6xWuAm1pOouhZGqw4&#10;LJTY0Kak/HL6MQq6Q/bxsm26t4MvstlxN4u/0OyVGg379SsIT73/D/+137WCeTyN4f4mPA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TOXvxwAAAN0AAAAPAAAAAAAA&#10;AAAAAAAAAKECAABkcnMvZG93bnJldi54bWxQSwUGAAAAAAQABAD5AAAAlQMAAAAA&#10;" strokeweight="2pt"/>
                <v:shape id="AutoShape 7010" o:spid="_x0000_s1281" type="#_x0000_t32" style="position:absolute;left:34662;top:13290;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D8QAAADdAAAADwAAAGRycy9kb3ducmV2LnhtbERPW2vCMBR+F/YfwhnsbaaTzktnFBFk&#10;Q9BSN9zroTlri81JaLLa/XvzMPDx47sv14NpRU+dbywreBknIIhLqxuuFHx97p7nIHxA1thaJgV/&#10;5GG9ehgtMdP2ygX1p1CJGMI+QwV1CC6T0pc1GfRj64gj92M7gyHCrpK6w2sMN62cJMlUGmw4NtTo&#10;aFtTeTn9GgV9fj7Odq5/z0N1Tot9uvhGc1Dq6XHYvIEINIS7+N/9oRW8LtK4P76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cD8PxAAAAN0AAAAPAAAAAAAAAAAA&#10;AAAAAKECAABkcnMvZG93bnJldi54bWxQSwUGAAAAAAQABAD5AAAAkgMAAAAA&#10;" strokeweight="2pt"/>
                <v:rect id="Rechteck 6173" o:spid="_x0000_s1282" style="position:absolute;left:37320;top:7442;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cUsYA&#10;AADdAAAADwAAAGRycy9kb3ducmV2LnhtbESPQWvCQBSE7wX/w/KEXkrdqGB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QcUsYAAADdAAAADwAAAAAAAAAAAAAAAACYAgAAZHJz&#10;L2Rvd25yZXYueG1sUEsFBgAAAAAEAAQA9QAAAIsDAAAAAA==&#10;" filled="f" stroked="f">
                  <v:textbox>
                    <w:txbxContent>
                      <w:p w14:paraId="388AF5E3" w14:textId="77777777" w:rsidR="001F32CB" w:rsidRDefault="001F32CB" w:rsidP="007908FF">
                        <w:pPr>
                          <w:rPr>
                            <w:rFonts w:cs="Arial"/>
                            <w:b/>
                            <w:sz w:val="24"/>
                            <w:szCs w:val="24"/>
                            <w:lang w:val="de-DE"/>
                          </w:rPr>
                        </w:pPr>
                        <w:r>
                          <w:rPr>
                            <w:rFonts w:cs="Arial"/>
                            <w:b/>
                            <w:sz w:val="24"/>
                            <w:szCs w:val="24"/>
                            <w:lang w:val="de-DE"/>
                          </w:rPr>
                          <w:t>0..*</w:t>
                        </w:r>
                      </w:p>
                    </w:txbxContent>
                  </v:textbox>
                </v:rect>
                <v:rect id="Rechteck 6176" o:spid="_x0000_s1283" style="position:absolute;left:38489;top:18606;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ysYA&#10;AADdAAAADwAAAGRycy9kb3ducmV2LnhtbESPT2vCQBTE7wW/w/IEL0U3ekgluooI0lAK0vjn/Mg+&#10;k2D2bcxuk/TbdwsFj8PM/IZZbwdTi45aV1lWMJ9FIIhzqysuFJxPh+kShPPIGmvLpOCHHGw3o5c1&#10;Jtr2/EVd5gsRIOwSVFB63yRSurwkg25mG+Lg3Wxr0AfZFlK32Ae4qeUiimJpsOKwUGJD+5Lye/Zt&#10;FPT5sbuePt/l8fWaWn6kj312+VBqMh52KxCeBv8M/7dTrSCev8X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O/ysYAAADdAAAADwAAAAAAAAAAAAAAAACYAgAAZHJz&#10;L2Rvd25yZXYueG1sUEsFBgAAAAAEAAQA9QAAAIsDAAAAAA==&#10;" filled="f" stroked="f">
                  <v:textbox>
                    <w:txbxContent>
                      <w:p w14:paraId="388AF5E4" w14:textId="77777777" w:rsidR="001F32CB" w:rsidRDefault="001F32CB" w:rsidP="007908FF">
                        <w:pPr>
                          <w:rPr>
                            <w:rFonts w:cs="Arial"/>
                            <w:b/>
                            <w:color w:val="C00000"/>
                            <w:sz w:val="24"/>
                            <w:szCs w:val="24"/>
                            <w:lang w:val="de-DE"/>
                          </w:rPr>
                        </w:pPr>
                        <w:r>
                          <w:rPr>
                            <w:rFonts w:cs="Arial"/>
                            <w:b/>
                            <w:color w:val="C00000"/>
                            <w:sz w:val="24"/>
                            <w:szCs w:val="24"/>
                            <w:lang w:val="de-DE"/>
                          </w:rPr>
                          <w:t>1</w:t>
                        </w:r>
                      </w:p>
                    </w:txbxContent>
                  </v:textbox>
                </v:rect>
                <v:rect id="Rechteck 6177" o:spid="_x0000_s1284" style="position:absolute;left:38277;top:24773;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aUcYA&#10;AADdAAAADwAAAGRycy9kb3ducmV2LnhtbESPT2vCQBTE7wW/w/KEXopu7EEluooIYigFMf45P7LP&#10;JJh9G7PbJP323YLgcZiZ3zDLdW8q0VLjSssKJuMIBHFmdcm5gvNpN5qDcB5ZY2WZFPySg/Vq8LbE&#10;WNuOj9SmPhcBwi5GBYX3dSylywoy6Ma2Jg7ezTYGfZBNLnWDXYCbSn5G0VQaLDksFFjTtqDsnv4Y&#10;BV12aK+n7708fFwTy4/ksU0vX0q9D/vNAoSn3r/Cz3aiFUwnsx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8aUcYAAADdAAAADwAAAAAAAAAAAAAAAACYAgAAZHJz&#10;L2Rvd25yZXYueG1sUEsFBgAAAAAEAAQA9QAAAIsDAAAAAA==&#10;" filled="f" stroked="f">
                  <v:textbox>
                    <w:txbxContent>
                      <w:p w14:paraId="388AF5E5" w14:textId="77777777" w:rsidR="001F32CB" w:rsidRDefault="001F32CB" w:rsidP="004613F3">
                        <w:pPr>
                          <w:rPr>
                            <w:rFonts w:cs="Arial"/>
                            <w:b/>
                            <w:color w:val="C00000"/>
                            <w:sz w:val="24"/>
                            <w:szCs w:val="24"/>
                            <w:lang w:val="de-DE"/>
                          </w:rPr>
                        </w:pPr>
                        <w:r>
                          <w:rPr>
                            <w:rFonts w:cs="Arial"/>
                            <w:b/>
                            <w:color w:val="C00000"/>
                            <w:sz w:val="24"/>
                            <w:szCs w:val="24"/>
                            <w:lang w:val="de-DE"/>
                          </w:rPr>
                          <w:t>1</w:t>
                        </w:r>
                      </w:p>
                    </w:txbxContent>
                  </v:textbox>
                </v:rect>
                <v:rect id="Rechteck 6194" o:spid="_x0000_s1285" style="position:absolute;top:11376;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Fi3MYA&#10;AADdAAAADwAAAGRycy9kb3ducmV2LnhtbESPQWvCQBSE7wX/w/KEXkrdKCJ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Fi3MYAAADdAAAADwAAAAAAAAAAAAAAAACYAgAAZHJz&#10;L2Rvd25yZXYueG1sUEsFBgAAAAAEAAQA9QAAAIsDAAAAAA==&#10;" filled="f" stroked="f">
                  <v:textbox>
                    <w:txbxContent>
                      <w:p w14:paraId="388AF5E6" w14:textId="77777777" w:rsidR="001F32CB" w:rsidRDefault="001F32CB" w:rsidP="000C0D41">
                        <w:pPr>
                          <w:rPr>
                            <w:rFonts w:cs="Arial"/>
                            <w:b/>
                            <w:color w:val="C00000"/>
                            <w:sz w:val="24"/>
                            <w:szCs w:val="24"/>
                            <w:lang w:val="de-DE"/>
                          </w:rPr>
                        </w:pPr>
                        <w:r>
                          <w:rPr>
                            <w:rFonts w:cs="Arial"/>
                            <w:b/>
                            <w:color w:val="C00000"/>
                            <w:sz w:val="24"/>
                            <w:szCs w:val="24"/>
                            <w:lang w:val="de-DE"/>
                          </w:rPr>
                          <w:t>1..*</w:t>
                        </w:r>
                      </w:p>
                    </w:txbxContent>
                  </v:textbox>
                </v:rect>
                <v:rect id="Rechteck 6195" o:spid="_x0000_s1286" style="position:absolute;left:37107;top:13397;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3HR8YA&#10;AADdAAAADwAAAGRycy9kb3ducmV2LnhtbESPQWvCQBSE7wX/w/KEXkrdKCh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3HR8YAAADdAAAADwAAAAAAAAAAAAAAAACYAgAAZHJz&#10;L2Rvd25yZXYueG1sUEsFBgAAAAAEAAQA9QAAAIsDAAAAAA==&#10;" filled="f" stroked="f">
                  <v:textbox>
                    <w:txbxContent>
                      <w:p w14:paraId="388AF5E7" w14:textId="77777777" w:rsidR="001F32CB" w:rsidRDefault="001F32CB" w:rsidP="000C0D4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273" w14:textId="77777777" w:rsidR="008A66D9" w:rsidRDefault="008A66D9" w:rsidP="008A66D9">
      <w:pPr>
        <w:spacing w:line="240" w:lineRule="auto"/>
      </w:pPr>
    </w:p>
    <w:p w14:paraId="388AF274" w14:textId="77777777" w:rsidR="00687660" w:rsidRDefault="00687660" w:rsidP="004613F3">
      <w:pPr>
        <w:spacing w:line="240" w:lineRule="auto"/>
      </w:pPr>
    </w:p>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5A574F" w:rsidRPr="001E1B02" w14:paraId="388AF276" w14:textId="77777777" w:rsidTr="004613F3">
        <w:trPr>
          <w:cantSplit/>
          <w:trHeight w:val="329"/>
        </w:trPr>
        <w:tc>
          <w:tcPr>
            <w:tcW w:w="5000" w:type="pct"/>
            <w:shd w:val="clear" w:color="auto" w:fill="FFFFCC"/>
            <w:vAlign w:val="center"/>
          </w:tcPr>
          <w:p w14:paraId="388AF275" w14:textId="77777777" w:rsidR="005A574F" w:rsidRPr="001C5CAA" w:rsidRDefault="005A574F" w:rsidP="004613F3">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5A574F" w14:paraId="388AF278" w14:textId="77777777" w:rsidTr="004613F3">
        <w:trPr>
          <w:cantSplit/>
          <w:trHeight w:val="340"/>
        </w:trPr>
        <w:tc>
          <w:tcPr>
            <w:tcW w:w="5000" w:type="pct"/>
            <w:vAlign w:val="center"/>
          </w:tcPr>
          <w:p w14:paraId="388AF277" w14:textId="77777777" w:rsidR="005A574F" w:rsidRPr="001C5CAA" w:rsidRDefault="005A574F" w:rsidP="004613F3">
            <w:pPr>
              <w:spacing w:line="240" w:lineRule="auto"/>
            </w:pPr>
            <w:r w:rsidRPr="001C5CAA">
              <w:rPr>
                <w:rFonts w:cs="Arial"/>
                <w:b/>
                <w:bCs/>
                <w:szCs w:val="20"/>
              </w:rPr>
              <w:t>“</w:t>
            </w:r>
            <w:proofErr w:type="spellStart"/>
            <w:proofErr w:type="gramStart"/>
            <w:r w:rsidR="00074B21" w:rsidRPr="001C5CAA">
              <w:rPr>
                <w:rFonts w:cs="Arial"/>
                <w:b/>
                <w:bCs/>
                <w:szCs w:val="20"/>
              </w:rPr>
              <w:t>asram:</w:t>
            </w:r>
            <w:proofErr w:type="gramEnd"/>
            <w:r w:rsidR="00074B21" w:rsidRPr="001C5CAA">
              <w:rPr>
                <w:rFonts w:cs="Arial"/>
                <w:b/>
                <w:bCs/>
                <w:szCs w:val="20"/>
              </w:rPr>
              <w:t>IncludedCIRALSupplyChainTradeLineItem</w:t>
            </w:r>
            <w:proofErr w:type="spellEnd"/>
            <w:r w:rsidRPr="001C5CAA">
              <w:rPr>
                <w:rFonts w:cs="Arial"/>
                <w:b/>
                <w:bCs/>
                <w:szCs w:val="20"/>
              </w:rPr>
              <w:t xml:space="preserve">” </w:t>
            </w:r>
            <w:r w:rsidRPr="001C5CAA">
              <w:rPr>
                <w:rFonts w:cs="Arial"/>
                <w:bCs/>
                <w:szCs w:val="20"/>
              </w:rPr>
              <w:t xml:space="preserve">contains </w:t>
            </w:r>
            <w:r w:rsidR="001371FE" w:rsidRPr="001C5CAA">
              <w:rPr>
                <w:rFonts w:cs="Arial"/>
                <w:bCs/>
                <w:szCs w:val="20"/>
              </w:rPr>
              <w:t>message</w:t>
            </w:r>
            <w:r w:rsidRPr="001C5CAA">
              <w:rPr>
                <w:rFonts w:cs="Arial"/>
                <w:bCs/>
                <w:szCs w:val="20"/>
              </w:rPr>
              <w:t xml:space="preserve"> information about the material data.</w:t>
            </w:r>
          </w:p>
        </w:tc>
      </w:tr>
    </w:tbl>
    <w:p w14:paraId="388AF279" w14:textId="77777777" w:rsidR="006F0B97" w:rsidRDefault="006F0B97" w:rsidP="004613F3"/>
    <w:p w14:paraId="388AF27A" w14:textId="77777777" w:rsidR="005A574F" w:rsidRDefault="003A1997" w:rsidP="005A574F">
      <w:pPr>
        <w:pStyle w:val="berschrift3"/>
      </w:pPr>
      <w:bookmarkStart w:id="51" w:name="_asram:AssociatedCIDocumentLineDocum"/>
      <w:bookmarkStart w:id="52" w:name="_Toc347483412"/>
      <w:bookmarkEnd w:id="51"/>
      <w:proofErr w:type="spellStart"/>
      <w:proofErr w:type="gramStart"/>
      <w:r w:rsidRPr="004613F3">
        <w:t>asram:</w:t>
      </w:r>
      <w:proofErr w:type="gramEnd"/>
      <w:r w:rsidR="00EA12CD" w:rsidRPr="004613F3">
        <w:t>AssociatedCIDocumentLine</w:t>
      </w:r>
      <w:r w:rsidRPr="004613F3">
        <w:t>Document</w:t>
      </w:r>
      <w:bookmarkEnd w:id="52"/>
      <w:proofErr w:type="spellEnd"/>
    </w:p>
    <w:p w14:paraId="388AF27B" w14:textId="77777777" w:rsidR="004613F3" w:rsidRDefault="004613F3" w:rsidP="004613F3"/>
    <w:p w14:paraId="388AF27C" w14:textId="77777777" w:rsidR="004613F3" w:rsidRDefault="004613F3" w:rsidP="004613F3">
      <w:r>
        <w:rPr>
          <w:b/>
          <w:bCs/>
          <w:noProof/>
          <w:sz w:val="30"/>
          <w:szCs w:val="30"/>
          <w:lang w:eastAsia="zh-TW"/>
        </w:rPr>
        <mc:AlternateContent>
          <mc:Choice Requires="wpg">
            <w:drawing>
              <wp:inline distT="0" distB="0" distL="0" distR="0" wp14:anchorId="388AF53E" wp14:editId="388AF53F">
                <wp:extent cx="6257925" cy="502920"/>
                <wp:effectExtent l="0" t="0" r="28575" b="0"/>
                <wp:docPr id="6181" name="Gruppieren 6181"/>
                <wp:cNvGraphicFramePr/>
                <a:graphic xmlns:a="http://schemas.openxmlformats.org/drawingml/2006/main">
                  <a:graphicData uri="http://schemas.microsoft.com/office/word/2010/wordprocessingGroup">
                    <wpg:wgp>
                      <wpg:cNvGrpSpPr/>
                      <wpg:grpSpPr>
                        <a:xfrm>
                          <a:off x="0" y="0"/>
                          <a:ext cx="6257925" cy="502920"/>
                          <a:chOff x="0" y="0"/>
                          <a:chExt cx="6257925" cy="502920"/>
                        </a:xfrm>
                      </wpg:grpSpPr>
                      <wps:wsp>
                        <wps:cNvPr id="5891" name="Rectangle 7033"/>
                        <wps:cNvSpPr>
                          <a:spLocks noChangeArrowheads="1"/>
                        </wps:cNvSpPr>
                        <wps:spPr bwMode="auto">
                          <a:xfrm>
                            <a:off x="295275" y="0"/>
                            <a:ext cx="3297555" cy="344805"/>
                          </a:xfrm>
                          <a:prstGeom prst="rect">
                            <a:avLst/>
                          </a:prstGeom>
                          <a:solidFill>
                            <a:srgbClr val="8DB3E2"/>
                          </a:solidFill>
                          <a:ln w="25400">
                            <a:solidFill>
                              <a:srgbClr val="000000"/>
                            </a:solidFill>
                            <a:miter lim="800000"/>
                            <a:headEnd/>
                            <a:tailEnd/>
                          </a:ln>
                        </wps:spPr>
                        <wps:txbx>
                          <w:txbxContent>
                            <w:p w14:paraId="388AF5E8" w14:textId="77777777" w:rsidR="001F32CB" w:rsidRPr="00EC7DD5" w:rsidRDefault="001F32CB" w:rsidP="004613F3">
                              <w:pPr>
                                <w:rPr>
                                  <w:szCs w:val="24"/>
                                </w:rPr>
                              </w:pPr>
                              <w:proofErr w:type="spellStart"/>
                              <w:proofErr w:type="gramStart"/>
                              <w:r w:rsidRPr="00EC7DD5">
                                <w:rPr>
                                  <w:rFonts w:cs="Arial"/>
                                  <w:b/>
                                  <w:bCs/>
                                  <w:szCs w:val="20"/>
                                </w:rPr>
                                <w:t>asram:</w:t>
                              </w:r>
                              <w:proofErr w:type="gramEnd"/>
                              <w:r w:rsidRPr="00EC7DD5">
                                <w:rPr>
                                  <w:rFonts w:cs="Arial"/>
                                  <w:b/>
                                  <w:bCs/>
                                  <w:szCs w:val="20"/>
                                </w:rPr>
                                <w:t>AssociatedCIDocumentLineDocument</w:t>
                              </w:r>
                              <w:proofErr w:type="spellEnd"/>
                            </w:p>
                          </w:txbxContent>
                        </wps:txbx>
                        <wps:bodyPr rot="0" vert="horz" wrap="square" lIns="91440" tIns="45720" rIns="91440" bIns="45720" anchor="t" anchorCtr="0" upright="1">
                          <a:noAutofit/>
                        </wps:bodyPr>
                      </wps:wsp>
                      <wpg:grpSp>
                        <wpg:cNvPr id="5892" name="Group 7034"/>
                        <wpg:cNvGrpSpPr>
                          <a:grpSpLocks/>
                        </wpg:cNvGrpSpPr>
                        <wpg:grpSpPr bwMode="auto">
                          <a:xfrm>
                            <a:off x="6067425" y="95250"/>
                            <a:ext cx="190500" cy="166370"/>
                            <a:chOff x="8985" y="3960"/>
                            <a:chExt cx="300" cy="262"/>
                          </a:xfrm>
                        </wpg:grpSpPr>
                        <wps:wsp>
                          <wps:cNvPr id="5893" name="Rectangle 7035"/>
                          <wps:cNvSpPr>
                            <a:spLocks noChangeArrowheads="1"/>
                          </wps:cNvSpPr>
                          <wps:spPr bwMode="auto">
                            <a:xfrm>
                              <a:off x="8985" y="39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94" name="AutoShape 7036"/>
                          <wps:cNvCnPr>
                            <a:cxnSpLocks noChangeShapeType="1"/>
                          </wps:cNvCnPr>
                          <wps:spPr bwMode="auto">
                            <a:xfrm>
                              <a:off x="9069" y="408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95" name="AutoShape 7037"/>
                          <wps:cNvCnPr>
                            <a:cxnSpLocks noChangeShapeType="1"/>
                          </wps:cNvCnPr>
                          <wps:spPr bwMode="auto">
                            <a:xfrm flipV="1">
                              <a:off x="9139" y="403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96" name="AutoShape 7038"/>
                        <wps:cNvCnPr>
                          <a:cxnSpLocks noChangeShapeType="1"/>
                        </wps:cNvCnPr>
                        <wps:spPr bwMode="auto">
                          <a:xfrm>
                            <a:off x="37909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97" name="Rectangle 7039"/>
                        <wps:cNvSpPr>
                          <a:spLocks noChangeArrowheads="1"/>
                        </wps:cNvSpPr>
                        <wps:spPr bwMode="auto">
                          <a:xfrm>
                            <a:off x="4371975" y="0"/>
                            <a:ext cx="16922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9" w14:textId="77777777" w:rsidR="001F32CB" w:rsidRPr="00EC7DD5" w:rsidRDefault="001F32CB" w:rsidP="004613F3">
                              <w:proofErr w:type="spellStart"/>
                              <w:proofErr w:type="gramStart"/>
                              <w:r w:rsidRPr="00EC7DD5">
                                <w:rPr>
                                  <w:rFonts w:cs="Arial"/>
                                  <w:bCs/>
                                  <w:szCs w:val="20"/>
                                </w:rPr>
                                <w:t>asram:</w:t>
                              </w:r>
                              <w:proofErr w:type="gramEnd"/>
                              <w:r w:rsidRPr="00EC7DD5">
                                <w:rPr>
                                  <w:rFonts w:cs="Arial"/>
                                  <w:bCs/>
                                  <w:szCs w:val="20"/>
                                </w:rPr>
                                <w:t>IncludedCINote</w:t>
                              </w:r>
                              <w:proofErr w:type="spellEnd"/>
                            </w:p>
                          </w:txbxContent>
                        </wps:txbx>
                        <wps:bodyPr rot="0" vert="horz" wrap="square" lIns="91440" tIns="45720" rIns="91440" bIns="45720" anchor="t" anchorCtr="0" upright="1">
                          <a:noAutofit/>
                        </wps:bodyPr>
                      </wps:wsp>
                      <wps:wsp>
                        <wps:cNvPr id="5898" name="Rectangle 7040"/>
                        <wps:cNvSpPr>
                          <a:spLocks noChangeArrowheads="1"/>
                        </wps:cNvSpPr>
                        <wps:spPr bwMode="auto">
                          <a:xfrm>
                            <a:off x="36004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99" name="AutoShape 7041"/>
                        <wps:cNvCnPr>
                          <a:cxnSpLocks noChangeShapeType="1"/>
                        </wps:cNvCnPr>
                        <wps:spPr bwMode="auto">
                          <a:xfrm>
                            <a:off x="35909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9" name="Rechteck 6179"/>
                        <wps:cNvSpPr>
                          <a:spLocks noChangeArrowheads="1"/>
                        </wps:cNvSpPr>
                        <wps:spPr bwMode="auto">
                          <a:xfrm>
                            <a:off x="0" y="4762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EA" w14:textId="77777777" w:rsidR="001F32CB" w:rsidRDefault="001F32CB" w:rsidP="004613F3">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80" name="Rechteck 6180"/>
                        <wps:cNvSpPr>
                          <a:spLocks noChangeArrowheads="1"/>
                        </wps:cNvSpPr>
                        <wps:spPr bwMode="auto">
                          <a:xfrm>
                            <a:off x="3990975" y="209550"/>
                            <a:ext cx="466725" cy="293370"/>
                          </a:xfrm>
                          <a:prstGeom prst="rect">
                            <a:avLst/>
                          </a:prstGeom>
                          <a:noFill/>
                          <a:ln>
                            <a:noFill/>
                          </a:ln>
                          <a:extLst/>
                        </wps:spPr>
                        <wps:txbx>
                          <w:txbxContent>
                            <w:p w14:paraId="388AF5EB" w14:textId="77777777" w:rsidR="001F32CB" w:rsidRDefault="001F32CB" w:rsidP="004613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81" o:spid="_x0000_s1287" style="width:492.75pt;height:39.6pt;mso-position-horizontal-relative:char;mso-position-vertical-relative:line" coordsize="62579,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">
                <v:rect id="Rectangle 7033" o:spid="_x0000_s1288" style="position:absolute;left:2952;width:329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7uSsUA&#10;AADdAAAADwAAAGRycy9kb3ducmV2LnhtbESPQWvCQBSE7wX/w/KE3upGwRJTVxFFEA8F04LXZ/Y1&#10;G8y+Ddk1Sf31rlDocZiZb5jlerC16Kj1lWMF00kCgrhwuuJSwffX/i0F4QOyxtoxKfglD+vV6GWJ&#10;mXY9n6jLQykihH2GCkwITSalLwxZ9BPXEEfvx7UWQ5RtKXWLfYTbWs6S5F1arDguGGxoa6i45jer&#10;YHc7m/3dGX/8pOquL+i2i9lBqdfxsPkAEWgI/+G/9kErmKeLKTzfx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3u5KxQAAAN0AAAAPAAAAAAAAAAAAAAAAAJgCAABkcnMv&#10;ZG93bnJldi54bWxQSwUGAAAAAAQABAD1AAAAigMAAAAA&#10;" fillcolor="#8db3e2" strokeweight="2pt">
                  <v:textbox>
                    <w:txbxContent>
                      <w:p w14:paraId="388AF5E8" w14:textId="77777777" w:rsidR="001F32CB" w:rsidRPr="00EC7DD5" w:rsidRDefault="001F32CB" w:rsidP="004613F3">
                        <w:pPr>
                          <w:rPr>
                            <w:szCs w:val="24"/>
                          </w:rPr>
                        </w:pPr>
                        <w:proofErr w:type="spellStart"/>
                        <w:proofErr w:type="gramStart"/>
                        <w:r w:rsidRPr="00EC7DD5">
                          <w:rPr>
                            <w:rFonts w:cs="Arial"/>
                            <w:b/>
                            <w:bCs/>
                            <w:szCs w:val="20"/>
                          </w:rPr>
                          <w:t>asram:</w:t>
                        </w:r>
                        <w:proofErr w:type="gramEnd"/>
                        <w:r w:rsidRPr="00EC7DD5">
                          <w:rPr>
                            <w:rFonts w:cs="Arial"/>
                            <w:b/>
                            <w:bCs/>
                            <w:szCs w:val="20"/>
                          </w:rPr>
                          <w:t>AssociatedCIDocumentLineDocument</w:t>
                        </w:r>
                        <w:proofErr w:type="spellEnd"/>
                      </w:p>
                    </w:txbxContent>
                  </v:textbox>
                </v:rect>
                <v:group id="Group 7034" o:spid="_x0000_s1289" style="position:absolute;left:60674;top:952;width:1905;height:1664" coordorigin="8985,396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XiscYAAADdAAAADwAAAGRycy9kb3ducmV2LnhtbESPT4vCMBTE78J+h/AW&#10;9qZpXRS3GkXEXTyI4B9YvD2aZ1tsXkoT2/rtjSB4HGbmN8xs0ZlSNFS7wrKCeBCBIE6tLjhTcDr+&#10;9icgnEfWWFomBXdysJh/9GaYaNvynpqDz0SAsEtQQe59lUjp0pwMuoGtiIN3sbVBH2SdSV1jG+Cm&#10;lMMoGkuDBYeFHCta5ZReDzej4K/Fdvkdr5vt9bK6n4+j3f82JqW+PrvlFISnzr/Dr/ZGKxhNfo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deKxxgAAAN0A&#10;AAAPAAAAAAAAAAAAAAAAAKoCAABkcnMvZG93bnJldi54bWxQSwUGAAAAAAQABAD6AAAAnQMAAAAA&#10;">
                  <v:rect id="Rectangle 7035" o:spid="_x0000_s1290" style="position:absolute;left:8985;top:39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e5acYA&#10;AADdAAAADwAAAGRycy9kb3ducmV2LnhtbESPzWrDMBCE74W8g9hAb42clDSOGyWUQGghFPJ7X6yt&#10;bWKtXElO1D59VSj0OMzMN8xiFU0rruR8Y1nBeJSBIC6tbrhScDpuHnIQPiBrbC2Tgi/ysFoO7hZY&#10;aHvjPV0PoRIJwr5ABXUIXSGlL2sy6Ee2I07eh3UGQ5KuktrhLcFNKydZ9iQNNpwWauxoXVN5OfRG&#10;Qfc+7V9nn1v3fc77XYnbaMMkKnU/jC/PIALF8B/+a79pBdN8/gi/b9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3e5acYAAADdAAAADwAAAAAAAAAAAAAAAACYAgAAZHJz&#10;L2Rvd25yZXYueG1sUEsFBgAAAAAEAAQA9QAAAIsDAAAAAA==&#10;" strokeweight="2pt"/>
                  <v:shape id="AutoShape 7036" o:spid="_x0000_s1291" type="#_x0000_t32" style="position:absolute;left:9069;top:408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e3tcMAAADdAAAADwAAAGRycy9kb3ducmV2LnhtbESPQWvCQBSE74X+h+UJvdWNJWpMXUUK&#10;Ba/R4PmRfSah2bdpdmO2/74rCB6HmfmG2e6D6cSNBtdaVrCYJyCIK6tbrhWU5+/3DITzyBo7y6Tg&#10;jxzsd68vW8y1nbig28nXIkLY5aig8b7PpXRVQwbd3PbE0bvawaCPcqilHnCKcNPJjyRZSYMtx4UG&#10;e/pqqPo5jUZBUfzWl9GF6ZBdwzotdWqS8ajU2ywcPkF4Cv4ZfrSPWsEy26RwfxOfgN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nt7XDAAAA3QAAAA8AAAAAAAAAAAAA&#10;AAAAoQIAAGRycy9kb3ducmV2LnhtbFBLBQYAAAAABAAEAPkAAACRAwAAAAA=&#10;" strokeweight="1.25pt"/>
                  <v:shape id="AutoShape 7037" o:spid="_x0000_s1292" type="#_x0000_t32" style="position:absolute;left:9139;top:403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MoMcAAADdAAAADwAAAGRycy9kb3ducmV2LnhtbESPQWvCQBSE70L/w/IK3nRjQdHoKqIV&#10;emiF2Hrw9pp9TYLZtyG7JtFf7xYEj8PMN8MsVp0pRUO1KywrGA0jEMSp1QVnCn6+d4MpCOeRNZaW&#10;ScGVHKyWL70Fxtq2nFBz8JkIJexiVJB7X8VSujQng25oK+Lg/dnaoA+yzqSusQ3lppRvUTSRBgsO&#10;CzlWtMkpPR8uRsH40v6eJiNO1l/v22Nya9L9+fipVP+1W89BeOr8M/ygP3TgprMx/L8JT0Au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UcygxwAAAN0AAAAPAAAAAAAA&#10;AAAAAAAAAKECAABkcnMvZG93bnJldi54bWxQSwUGAAAAAAQABAD5AAAAlQMAAAAA&#10;" strokeweight="1.25pt"/>
                </v:group>
                <v:shape id="AutoShape 7038" o:spid="_x0000_s1293" type="#_x0000_t32" style="position:absolute;left:37909;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QhOscAAADdAAAADwAAAGRycy9kb3ducmV2LnhtbESPQWvCQBSE74L/YXmF3nTToqlGVymF&#10;oBRq0BZ7fWSfSTD7NmTXJP333ULB4zAz3zDr7WBq0VHrKssKnqYRCOLc6ooLBV+f6WQBwnlkjbVl&#10;UvBDDrab8WiNibY9H6k7+UIECLsEFZTeN4mULi/JoJvahjh4F9sa9EG2hdQt9gFuavkcRbE0WHFY&#10;KLGht5Ly6+lmFHTZ+fCSNt0u88V5dnyfLb/RfCj1+DC8rkB4Gvw9/N/eawXzxTKG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VCE6xwAAAN0AAAAPAAAAAAAA&#10;AAAAAAAAAKECAABkcnMvZG93bnJldi54bWxQSwUGAAAAAAQABAD5AAAAlQMAAAAA&#10;" strokeweight="2pt"/>
                <v:rect id="Rectangle 7039" o:spid="_x0000_s1294" style="position:absolute;left:43719;width:169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oX/8YA&#10;AADdAAAADwAAAGRycy9kb3ducmV2LnhtbESPQWsCMRCF7wX/Q5iCl6LZLa3a1ShSEUtP3W3pediM&#10;u0s3kyWJGv99IxR6fLx535u32kTTizM531lWkE8zEMS11R03Cr4+95MFCB+QNfaWScGVPGzWo7sV&#10;FtpeuKRzFRqRIOwLVNCGMBRS+rolg35qB+LkHa0zGJJ0jdQOLwluevmYZTNpsOPU0OJAry3VP9XJ&#10;pDfyWH5Xh4erfbe7ssu1e/qIc6XG93G7BBEohv/jv/SbVvC8eJn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oX/8YAAADdAAAADwAAAAAAAAAAAAAAAACYAgAAZHJz&#10;L2Rvd25yZXYueG1sUEsFBgAAAAAEAAQA9QAAAIsDAAAAAA==&#10;" filled="f" fillcolor="#8db3e2" strokeweight="2pt">
                  <v:textbox>
                    <w:txbxContent>
                      <w:p w14:paraId="388AF5E9" w14:textId="77777777" w:rsidR="001F32CB" w:rsidRPr="00EC7DD5" w:rsidRDefault="001F32CB" w:rsidP="004613F3">
                        <w:proofErr w:type="spellStart"/>
                        <w:proofErr w:type="gramStart"/>
                        <w:r w:rsidRPr="00EC7DD5">
                          <w:rPr>
                            <w:rFonts w:cs="Arial"/>
                            <w:bCs/>
                            <w:szCs w:val="20"/>
                          </w:rPr>
                          <w:t>asram:</w:t>
                        </w:r>
                        <w:proofErr w:type="gramEnd"/>
                        <w:r w:rsidRPr="00EC7DD5">
                          <w:rPr>
                            <w:rFonts w:cs="Arial"/>
                            <w:bCs/>
                            <w:szCs w:val="20"/>
                          </w:rPr>
                          <w:t>IncludedCINote</w:t>
                        </w:r>
                        <w:proofErr w:type="spellEnd"/>
                      </w:p>
                    </w:txbxContent>
                  </v:textbox>
                </v:rect>
                <v:rect id="Rectangle 7040" o:spid="_x0000_s1295" style="position:absolute;left:36004;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rGMIA&#10;AADdAAAADwAAAGRycy9kb3ducmV2LnhtbERPXWvCMBR9H/gfwh34NtMJbl01ighjgghT5/ulubbF&#10;5qYmqWb79cuD4OPhfM8W0bTiSs43lhW8jjIQxKXVDVcKfg6fLzkIH5A1tpZJwS95WMwHTzMstL3x&#10;jq77UIkUwr5ABXUIXSGlL2sy6Ee2I07cyTqDIUFXSe3wlsJNK8dZ9iYNNpwaauxoVVN53vdGQbed&#10;9F/vl437O+b9d4mbaMM4KjV8jsspiEAxPMR391ormOQfaW56k5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ysYwgAAAN0AAAAPAAAAAAAAAAAAAAAAAJgCAABkcnMvZG93&#10;bnJldi54bWxQSwUGAAAAAAQABAD1AAAAhwMAAAAA&#10;" strokeweight="2pt"/>
                <v:shape id="AutoShape 7041" o:spid="_x0000_s1296" type="#_x0000_t32" style="position:absolute;left:35909;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u1SMYAAADdAAAADwAAAGRycy9kb3ducmV2LnhtbESPQWvCQBSE70L/w/IK3symoq2JriKC&#10;KEIVbdHrI/uaBLNvQ3aN8d+7hUKPw8x8w8wWnalES40rLSt4i2IQxJnVJecKvr/WgwkI55E1VpZJ&#10;wYMcLOYvvRmm2t75SO3J5yJA2KWooPC+TqV0WUEGXWRr4uD92MagD7LJpW7wHuCmksM4fpcGSw4L&#10;Bda0Kii7nm5GQXs47z/Wdbs5+Pw8Ou5GyQXNp1L91245BeGp8//hv/ZWKxhPkgR+34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LtUjGAAAA3QAAAA8AAAAAAAAA&#10;AAAAAAAAoQIAAGRycy9kb3ducmV2LnhtbFBLBQYAAAAABAAEAPkAAACUAwAAAAA=&#10;" strokeweight="2pt"/>
                <v:rect id="Rechteck 6179" o:spid="_x0000_s1297" style="position:absolute;top:476;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ruMYA&#10;AADdAAAADwAAAGRycy9kb3ducmV2LnhtbESPT2vCQBTE7wW/w/IEL0U39mA1uooI0lAKYvxzfmSf&#10;STD7NmbXJP323UKhx2FmfsOsNr2pREuNKy0rmE4iEMSZ1SXnCs6n/XgOwnlkjZVlUvBNDjbrwcsK&#10;Y207PlKb+lwECLsYFRTe17GULivIoJvYmjh4N9sY9EE2udQNdgFuKvkWRTNpsOSwUGBNu4Kye/o0&#10;Crrs0F5PXx/y8HpNLD+Sxy69fCo1GvbbJQhPvf8P/7UTrWA2fV/A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wruMYAAADdAAAADwAAAAAAAAAAAAAAAACYAgAAZHJz&#10;L2Rvd25yZXYueG1sUEsFBgAAAAAEAAQA9QAAAIsDAAAAAA==&#10;" filled="f" stroked="f">
                  <v:textbox>
                    <w:txbxContent>
                      <w:p w14:paraId="388AF5EA" w14:textId="77777777" w:rsidR="001F32CB" w:rsidRDefault="001F32CB" w:rsidP="004613F3">
                        <w:pPr>
                          <w:rPr>
                            <w:rFonts w:cs="Arial"/>
                            <w:b/>
                            <w:sz w:val="24"/>
                            <w:szCs w:val="24"/>
                            <w:lang w:val="de-DE"/>
                          </w:rPr>
                        </w:pPr>
                        <w:r>
                          <w:rPr>
                            <w:rFonts w:cs="Arial"/>
                            <w:b/>
                            <w:sz w:val="24"/>
                            <w:szCs w:val="24"/>
                            <w:lang w:val="de-DE"/>
                          </w:rPr>
                          <w:t>1</w:t>
                        </w:r>
                      </w:p>
                    </w:txbxContent>
                  </v:textbox>
                </v:rect>
                <v:rect id="Rechteck 6180" o:spid="_x0000_s1298" style="position:absolute;left:39909;top:2095;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yAsIA&#10;AADdAAAADwAAAGRycy9kb3ducmV2LnhtbERPTYvCMBC9C/sfwizsRTR1DyJdo4iwbBFBbF3PQzO2&#10;xWZSm9jWf28OgsfH+16uB1OLjlpXWVYwm0YgiHOrKy4UnLLfyQKE88gaa8uk4EEO1quP0RJjbXs+&#10;Upf6QoQQdjEqKL1vYildXpJBN7UNceAutjXoA2wLqVvsQ7ip5XcUzaXBikNDiQ1tS8qv6d0o6PND&#10;d872f/IwPieWb8ltm/7vlPr6HDY/IDwN/i1+uROtYD5b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ICwgAAAN0AAAAPAAAAAAAAAAAAAAAAAJgCAABkcnMvZG93&#10;bnJldi54bWxQSwUGAAAAAAQABAD1AAAAhwMAAAAA&#10;" filled="f" stroked="f">
                  <v:textbox>
                    <w:txbxContent>
                      <w:p w14:paraId="388AF5EB" w14:textId="77777777" w:rsidR="001F32CB" w:rsidRDefault="001F32CB" w:rsidP="004613F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27D" w14:textId="77777777" w:rsidR="004613F3" w:rsidRDefault="004613F3" w:rsidP="004613F3"/>
    <w:p w14:paraId="388AF27E" w14:textId="77777777" w:rsidR="00417AA6" w:rsidRDefault="00417AA6">
      <w:pPr>
        <w:spacing w:line="240" w:lineRule="auto"/>
      </w:pPr>
      <w:r>
        <w:br w:type="page"/>
      </w:r>
    </w:p>
    <w:p w14:paraId="388AF27F" w14:textId="77777777" w:rsidR="003A1997" w:rsidRPr="00417AA6" w:rsidRDefault="003A1997" w:rsidP="00417AA6">
      <w:pPr>
        <w:pStyle w:val="berschrift4"/>
        <w:ind w:left="851" w:hanging="851"/>
        <w:rPr>
          <w:rFonts w:cs="Arial"/>
          <w:szCs w:val="20"/>
        </w:rPr>
      </w:pPr>
      <w:bookmarkStart w:id="53" w:name="_Toc347483413"/>
      <w:proofErr w:type="spellStart"/>
      <w:proofErr w:type="gramStart"/>
      <w:r w:rsidRPr="00417AA6">
        <w:rPr>
          <w:szCs w:val="20"/>
        </w:rPr>
        <w:t>asram:</w:t>
      </w:r>
      <w:proofErr w:type="gramEnd"/>
      <w:r w:rsidR="001E004D" w:rsidRPr="00417AA6">
        <w:rPr>
          <w:szCs w:val="20"/>
        </w:rPr>
        <w:t>Included</w:t>
      </w:r>
      <w:r w:rsidR="005A574F" w:rsidRPr="00417AA6">
        <w:rPr>
          <w:rFonts w:cs="Arial"/>
          <w:szCs w:val="20"/>
        </w:rPr>
        <w:t>CI</w:t>
      </w:r>
      <w:r w:rsidRPr="00417AA6">
        <w:rPr>
          <w:rFonts w:cs="Arial"/>
          <w:szCs w:val="20"/>
        </w:rPr>
        <w:t>Note</w:t>
      </w:r>
      <w:bookmarkEnd w:id="53"/>
      <w:proofErr w:type="spellEnd"/>
    </w:p>
    <w:p w14:paraId="388AF280" w14:textId="77777777" w:rsidR="00417AA6" w:rsidRPr="00417AA6" w:rsidRDefault="00417AA6" w:rsidP="00417AA6"/>
    <w:p w14:paraId="388AF281" w14:textId="77777777" w:rsidR="00417AA6" w:rsidRDefault="00417AA6" w:rsidP="00417AA6">
      <w:r>
        <w:rPr>
          <w:noProof/>
          <w:lang w:eastAsia="zh-TW"/>
        </w:rPr>
        <mc:AlternateContent>
          <mc:Choice Requires="wpg">
            <w:drawing>
              <wp:inline distT="0" distB="0" distL="0" distR="0" wp14:anchorId="388AF540" wp14:editId="388AF541">
                <wp:extent cx="4434205" cy="1360170"/>
                <wp:effectExtent l="0" t="0" r="23495" b="0"/>
                <wp:docPr id="6185" name="Gruppieren 6185"/>
                <wp:cNvGraphicFramePr/>
                <a:graphic xmlns:a="http://schemas.openxmlformats.org/drawingml/2006/main">
                  <a:graphicData uri="http://schemas.microsoft.com/office/word/2010/wordprocessingGroup">
                    <wpg:wgp>
                      <wpg:cNvGrpSpPr/>
                      <wpg:grpSpPr>
                        <a:xfrm>
                          <a:off x="0" y="0"/>
                          <a:ext cx="4434205" cy="1360170"/>
                          <a:chOff x="0" y="0"/>
                          <a:chExt cx="4434205" cy="1360170"/>
                        </a:xfrm>
                      </wpg:grpSpPr>
                      <wps:wsp>
                        <wps:cNvPr id="5880" name="Rectangle 6044"/>
                        <wps:cNvSpPr>
                          <a:spLocks noChangeArrowheads="1"/>
                        </wps:cNvSpPr>
                        <wps:spPr bwMode="auto">
                          <a:xfrm>
                            <a:off x="371475" y="419100"/>
                            <a:ext cx="1900555" cy="344805"/>
                          </a:xfrm>
                          <a:prstGeom prst="rect">
                            <a:avLst/>
                          </a:prstGeom>
                          <a:solidFill>
                            <a:srgbClr val="8DB3E2"/>
                          </a:solidFill>
                          <a:ln w="25400">
                            <a:solidFill>
                              <a:srgbClr val="000000"/>
                            </a:solidFill>
                            <a:miter lim="800000"/>
                            <a:headEnd/>
                            <a:tailEnd/>
                          </a:ln>
                        </wps:spPr>
                        <wps:txbx>
                          <w:txbxContent>
                            <w:p w14:paraId="388AF5EC" w14:textId="77777777" w:rsidR="001F32CB" w:rsidRPr="003A1997" w:rsidRDefault="001F32CB" w:rsidP="003A1997">
                              <w:pPr>
                                <w:spacing w:line="240" w:lineRule="auto"/>
                                <w:rPr>
                                  <w:rFonts w:cs="Arial"/>
                                  <w:b/>
                                  <w:bCs/>
                                  <w:szCs w:val="20"/>
                                </w:rPr>
                              </w:pPr>
                              <w:proofErr w:type="spellStart"/>
                              <w:proofErr w:type="gramStart"/>
                              <w:r>
                                <w:rPr>
                                  <w:rFonts w:cs="Arial"/>
                                  <w:b/>
                                  <w:bCs/>
                                  <w:szCs w:val="20"/>
                                </w:rPr>
                                <w:t>asram:</w:t>
                              </w:r>
                              <w:proofErr w:type="gramEnd"/>
                              <w:r w:rsidRPr="005A574F">
                                <w:rPr>
                                  <w:rFonts w:cs="Arial"/>
                                  <w:b/>
                                  <w:bCs/>
                                  <w:szCs w:val="20"/>
                                </w:rPr>
                                <w:t>IncludedCINote</w:t>
                              </w:r>
                              <w:proofErr w:type="spellEnd"/>
                            </w:p>
                          </w:txbxContent>
                        </wps:txbx>
                        <wps:bodyPr rot="0" vert="horz" wrap="square" lIns="91440" tIns="45720" rIns="91440" bIns="45720" anchor="t" anchorCtr="0" upright="1">
                          <a:noAutofit/>
                        </wps:bodyPr>
                      </wps:wsp>
                      <wps:wsp>
                        <wps:cNvPr id="5881" name="AutoShape 6050"/>
                        <wps:cNvCnPr>
                          <a:cxnSpLocks noChangeShapeType="1"/>
                        </wps:cNvCnPr>
                        <wps:spPr bwMode="auto">
                          <a:xfrm>
                            <a:off x="26670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2" name="Rectangle 6051"/>
                        <wps:cNvSpPr>
                          <a:spLocks noChangeArrowheads="1"/>
                        </wps:cNvSpPr>
                        <wps:spPr bwMode="auto">
                          <a:xfrm>
                            <a:off x="22860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83" name="Rectangle 6052"/>
                        <wps:cNvSpPr>
                          <a:spLocks noChangeArrowheads="1"/>
                        </wps:cNvSpPr>
                        <wps:spPr bwMode="auto">
                          <a:xfrm>
                            <a:off x="3067050" y="866775"/>
                            <a:ext cx="13633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D" w14:textId="77777777" w:rsidR="001F32CB" w:rsidRPr="000B6F81" w:rsidRDefault="001F32CB" w:rsidP="003A1997">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wps:txbx>
                        <wps:bodyPr rot="0" vert="horz" wrap="square" lIns="91440" tIns="45720" rIns="91440" bIns="45720" anchor="t" anchorCtr="0" upright="1">
                          <a:noAutofit/>
                        </wps:bodyPr>
                      </wps:wsp>
                      <wps:wsp>
                        <wps:cNvPr id="5884" name="AutoShape 6053"/>
                        <wps:cNvCnPr>
                          <a:cxnSpLocks noChangeShapeType="1"/>
                        </wps:cNvCnPr>
                        <wps:spPr bwMode="auto">
                          <a:xfrm>
                            <a:off x="24765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5" name="AutoShape 6054"/>
                        <wps:cNvCnPr>
                          <a:cxnSpLocks noChangeShapeType="1"/>
                        </wps:cNvCnPr>
                        <wps:spPr bwMode="auto">
                          <a:xfrm>
                            <a:off x="22764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6" name="Rectangle 6055"/>
                        <wps:cNvSpPr>
                          <a:spLocks noChangeArrowheads="1"/>
                        </wps:cNvSpPr>
                        <wps:spPr bwMode="auto">
                          <a:xfrm>
                            <a:off x="3067050" y="0"/>
                            <a:ext cx="13671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EE" w14:textId="77777777" w:rsidR="001F32CB" w:rsidRPr="000B6F81" w:rsidRDefault="001F32CB" w:rsidP="003A1997">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wps:txbx>
                        <wps:bodyPr rot="0" vert="horz" wrap="square" lIns="91440" tIns="45720" rIns="91440" bIns="45720" anchor="t" anchorCtr="0" upright="1">
                          <a:noAutofit/>
                        </wps:bodyPr>
                      </wps:wsp>
                      <wps:wsp>
                        <wps:cNvPr id="5887" name="AutoShape 6056"/>
                        <wps:cNvCnPr>
                          <a:cxnSpLocks noChangeShapeType="1"/>
                        </wps:cNvCnPr>
                        <wps:spPr bwMode="auto">
                          <a:xfrm>
                            <a:off x="26670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8" name="AutoShape 6057"/>
                        <wps:cNvCnPr>
                          <a:cxnSpLocks noChangeShapeType="1"/>
                        </wps:cNvCnPr>
                        <wps:spPr bwMode="auto">
                          <a:xfrm>
                            <a:off x="26765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2" name="Rechteck 6182"/>
                        <wps:cNvSpPr>
                          <a:spLocks noChangeArrowheads="1"/>
                        </wps:cNvSpPr>
                        <wps:spPr bwMode="auto">
                          <a:xfrm>
                            <a:off x="0" y="466725"/>
                            <a:ext cx="466725" cy="293370"/>
                          </a:xfrm>
                          <a:prstGeom prst="rect">
                            <a:avLst/>
                          </a:prstGeom>
                          <a:noFill/>
                          <a:ln>
                            <a:noFill/>
                          </a:ln>
                          <a:extLst/>
                        </wps:spPr>
                        <wps:txbx>
                          <w:txbxContent>
                            <w:p w14:paraId="388AF5EF" w14:textId="77777777" w:rsidR="001F32CB" w:rsidRDefault="001F32CB" w:rsidP="00417AA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3" name="Rechteck 6183"/>
                        <wps:cNvSpPr>
                          <a:spLocks noChangeArrowheads="1"/>
                        </wps:cNvSpPr>
                        <wps:spPr bwMode="auto">
                          <a:xfrm>
                            <a:off x="2676525" y="171450"/>
                            <a:ext cx="466725" cy="293370"/>
                          </a:xfrm>
                          <a:prstGeom prst="rect">
                            <a:avLst/>
                          </a:prstGeom>
                          <a:noFill/>
                          <a:ln>
                            <a:noFill/>
                          </a:ln>
                          <a:extLst/>
                        </wps:spPr>
                        <wps:txbx>
                          <w:txbxContent>
                            <w:p w14:paraId="388AF5F0" w14:textId="77777777" w:rsidR="001F32CB" w:rsidRDefault="001F32CB" w:rsidP="00417AA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4" name="Rechteck 6184"/>
                        <wps:cNvSpPr>
                          <a:spLocks noChangeArrowheads="1"/>
                        </wps:cNvSpPr>
                        <wps:spPr bwMode="auto">
                          <a:xfrm>
                            <a:off x="2647950" y="10668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F1" w14:textId="77777777" w:rsidR="001F32CB" w:rsidRDefault="001F32CB" w:rsidP="00417AA6">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85" o:spid="_x0000_s1299" style="width:349.15pt;height:107.1pt;mso-position-horizontal-relative:char;mso-position-vertical-relative:line" coordsize="44342,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">
                <v:rect id="Rectangle 6044" o:spid="_x0000_s1300" style="position:absolute;left:3714;top:4191;width:190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vdDMMA&#10;AADdAAAADwAAAGRycy9kb3ducmV2LnhtbERPz2vCMBS+D/wfwhvsNtMJG7U2LaMiyA6DqeD12Tyb&#10;sualNLHt/OuXw2DHj+93Xs62EyMNvnWs4GWZgCCunW65UXA67p5TED4ga+wck4If8lAWi4ccM+0m&#10;/qLxEBoRQ9hnqMCE0GdS+tqQRb90PXHkrm6wGCIcGqkHnGK47eQqSd6kxZZjg8GeKkP19+FmFWxv&#10;Z7O7O+M/Pqm96wu6ar3aK/X0OL9vQASaw7/4z73XCl7TNO6Pb+IT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vdDMMAAADdAAAADwAAAAAAAAAAAAAAAACYAgAAZHJzL2Rv&#10;d25yZXYueG1sUEsFBgAAAAAEAAQA9QAAAIgDAAAAAA==&#10;" fillcolor="#8db3e2" strokeweight="2pt">
                  <v:textbox>
                    <w:txbxContent>
                      <w:p w14:paraId="388AF5EC" w14:textId="77777777" w:rsidR="001F32CB" w:rsidRPr="003A1997" w:rsidRDefault="001F32CB" w:rsidP="003A1997">
                        <w:pPr>
                          <w:spacing w:line="240" w:lineRule="auto"/>
                          <w:rPr>
                            <w:rFonts w:cs="Arial"/>
                            <w:b/>
                            <w:bCs/>
                            <w:szCs w:val="20"/>
                          </w:rPr>
                        </w:pPr>
                        <w:proofErr w:type="spellStart"/>
                        <w:proofErr w:type="gramStart"/>
                        <w:r>
                          <w:rPr>
                            <w:rFonts w:cs="Arial"/>
                            <w:b/>
                            <w:bCs/>
                            <w:szCs w:val="20"/>
                          </w:rPr>
                          <w:t>asram:</w:t>
                        </w:r>
                        <w:proofErr w:type="gramEnd"/>
                        <w:r w:rsidRPr="005A574F">
                          <w:rPr>
                            <w:rFonts w:cs="Arial"/>
                            <w:b/>
                            <w:bCs/>
                            <w:szCs w:val="20"/>
                          </w:rPr>
                          <w:t>IncludedCINote</w:t>
                        </w:r>
                        <w:proofErr w:type="spellEnd"/>
                      </w:p>
                    </w:txbxContent>
                  </v:textbox>
                </v:rect>
                <v:shape id="AutoShape 6050" o:spid="_x0000_s1301" type="#_x0000_t32" style="position:absolute;left:26670;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Qvk8YAAADdAAAADwAAAGRycy9kb3ducmV2LnhtbESPQWvCQBSE74X+h+UVeqsbJdqYuoYi&#10;iCKoaIteH9nXJDT7NmS3Mf57VxB6HGbmG2aW9aYWHbWusqxgOIhAEOdWV1wo+P5aviUgnEfWWFsm&#10;BVdykM2fn2aYanvhA3VHX4gAYZeigtL7JpXS5SUZdAPbEAfvx7YGfZBtIXWLlwA3tRxF0UQarDgs&#10;lNjQoqT89/hnFHT70+592XSrvS9O8WETT89otkq9vvSfHyA89f4//GivtYJxkgzh/iY8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kL5PGAAAA3QAAAA8AAAAAAAAA&#10;AAAAAAAAoQIAAGRycy9kb3ducmV2LnhtbFBLBQYAAAAABAAEAPkAAACUAwAAAAA=&#10;" strokeweight="2pt"/>
                <v:rect id="Rectangle 6051" o:spid="_x0000_s1302" style="position:absolute;left:22860;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KL8UA&#10;AADdAAAADwAAAGRycy9kb3ducmV2LnhtbESPUWvCMBSF3wf+h3AF32Zqwa10RhFhTJDBpu790ty1&#10;Zc1NTVKN/vplMPDxcM75DmexiqYTZ3K+taxgNs1AEFdWt1wrOB5eHwsQPiBr7CyTgit5WC1HDwss&#10;tb3wJ533oRYJwr5EBU0IfSmlrxoy6Ke2J07et3UGQ5KultrhJcFNJ/Mse5IGW04LDfa0aaj62Q9G&#10;Qf8+H96eTzt3+yqGjwp30YY8KjUZx/ULiEAx3MP/7a1WMC+K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oovxQAAAN0AAAAPAAAAAAAAAAAAAAAAAJgCAABkcnMv&#10;ZG93bnJldi54bWxQSwUGAAAAAAQABAD1AAAAigMAAAAA&#10;" strokeweight="2pt"/>
                <v:rect id="Rectangle 6052" o:spid="_x0000_s1303" style="position:absolute;left:30670;top:8667;width:136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iHIcYA&#10;AADdAAAADwAAAGRycy9kb3ducmV2LnhtbESPQUvDQBCF74L/YRnBi7SbtNqG2G2Riig9mbT0PGTH&#10;JJidDbtru/33XUHw+HjzvjdvtYlmECdyvresIJ9mIIgbq3tuFRz2b5MChA/IGgfLpOBCHjbr25sV&#10;ltqeuaJTHVqRIOxLVNCFMJZS+qYjg35qR+LkfVlnMCTpWqkdnhPcDHKWZQtpsOfU0OFI246a7/rH&#10;pDfyWB3r94eL3dnXqs+1e/yMS6Xu7+LLM4hAMfwf/6U/tIKnopjD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iHIcYAAADdAAAADwAAAAAAAAAAAAAAAACYAgAAZHJz&#10;L2Rvd25yZXYueG1sUEsFBgAAAAAEAAQA9QAAAIsDAAAAAA==&#10;" filled="f" fillcolor="#8db3e2" strokeweight="2pt">
                  <v:textbox>
                    <w:txbxContent>
                      <w:p w14:paraId="388AF5ED" w14:textId="77777777" w:rsidR="001F32CB" w:rsidRPr="000B6F81" w:rsidRDefault="001F32CB" w:rsidP="003A1997">
                        <w:pPr>
                          <w:spacing w:line="240" w:lineRule="auto"/>
                        </w:pPr>
                        <w:proofErr w:type="spellStart"/>
                        <w:proofErr w:type="gramStart"/>
                        <w:r>
                          <w:rPr>
                            <w:rFonts w:cs="Arial"/>
                            <w:bCs/>
                            <w:szCs w:val="20"/>
                          </w:rPr>
                          <w:t>asram:</w:t>
                        </w:r>
                        <w:proofErr w:type="gramEnd"/>
                        <w:r>
                          <w:rPr>
                            <w:rFonts w:cs="Arial"/>
                            <w:bCs/>
                            <w:szCs w:val="20"/>
                          </w:rPr>
                          <w:t>SubjectCode</w:t>
                        </w:r>
                        <w:proofErr w:type="spellEnd"/>
                      </w:p>
                    </w:txbxContent>
                  </v:textbox>
                </v:rect>
                <v:shape id="AutoShape 6053" o:spid="_x0000_s1304" type="#_x0000_t32" style="position:absolute;left:24765;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OMC8YAAADdAAAADwAAAGRycy9kb3ducmV2LnhtbESPQWvCQBSE70L/w/IKvelGiW2MrlIE&#10;UYQqWtHrI/tMQrNvQ3Yb4793CwWPw8x8w8wWnalES40rLSsYDiIQxJnVJecKTt+rfgLCeWSNlWVS&#10;cCcHi/lLb4aptjc+UHv0uQgQdikqKLyvUyldVpBBN7A1cfCutjHog2xyqRu8Bbip5CiK3qXBksNC&#10;gTUtC8p+jr9GQbs/7z5Wdbve+/wcH7bx5ILmS6m31+5zCsJT55/h//ZGKxgnSQx/b8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TjAvGAAAA3QAAAA8AAAAAAAAA&#10;AAAAAAAAoQIAAGRycy9kb3ducmV2LnhtbFBLBQYAAAAABAAEAPkAAACUAwAAAAA=&#10;" strokeweight="2pt"/>
                <v:shape id="AutoShape 6054" o:spid="_x0000_s1305" type="#_x0000_t32" style="position:absolute;left:2276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8pkMcAAADdAAAADwAAAGRycy9kb3ducmV2LnhtbESP3WrCQBSE7wt9h+UI3tWNRW2MbkIR&#10;pKWg4g96e8gek9Ds2ZDdxvTtu4LQy2FmvmGWWW9q0VHrKssKxqMIBHFudcWFgtNx/RKDcB5ZY22Z&#10;FPySgyx9flpiou2N99QdfCEChF2CCkrvm0RKl5dk0I1sQxy8q20N+iDbQuoWbwFuavkaRTNpsOKw&#10;UGJDq5Ly78OPUdDtztu3ddN97Hxxnuy/JvMLmo1Sw0H/vgDhqff/4Uf7UyuYxvEU7m/CE5Dp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XymQxwAAAN0AAAAPAAAAAAAA&#10;AAAAAAAAAKECAABkcnMvZG93bnJldi54bWxQSwUGAAAAAAQABAD5AAAAlQMAAAAA&#10;" strokeweight="2pt"/>
                <v:rect id="Rectangle 6055" o:spid="_x0000_s1306" style="position:absolute;left:30670;width:1367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8kucYA&#10;AADdAAAADwAAAGRycy9kb3ducmV2LnhtbESPwWrDMBBE74X+g9hALyWRXdrEOFFCSSktPdVuyHmx&#10;NraJtTKSkih/XxUKOQ6z82ZntYlmEGdyvresIJ9lIIgbq3tuFex+3qcFCB+QNQ6WScGVPGzW93cr&#10;LLW9cEXnOrQiQdiXqKALYSyl9E1HBv3MjsTJO1hnMCTpWqkdXhLcDPIpy+bSYM+pocORth01x/pk&#10;0ht5rPb1x+PVftm3qs+1e/6OC6UeJvF1CSJQDLfj//SnVvBSFH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8kucYAAADdAAAADwAAAAAAAAAAAAAAAACYAgAAZHJz&#10;L2Rvd25yZXYueG1sUEsFBgAAAAAEAAQA9QAAAIsDAAAAAA==&#10;" filled="f" fillcolor="#8db3e2" strokeweight="2pt">
                  <v:textbox>
                    <w:txbxContent>
                      <w:p w14:paraId="388AF5EE" w14:textId="77777777" w:rsidR="001F32CB" w:rsidRPr="000B6F81" w:rsidRDefault="001F32CB" w:rsidP="003A1997">
                        <w:pPr>
                          <w:spacing w:line="240" w:lineRule="auto"/>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v:textbox>
                </v:rect>
                <v:shape id="AutoShape 6056" o:spid="_x0000_s1307" type="#_x0000_t32" style="position:absolute;left:26670;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SfMcAAADdAAAADwAAAGRycy9kb3ducmV2LnhtbESPW2vCQBSE3wv9D8sRfKsbi5cY3YQi&#10;SKVgxQv6esgek9Ds2ZDdxvTfdwtCH4eZ+YZZZb2pRUetqywrGI8iEMS51RUXCs6nzUsMwnlkjbVl&#10;UvBDDrL0+WmFibZ3PlB39IUIEHYJKii9bxIpXV6SQTeyDXHwbrY16INsC6lbvAe4qeVrFM2kwYrD&#10;QokNrUvKv47fRkG3v3zON033vvfFZXL4mCyuaHZKDQf92xKEp97/hx/trVYwjeM5/L0JT0C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wRJ8xwAAAN0AAAAPAAAAAAAA&#10;AAAAAAAAAKECAABkcnMvZG93bnJldi54bWxQSwUGAAAAAAQABAD5AAAAlQMAAAAA&#10;" strokeweight="2pt"/>
                <v:shape id="AutoShape 6057" o:spid="_x0000_s1308" type="#_x0000_t32" style="position:absolute;left:26765;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6GDsQAAADdAAAADwAAAGRycy9kb3ducmV2LnhtbERPXWvCMBR9H/gfwhV8m6nDza4aZQiy&#10;MdBSN9zrpbm2xeYmNFnt/r15GPh4ON+rzWBa0VPnG8sKZtMEBHFpdcOVgu+v3WMKwgdkja1lUvBH&#10;Hjbr0cMKM22vXFB/DJWIIewzVFCH4DIpfVmTQT+1jjhyZ9sZDBF2ldQdXmO4aeVTkrxIgw3Hhhod&#10;bWsqL8dfo6DPT4fFzvXveahO8+Jz/vqDZq/UZDy8LUEEGsJd/O/+0Aqe0zTOjW/i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oYOxAAAAN0AAAAPAAAAAAAAAAAA&#10;AAAAAKECAABkcnMvZG93bnJldi54bWxQSwUGAAAAAAQABAD5AAAAkgMAAAAA&#10;" strokeweight="2pt"/>
                <v:rect id="Rechteck 6182" o:spid="_x0000_s1309" style="position:absolute;top:4667;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J7sUA&#10;AADdAAAADwAAAGRycy9kb3ducmV2LnhtbESPT4vCMBTE7wt+h/AEL4umehCpRhFBLIsgW/+cH82z&#10;LTYvtcm29dubhYU9DjPzG2a16U0lWmpcaVnBdBKBIM6sLjlXcDnvxwsQziNrrCyTghc52KwHHyuM&#10;te34m9rU5yJA2MWooPC+jqV0WUEG3cTWxMG728agD7LJpW6wC3BTyVkUzaXBksNCgTXtCsoe6Y9R&#10;0GWn9nY+HuTp85ZYfibPXXr9Umo07LdLEJ56/x/+aydawXy6mMHvm/AE5Po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cnuxQAAAN0AAAAPAAAAAAAAAAAAAAAAAJgCAABkcnMv&#10;ZG93bnJldi54bWxQSwUGAAAAAAQABAD1AAAAigMAAAAA&#10;" filled="f" stroked="f">
                  <v:textbox>
                    <w:txbxContent>
                      <w:p w14:paraId="388AF5EF" w14:textId="77777777" w:rsidR="001F32CB" w:rsidRDefault="001F32CB" w:rsidP="00417AA6">
                        <w:pPr>
                          <w:rPr>
                            <w:rFonts w:cs="Arial"/>
                            <w:b/>
                            <w:color w:val="C00000"/>
                            <w:sz w:val="24"/>
                            <w:szCs w:val="24"/>
                            <w:lang w:val="de-DE"/>
                          </w:rPr>
                        </w:pPr>
                        <w:r>
                          <w:rPr>
                            <w:rFonts w:cs="Arial"/>
                            <w:b/>
                            <w:color w:val="C00000"/>
                            <w:sz w:val="24"/>
                            <w:szCs w:val="24"/>
                            <w:lang w:val="de-DE"/>
                          </w:rPr>
                          <w:t>1..*</w:t>
                        </w:r>
                      </w:p>
                    </w:txbxContent>
                  </v:textbox>
                </v:rect>
                <v:rect id="Rechteck 6183" o:spid="_x0000_s1310" style="position:absolute;left:26765;top:1714;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dcYA&#10;AADdAAAADwAAAGRycy9kb3ducmV2LnhtbESP3WrCQBSE7wu+w3IEb4putCASXUUEaZCCNP5cH7LH&#10;JJg9G7PbJL59t1DwcpiZb5jVpjeVaKlxpWUF00kEgjizuuRcwfm0Hy9AOI+ssbJMCp7kYLMevK0w&#10;1rbjb2pTn4sAYRejgsL7OpbSZQUZdBNbEwfvZhuDPsgml7rBLsBNJWdRNJcGSw4LBda0Kyi7pz9G&#10;QZcd2+vp61Me36+J5Ufy2KWXg1KjYb9dgvDU+1f4v51oBfPp4gP+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dcYAAADdAAAADwAAAAAAAAAAAAAAAACYAgAAZHJz&#10;L2Rvd25yZXYueG1sUEsFBgAAAAAEAAQA9QAAAIsDAAAAAA==&#10;" filled="f" stroked="f">
                  <v:textbox>
                    <w:txbxContent>
                      <w:p w14:paraId="388AF5F0" w14:textId="77777777" w:rsidR="001F32CB" w:rsidRDefault="001F32CB" w:rsidP="00417AA6">
                        <w:pPr>
                          <w:rPr>
                            <w:rFonts w:cs="Arial"/>
                            <w:b/>
                            <w:color w:val="C00000"/>
                            <w:sz w:val="24"/>
                            <w:szCs w:val="24"/>
                            <w:lang w:val="de-DE"/>
                          </w:rPr>
                        </w:pPr>
                        <w:r>
                          <w:rPr>
                            <w:rFonts w:cs="Arial"/>
                            <w:b/>
                            <w:color w:val="C00000"/>
                            <w:sz w:val="24"/>
                            <w:szCs w:val="24"/>
                            <w:lang w:val="de-DE"/>
                          </w:rPr>
                          <w:t>1..*</w:t>
                        </w:r>
                      </w:p>
                    </w:txbxContent>
                  </v:textbox>
                </v:rect>
                <v:rect id="Rechteck 6184" o:spid="_x0000_s1311" style="position:absolute;left:26479;top:10668;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0AcYA&#10;AADdAAAADwAAAGRycy9kb3ducmV2LnhtbESP3WrCQBSE7wu+w3IEb4pulCISXUUEaZCCNP5cH7LH&#10;JJg9G7PbJL59t1DwcpiZb5jVpjeVaKlxpWUF00kEgjizuuRcwfm0Hy9AOI+ssbJMCp7kYLMevK0w&#10;1rbjb2pTn4sAYRejgsL7OpbSZQUZdBNbEwfvZhuDPsgml7rBLsBNJWdRNJcGSw4LBda0Kyi7pz9G&#10;QZcd2+vp61Me36+J5Ufy2KWXg1KjYb9dgvDU+1f4v51oBfPp4gP+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j0AcYAAADdAAAADwAAAAAAAAAAAAAAAACYAgAAZHJz&#10;L2Rvd25yZXYueG1sUEsFBgAAAAAEAAQA9QAAAIsDAAAAAA==&#10;" filled="f" stroked="f">
                  <v:textbox>
                    <w:txbxContent>
                      <w:p w14:paraId="388AF5F1" w14:textId="77777777" w:rsidR="001F32CB" w:rsidRDefault="001F32CB" w:rsidP="00417AA6">
                        <w:pPr>
                          <w:rPr>
                            <w:rFonts w:cs="Arial"/>
                            <w:b/>
                            <w:sz w:val="24"/>
                            <w:szCs w:val="24"/>
                            <w:lang w:val="de-DE"/>
                          </w:rPr>
                        </w:pPr>
                        <w:r>
                          <w:rPr>
                            <w:rFonts w:cs="Arial"/>
                            <w:b/>
                            <w:sz w:val="24"/>
                            <w:szCs w:val="24"/>
                            <w:lang w:val="de-DE"/>
                          </w:rPr>
                          <w:t>0..1</w:t>
                        </w:r>
                      </w:p>
                    </w:txbxContent>
                  </v:textbox>
                </v:rect>
                <w10:anchorlock/>
              </v:group>
            </w:pict>
          </mc:Fallback>
        </mc:AlternateContent>
      </w:r>
    </w:p>
    <w:p w14:paraId="388AF282" w14:textId="77777777" w:rsidR="000E3F05" w:rsidRDefault="000E3F05" w:rsidP="00415F7E"/>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28A" w14:textId="77777777" w:rsidTr="00415F7E">
        <w:trPr>
          <w:cantSplit/>
          <w:trHeight w:val="329"/>
          <w:tblHeader/>
        </w:trPr>
        <w:tc>
          <w:tcPr>
            <w:tcW w:w="1050" w:type="pct"/>
            <w:shd w:val="clear" w:color="auto" w:fill="FFFFCC"/>
            <w:vAlign w:val="center"/>
          </w:tcPr>
          <w:p w14:paraId="388AF283" w14:textId="77777777" w:rsidR="001C5CAA" w:rsidRPr="001C5CAA" w:rsidRDefault="001C5CAA" w:rsidP="00415F7E">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284" w14:textId="77777777" w:rsidR="001C5CAA" w:rsidRPr="001C5CAA" w:rsidRDefault="001C5CAA" w:rsidP="00415F7E">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285" w14:textId="77777777" w:rsidR="001C5CAA" w:rsidRPr="001C5CAA" w:rsidRDefault="001C5CAA" w:rsidP="00415F7E">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286" w14:textId="77777777" w:rsidR="001C5CAA" w:rsidRPr="001C5CAA" w:rsidRDefault="001C5CAA" w:rsidP="00415F7E">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287" w14:textId="77777777" w:rsidR="001C5CAA" w:rsidRPr="001C5CAA" w:rsidRDefault="001C5CAA" w:rsidP="00415F7E">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288" w14:textId="77777777" w:rsidR="001C5CAA" w:rsidRPr="001C5CAA" w:rsidRDefault="001C5CAA" w:rsidP="00415F7E">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289" w14:textId="77777777" w:rsidR="001C5CAA" w:rsidRPr="001C5CAA" w:rsidRDefault="001C5CAA" w:rsidP="00415F7E">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294" w14:textId="77777777" w:rsidTr="007932D7">
        <w:trPr>
          <w:cantSplit/>
          <w:trHeight w:val="600"/>
        </w:trPr>
        <w:tc>
          <w:tcPr>
            <w:tcW w:w="1050" w:type="pct"/>
            <w:shd w:val="clear" w:color="auto" w:fill="C00000"/>
            <w:vAlign w:val="center"/>
          </w:tcPr>
          <w:p w14:paraId="388AF28B" w14:textId="77777777" w:rsidR="001C5CAA" w:rsidRPr="007932D7" w:rsidRDefault="001C5CAA" w:rsidP="00415F7E">
            <w:pPr>
              <w:spacing w:line="240" w:lineRule="auto"/>
              <w:rPr>
                <w:rFonts w:eastAsia="Times New Roman" w:cs="Arial"/>
                <w:color w:val="FFFFFF" w:themeColor="background1"/>
                <w:sz w:val="16"/>
                <w:szCs w:val="20"/>
                <w:highlight w:val="yellow"/>
                <w:lang w:eastAsia="de-DE"/>
              </w:rPr>
            </w:pPr>
            <w:r w:rsidRPr="007932D7">
              <w:rPr>
                <w:rFonts w:cs="Arial"/>
                <w:bCs/>
                <w:color w:val="FFFFFF" w:themeColor="background1"/>
                <w:sz w:val="16"/>
                <w:szCs w:val="20"/>
                <w:lang w:val="de-DE"/>
              </w:rPr>
              <w:t xml:space="preserve"> </w:t>
            </w:r>
            <w:proofErr w:type="spellStart"/>
            <w:r w:rsidRPr="007932D7">
              <w:rPr>
                <w:rFonts w:cs="Arial"/>
                <w:bCs/>
                <w:color w:val="FFFFFF" w:themeColor="background1"/>
                <w:sz w:val="16"/>
                <w:szCs w:val="20"/>
                <w:lang w:val="de-DE"/>
              </w:rPr>
              <w:t>asram:ContentText</w:t>
            </w:r>
            <w:proofErr w:type="spellEnd"/>
          </w:p>
        </w:tc>
        <w:tc>
          <w:tcPr>
            <w:tcW w:w="450" w:type="pct"/>
            <w:shd w:val="clear" w:color="auto" w:fill="C00000"/>
            <w:vAlign w:val="center"/>
          </w:tcPr>
          <w:p w14:paraId="388AF28C" w14:textId="77777777" w:rsidR="001C5CAA" w:rsidRPr="007932D7" w:rsidRDefault="001C5CAA" w:rsidP="00415F7E">
            <w:pPr>
              <w:spacing w:line="240" w:lineRule="auto"/>
              <w:rPr>
                <w:rFonts w:eastAsia="Times New Roman" w:cs="Arial"/>
                <w:color w:val="FFFFFF" w:themeColor="background1"/>
                <w:sz w:val="16"/>
                <w:szCs w:val="20"/>
                <w:highlight w:val="yellow"/>
                <w:lang w:eastAsia="de-DE"/>
              </w:rPr>
            </w:pPr>
            <w:r w:rsidRPr="007932D7">
              <w:rPr>
                <w:rFonts w:eastAsia="Times New Roman" w:cs="Arial"/>
                <w:color w:val="FFFFFF" w:themeColor="background1"/>
                <w:sz w:val="16"/>
                <w:szCs w:val="20"/>
                <w:lang w:eastAsia="de-DE"/>
              </w:rPr>
              <w:t>String</w:t>
            </w:r>
          </w:p>
        </w:tc>
        <w:tc>
          <w:tcPr>
            <w:tcW w:w="400" w:type="pct"/>
            <w:shd w:val="clear" w:color="auto" w:fill="C00000"/>
            <w:vAlign w:val="center"/>
          </w:tcPr>
          <w:p w14:paraId="388AF28D"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3</w:t>
            </w:r>
          </w:p>
        </w:tc>
        <w:tc>
          <w:tcPr>
            <w:tcW w:w="350" w:type="pct"/>
            <w:shd w:val="clear" w:color="auto" w:fill="C00000"/>
            <w:vAlign w:val="center"/>
          </w:tcPr>
          <w:p w14:paraId="388AF28E"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6</w:t>
            </w:r>
          </w:p>
        </w:tc>
        <w:tc>
          <w:tcPr>
            <w:tcW w:w="950" w:type="pct"/>
            <w:shd w:val="clear" w:color="auto" w:fill="C00000"/>
            <w:vAlign w:val="center"/>
          </w:tcPr>
          <w:p w14:paraId="388AF28F"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VMI</w:t>
            </w:r>
          </w:p>
        </w:tc>
        <w:tc>
          <w:tcPr>
            <w:tcW w:w="300" w:type="pct"/>
            <w:shd w:val="clear" w:color="auto" w:fill="C00000"/>
            <w:vAlign w:val="center"/>
          </w:tcPr>
          <w:p w14:paraId="388AF290"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M</w:t>
            </w:r>
          </w:p>
        </w:tc>
        <w:tc>
          <w:tcPr>
            <w:tcW w:w="1500" w:type="pct"/>
            <w:shd w:val="clear" w:color="auto" w:fill="C00000"/>
            <w:vAlign w:val="center"/>
          </w:tcPr>
          <w:p w14:paraId="388AF291"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If “</w:t>
            </w:r>
            <w:proofErr w:type="spellStart"/>
            <w:r w:rsidRPr="007932D7">
              <w:rPr>
                <w:rFonts w:eastAsia="Times New Roman" w:cs="Arial"/>
                <w:color w:val="FFFFFF" w:themeColor="background1"/>
                <w:sz w:val="16"/>
                <w:szCs w:val="20"/>
                <w:lang w:eastAsia="de-DE"/>
              </w:rPr>
              <w:t>asram:SubjectCode</w:t>
            </w:r>
            <w:proofErr w:type="spellEnd"/>
            <w:r w:rsidRPr="007932D7">
              <w:rPr>
                <w:rFonts w:eastAsia="Times New Roman" w:cs="Arial"/>
                <w:color w:val="FFFFFF" w:themeColor="background1"/>
                <w:sz w:val="16"/>
                <w:szCs w:val="20"/>
                <w:lang w:eastAsia="de-DE"/>
              </w:rPr>
              <w:t>” is equal to Value "P", the following assignment is valid:</w:t>
            </w:r>
          </w:p>
          <w:p w14:paraId="388AF292" w14:textId="77777777" w:rsidR="001C5CAA" w:rsidRPr="007932D7" w:rsidRDefault="001C5CAA" w:rsidP="00415F7E">
            <w:pPr>
              <w:spacing w:line="240" w:lineRule="auto"/>
              <w:rPr>
                <w:rFonts w:eastAsia="Times New Roman" w:cs="Arial"/>
                <w:color w:val="FFFFFF" w:themeColor="background1"/>
                <w:sz w:val="16"/>
                <w:szCs w:val="20"/>
                <w:lang w:eastAsia="de-DE"/>
              </w:rPr>
            </w:pPr>
          </w:p>
          <w:p w14:paraId="388AF293" w14:textId="77777777" w:rsidR="001C5CAA" w:rsidRPr="007932D7" w:rsidRDefault="001C5CAA" w:rsidP="00415F7E">
            <w:pPr>
              <w:spacing w:line="240" w:lineRule="auto"/>
              <w:rPr>
                <w:rFonts w:eastAsia="Times New Roman" w:cs="Arial"/>
                <w:color w:val="FFFFFF" w:themeColor="background1"/>
                <w:sz w:val="16"/>
                <w:szCs w:val="20"/>
                <w:lang w:eastAsia="de-DE"/>
              </w:rPr>
            </w:pPr>
            <w:r w:rsidRPr="007932D7">
              <w:rPr>
                <w:rFonts w:eastAsia="Times New Roman" w:cs="Arial"/>
                <w:color w:val="FFFFFF" w:themeColor="background1"/>
                <w:sz w:val="16"/>
                <w:szCs w:val="20"/>
                <w:lang w:eastAsia="de-DE"/>
              </w:rPr>
              <w:t>Process: Possible values: VMI / STA</w:t>
            </w:r>
          </w:p>
        </w:tc>
      </w:tr>
      <w:tr w:rsidR="001C5CAA" w:rsidRPr="00020133" w14:paraId="388AF29E" w14:textId="77777777" w:rsidTr="00415F7E">
        <w:trPr>
          <w:cantSplit/>
          <w:trHeight w:val="318"/>
        </w:trPr>
        <w:tc>
          <w:tcPr>
            <w:tcW w:w="1050" w:type="pct"/>
            <w:shd w:val="clear" w:color="auto" w:fill="92D050"/>
            <w:vAlign w:val="center"/>
          </w:tcPr>
          <w:p w14:paraId="388AF295" w14:textId="77777777" w:rsidR="001C5CAA" w:rsidRPr="001C5CAA" w:rsidRDefault="001C5CAA" w:rsidP="00415F7E">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r w:rsidRPr="001C5CAA">
              <w:rPr>
                <w:rFonts w:eastAsia="Times New Roman" w:cs="Arial"/>
                <w:color w:val="000000"/>
                <w:sz w:val="16"/>
                <w:szCs w:val="20"/>
                <w:highlight w:val="yellow"/>
                <w:lang w:eastAsia="de-DE"/>
              </w:rPr>
              <w:t xml:space="preserve"> </w:t>
            </w:r>
          </w:p>
        </w:tc>
        <w:tc>
          <w:tcPr>
            <w:tcW w:w="450" w:type="pct"/>
            <w:shd w:val="clear" w:color="auto" w:fill="92D050"/>
            <w:vAlign w:val="center"/>
          </w:tcPr>
          <w:p w14:paraId="388AF296"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97"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w:t>
            </w:r>
          </w:p>
        </w:tc>
        <w:tc>
          <w:tcPr>
            <w:tcW w:w="350" w:type="pct"/>
            <w:shd w:val="clear" w:color="auto" w:fill="92D050"/>
            <w:vAlign w:val="center"/>
          </w:tcPr>
          <w:p w14:paraId="388AF29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99"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LOC1</w:t>
            </w:r>
          </w:p>
        </w:tc>
        <w:tc>
          <w:tcPr>
            <w:tcW w:w="300" w:type="pct"/>
            <w:shd w:val="clear" w:color="auto" w:fill="92D050"/>
            <w:vAlign w:val="center"/>
          </w:tcPr>
          <w:p w14:paraId="388AF29A"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9B"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"DS", the following assignment is valid:</w:t>
            </w:r>
          </w:p>
          <w:p w14:paraId="388AF29C" w14:textId="77777777" w:rsidR="001C5CAA" w:rsidRPr="001C5CAA" w:rsidRDefault="001C5CAA" w:rsidP="00415F7E">
            <w:pPr>
              <w:spacing w:line="240" w:lineRule="auto"/>
              <w:rPr>
                <w:rFonts w:eastAsia="Times New Roman" w:cs="Arial"/>
                <w:color w:val="000000"/>
                <w:sz w:val="16"/>
                <w:szCs w:val="20"/>
                <w:lang w:eastAsia="de-DE"/>
              </w:rPr>
            </w:pPr>
          </w:p>
          <w:p w14:paraId="388AF29D" w14:textId="77777777" w:rsidR="001C5CAA" w:rsidRPr="001C5CAA" w:rsidRDefault="001C5CAA" w:rsidP="00415F7E">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DeliverySite</w:t>
            </w:r>
            <w:proofErr w:type="spellEnd"/>
            <w:r w:rsidRPr="001C5CAA">
              <w:rPr>
                <w:rFonts w:eastAsia="Times New Roman" w:cs="Arial"/>
                <w:color w:val="000000"/>
                <w:sz w:val="16"/>
                <w:szCs w:val="20"/>
                <w:lang w:eastAsia="de-DE"/>
              </w:rPr>
              <w:t>: Defines the ERP plant or ERP storage location of the delivery location</w:t>
            </w:r>
          </w:p>
        </w:tc>
      </w:tr>
      <w:tr w:rsidR="001C5CAA" w:rsidRPr="00020133" w14:paraId="388AF2AA" w14:textId="77777777" w:rsidTr="00415F7E">
        <w:trPr>
          <w:cantSplit/>
          <w:trHeight w:val="600"/>
        </w:trPr>
        <w:tc>
          <w:tcPr>
            <w:tcW w:w="1050" w:type="pct"/>
            <w:shd w:val="clear" w:color="auto" w:fill="92D050"/>
            <w:vAlign w:val="center"/>
          </w:tcPr>
          <w:p w14:paraId="388AF29F"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A0"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A1"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A2"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A3"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A4"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A5"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"FF01", the following assignment is valid:</w:t>
            </w:r>
          </w:p>
          <w:p w14:paraId="388AF2A6" w14:textId="77777777" w:rsidR="001C5CAA" w:rsidRPr="001C5CAA" w:rsidRDefault="001C5CAA" w:rsidP="00415F7E">
            <w:pPr>
              <w:spacing w:line="240" w:lineRule="auto"/>
              <w:rPr>
                <w:rFonts w:eastAsia="Times New Roman" w:cs="Arial"/>
                <w:color w:val="000000"/>
                <w:sz w:val="16"/>
                <w:szCs w:val="20"/>
                <w:lang w:eastAsia="de-DE"/>
              </w:rPr>
            </w:pPr>
          </w:p>
          <w:p w14:paraId="388AF2A7"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FlexibleField1: </w:t>
            </w:r>
          </w:p>
          <w:p w14:paraId="388AF2A8" w14:textId="77777777" w:rsidR="001C5CAA" w:rsidRPr="001C5CAA" w:rsidRDefault="001C5CAA" w:rsidP="00415F7E">
            <w:pPr>
              <w:spacing w:line="240" w:lineRule="auto"/>
              <w:rPr>
                <w:rFonts w:eastAsia="Times New Roman" w:cs="Arial"/>
                <w:color w:val="000000"/>
                <w:sz w:val="16"/>
                <w:szCs w:val="20"/>
                <w:lang w:eastAsia="de-DE"/>
              </w:rPr>
            </w:pPr>
          </w:p>
          <w:p w14:paraId="388AF2A9"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The content of this field is batch information supplier.</w:t>
            </w:r>
          </w:p>
        </w:tc>
      </w:tr>
      <w:tr w:rsidR="001C5CAA" w:rsidRPr="00020133" w14:paraId="388AF2B6" w14:textId="77777777" w:rsidTr="00415F7E">
        <w:trPr>
          <w:cantSplit/>
          <w:trHeight w:val="600"/>
        </w:trPr>
        <w:tc>
          <w:tcPr>
            <w:tcW w:w="1050" w:type="pct"/>
            <w:shd w:val="clear" w:color="auto" w:fill="92D050"/>
            <w:vAlign w:val="center"/>
          </w:tcPr>
          <w:p w14:paraId="388AF2AB"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AC"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AD"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AE"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AF"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B0"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B1"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"FF02", the following assignment is valid:</w:t>
            </w:r>
          </w:p>
          <w:p w14:paraId="388AF2B2" w14:textId="77777777" w:rsidR="001C5CAA" w:rsidRPr="001C5CAA" w:rsidRDefault="001C5CAA" w:rsidP="00415F7E">
            <w:pPr>
              <w:spacing w:line="240" w:lineRule="auto"/>
              <w:rPr>
                <w:rFonts w:eastAsia="Times New Roman" w:cs="Arial"/>
                <w:color w:val="000000"/>
                <w:sz w:val="16"/>
                <w:szCs w:val="20"/>
                <w:lang w:eastAsia="de-DE"/>
              </w:rPr>
            </w:pPr>
          </w:p>
          <w:p w14:paraId="388AF2B3"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FlexibleField2: </w:t>
            </w:r>
          </w:p>
          <w:p w14:paraId="388AF2B4" w14:textId="77777777" w:rsidR="001C5CAA" w:rsidRPr="001C5CAA" w:rsidRDefault="001C5CAA" w:rsidP="00415F7E">
            <w:pPr>
              <w:spacing w:line="240" w:lineRule="auto"/>
              <w:rPr>
                <w:rFonts w:eastAsia="Times New Roman" w:cs="Arial"/>
                <w:color w:val="000000"/>
                <w:sz w:val="16"/>
                <w:szCs w:val="20"/>
                <w:lang w:eastAsia="de-DE"/>
              </w:rPr>
            </w:pPr>
          </w:p>
          <w:p w14:paraId="388AF2B5"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2C2" w14:textId="77777777" w:rsidTr="00415F7E">
        <w:trPr>
          <w:cantSplit/>
          <w:trHeight w:val="600"/>
        </w:trPr>
        <w:tc>
          <w:tcPr>
            <w:tcW w:w="1050" w:type="pct"/>
            <w:shd w:val="clear" w:color="auto" w:fill="92D050"/>
            <w:vAlign w:val="center"/>
          </w:tcPr>
          <w:p w14:paraId="388AF2B7"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B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B9"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BA"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BB"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BC"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BD"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"FF03", the following assignment is valid:</w:t>
            </w:r>
          </w:p>
          <w:p w14:paraId="388AF2BE" w14:textId="77777777" w:rsidR="001C5CAA" w:rsidRPr="001C5CAA" w:rsidRDefault="001C5CAA" w:rsidP="00415F7E">
            <w:pPr>
              <w:spacing w:line="240" w:lineRule="auto"/>
              <w:rPr>
                <w:rFonts w:eastAsia="Times New Roman" w:cs="Arial"/>
                <w:color w:val="000000"/>
                <w:sz w:val="16"/>
                <w:szCs w:val="20"/>
                <w:lang w:eastAsia="de-DE"/>
              </w:rPr>
            </w:pPr>
          </w:p>
          <w:p w14:paraId="388AF2BF"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FlexibleField3: </w:t>
            </w:r>
          </w:p>
          <w:p w14:paraId="388AF2C0" w14:textId="77777777" w:rsidR="001C5CAA" w:rsidRPr="001C5CAA" w:rsidRDefault="001C5CAA" w:rsidP="00415F7E">
            <w:pPr>
              <w:spacing w:line="240" w:lineRule="auto"/>
              <w:rPr>
                <w:rFonts w:eastAsia="Times New Roman" w:cs="Arial"/>
                <w:color w:val="000000"/>
                <w:sz w:val="16"/>
                <w:szCs w:val="20"/>
                <w:lang w:eastAsia="de-DE"/>
              </w:rPr>
            </w:pPr>
          </w:p>
          <w:p w14:paraId="388AF2C1"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2CE" w14:textId="77777777" w:rsidTr="00415F7E">
        <w:trPr>
          <w:cantSplit/>
          <w:trHeight w:val="600"/>
        </w:trPr>
        <w:tc>
          <w:tcPr>
            <w:tcW w:w="1050" w:type="pct"/>
            <w:shd w:val="clear" w:color="auto" w:fill="92D050"/>
            <w:vAlign w:val="center"/>
          </w:tcPr>
          <w:p w14:paraId="388AF2C3"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C4"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C5"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C6"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C7"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C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C9"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"FF04", the following assignment is valid:</w:t>
            </w:r>
          </w:p>
          <w:p w14:paraId="388AF2CA" w14:textId="77777777" w:rsidR="001C5CAA" w:rsidRPr="001C5CAA" w:rsidRDefault="001C5CAA" w:rsidP="00415F7E">
            <w:pPr>
              <w:spacing w:line="240" w:lineRule="auto"/>
              <w:rPr>
                <w:rFonts w:eastAsia="Times New Roman" w:cs="Arial"/>
                <w:color w:val="000000"/>
                <w:sz w:val="16"/>
                <w:szCs w:val="20"/>
                <w:lang w:eastAsia="de-DE"/>
              </w:rPr>
            </w:pPr>
          </w:p>
          <w:p w14:paraId="388AF2CB"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FlexibleField4: </w:t>
            </w:r>
          </w:p>
          <w:p w14:paraId="388AF2CC" w14:textId="77777777" w:rsidR="001C5CAA" w:rsidRPr="001C5CAA" w:rsidRDefault="001C5CAA" w:rsidP="00415F7E">
            <w:pPr>
              <w:spacing w:line="240" w:lineRule="auto"/>
              <w:rPr>
                <w:rFonts w:eastAsia="Times New Roman" w:cs="Arial"/>
                <w:color w:val="000000"/>
                <w:sz w:val="16"/>
                <w:szCs w:val="20"/>
                <w:lang w:eastAsia="de-DE"/>
              </w:rPr>
            </w:pPr>
          </w:p>
          <w:p w14:paraId="388AF2CD"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2DA" w14:textId="77777777" w:rsidTr="00415F7E">
        <w:trPr>
          <w:cantSplit/>
          <w:trHeight w:val="600"/>
        </w:trPr>
        <w:tc>
          <w:tcPr>
            <w:tcW w:w="1050" w:type="pct"/>
            <w:shd w:val="clear" w:color="auto" w:fill="92D050"/>
            <w:vAlign w:val="center"/>
          </w:tcPr>
          <w:p w14:paraId="388AF2CF"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D0"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D1"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D2"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D3"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D4"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D5"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"FF05", the following assignment is valid:</w:t>
            </w:r>
          </w:p>
          <w:p w14:paraId="388AF2D6" w14:textId="77777777" w:rsidR="001C5CAA" w:rsidRPr="001C5CAA" w:rsidRDefault="001C5CAA" w:rsidP="00415F7E">
            <w:pPr>
              <w:spacing w:line="240" w:lineRule="auto"/>
              <w:rPr>
                <w:rFonts w:eastAsia="Times New Roman" w:cs="Arial"/>
                <w:color w:val="000000"/>
                <w:sz w:val="16"/>
                <w:szCs w:val="20"/>
                <w:lang w:eastAsia="de-DE"/>
              </w:rPr>
            </w:pPr>
          </w:p>
          <w:p w14:paraId="388AF2D7"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FlexibleField5: </w:t>
            </w:r>
          </w:p>
          <w:p w14:paraId="388AF2D8" w14:textId="77777777" w:rsidR="001C5CAA" w:rsidRPr="001C5CAA" w:rsidRDefault="001C5CAA" w:rsidP="00415F7E">
            <w:pPr>
              <w:spacing w:line="240" w:lineRule="auto"/>
              <w:rPr>
                <w:rFonts w:eastAsia="Times New Roman" w:cs="Arial"/>
                <w:color w:val="000000"/>
                <w:sz w:val="16"/>
                <w:szCs w:val="20"/>
                <w:lang w:eastAsia="de-DE"/>
              </w:rPr>
            </w:pPr>
          </w:p>
          <w:p w14:paraId="388AF2D9"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2E6" w14:textId="77777777" w:rsidTr="00415F7E">
        <w:trPr>
          <w:cantSplit/>
          <w:trHeight w:val="600"/>
        </w:trPr>
        <w:tc>
          <w:tcPr>
            <w:tcW w:w="1050" w:type="pct"/>
            <w:shd w:val="clear" w:color="auto" w:fill="92D050"/>
            <w:vAlign w:val="center"/>
          </w:tcPr>
          <w:p w14:paraId="388AF2DB"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DC"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DD"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DE"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DF"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E0"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E1"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"FF06", the following assignment is valid:</w:t>
            </w:r>
          </w:p>
          <w:p w14:paraId="388AF2E2" w14:textId="77777777" w:rsidR="001C5CAA" w:rsidRPr="001C5CAA" w:rsidRDefault="001C5CAA" w:rsidP="00415F7E">
            <w:pPr>
              <w:spacing w:line="240" w:lineRule="auto"/>
              <w:rPr>
                <w:rFonts w:eastAsia="Times New Roman" w:cs="Arial"/>
                <w:color w:val="000000"/>
                <w:sz w:val="16"/>
                <w:szCs w:val="20"/>
                <w:lang w:eastAsia="de-DE"/>
              </w:rPr>
            </w:pPr>
          </w:p>
          <w:p w14:paraId="388AF2E3"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FlexibleField6: </w:t>
            </w:r>
          </w:p>
          <w:p w14:paraId="388AF2E4" w14:textId="77777777" w:rsidR="001C5CAA" w:rsidRPr="001C5CAA" w:rsidRDefault="001C5CAA" w:rsidP="00415F7E">
            <w:pPr>
              <w:spacing w:line="240" w:lineRule="auto"/>
              <w:rPr>
                <w:rFonts w:eastAsia="Times New Roman" w:cs="Arial"/>
                <w:color w:val="000000"/>
                <w:sz w:val="16"/>
                <w:szCs w:val="20"/>
                <w:lang w:eastAsia="de-DE"/>
              </w:rPr>
            </w:pPr>
          </w:p>
          <w:p w14:paraId="388AF2E5"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2F4" w14:textId="77777777" w:rsidTr="00415F7E">
        <w:trPr>
          <w:cantSplit/>
          <w:trHeight w:val="600"/>
        </w:trPr>
        <w:tc>
          <w:tcPr>
            <w:tcW w:w="1050" w:type="pct"/>
            <w:shd w:val="clear" w:color="auto" w:fill="92D050"/>
            <w:vAlign w:val="center"/>
          </w:tcPr>
          <w:p w14:paraId="388AF2E9" w14:textId="1BFF93EA" w:rsidR="001C5CAA" w:rsidRPr="001C5CAA" w:rsidRDefault="001C5CAA" w:rsidP="007932D7">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EA"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EB"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EC"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ED"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EE"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EF"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"FF07", the following assignment is valid:</w:t>
            </w:r>
          </w:p>
          <w:p w14:paraId="388AF2F0" w14:textId="77777777" w:rsidR="001C5CAA" w:rsidRPr="001C5CAA" w:rsidRDefault="001C5CAA" w:rsidP="00415F7E">
            <w:pPr>
              <w:spacing w:line="240" w:lineRule="auto"/>
              <w:rPr>
                <w:rFonts w:eastAsia="Times New Roman" w:cs="Arial"/>
                <w:color w:val="000000"/>
                <w:sz w:val="16"/>
                <w:szCs w:val="20"/>
                <w:lang w:eastAsia="de-DE"/>
              </w:rPr>
            </w:pPr>
          </w:p>
          <w:p w14:paraId="388AF2F1"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FlexibleField7: </w:t>
            </w:r>
          </w:p>
          <w:p w14:paraId="388AF2F2" w14:textId="77777777" w:rsidR="001C5CAA" w:rsidRPr="001C5CAA" w:rsidRDefault="001C5CAA" w:rsidP="00415F7E">
            <w:pPr>
              <w:spacing w:line="240" w:lineRule="auto"/>
              <w:rPr>
                <w:rFonts w:eastAsia="Times New Roman" w:cs="Arial"/>
                <w:color w:val="000000"/>
                <w:sz w:val="16"/>
                <w:szCs w:val="20"/>
                <w:lang w:eastAsia="de-DE"/>
              </w:rPr>
            </w:pPr>
          </w:p>
          <w:p w14:paraId="388AF2F3"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302" w14:textId="77777777" w:rsidTr="00415F7E">
        <w:trPr>
          <w:cantSplit/>
          <w:trHeight w:val="600"/>
        </w:trPr>
        <w:tc>
          <w:tcPr>
            <w:tcW w:w="1050" w:type="pct"/>
            <w:shd w:val="clear" w:color="auto" w:fill="92D050"/>
            <w:vAlign w:val="center"/>
          </w:tcPr>
          <w:p w14:paraId="388AF2F7" w14:textId="36DA45C9" w:rsidR="001C5CAA" w:rsidRPr="001C5CAA" w:rsidRDefault="001C5CAA" w:rsidP="007932D7">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2F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2F9"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2FA"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2FB"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2FC"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2FD"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"FF08", the following assignment is valid:</w:t>
            </w:r>
          </w:p>
          <w:p w14:paraId="388AF2FE" w14:textId="77777777" w:rsidR="001C5CAA" w:rsidRPr="001C5CAA" w:rsidRDefault="001C5CAA" w:rsidP="00415F7E">
            <w:pPr>
              <w:spacing w:line="240" w:lineRule="auto"/>
              <w:rPr>
                <w:rFonts w:eastAsia="Times New Roman" w:cs="Arial"/>
                <w:color w:val="000000"/>
                <w:sz w:val="16"/>
                <w:szCs w:val="20"/>
                <w:lang w:eastAsia="de-DE"/>
              </w:rPr>
            </w:pPr>
          </w:p>
          <w:p w14:paraId="388AF2FF"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FlexibleField8: </w:t>
            </w:r>
          </w:p>
          <w:p w14:paraId="388AF300" w14:textId="77777777" w:rsidR="001C5CAA" w:rsidRPr="001C5CAA" w:rsidRDefault="001C5CAA" w:rsidP="00415F7E">
            <w:pPr>
              <w:spacing w:line="240" w:lineRule="auto"/>
              <w:rPr>
                <w:rFonts w:eastAsia="Times New Roman" w:cs="Arial"/>
                <w:color w:val="000000"/>
                <w:sz w:val="16"/>
                <w:szCs w:val="20"/>
                <w:lang w:eastAsia="de-DE"/>
              </w:rPr>
            </w:pPr>
          </w:p>
          <w:p w14:paraId="388AF301"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310" w14:textId="77777777" w:rsidTr="00415F7E">
        <w:trPr>
          <w:cantSplit/>
          <w:trHeight w:val="600"/>
        </w:trPr>
        <w:tc>
          <w:tcPr>
            <w:tcW w:w="1050" w:type="pct"/>
            <w:shd w:val="clear" w:color="auto" w:fill="92D050"/>
            <w:vAlign w:val="center"/>
          </w:tcPr>
          <w:p w14:paraId="388AF305" w14:textId="6EB40F53" w:rsidR="001C5CAA" w:rsidRPr="001C5CAA" w:rsidRDefault="001C5CAA" w:rsidP="007932D7">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06"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DATETIME</w:t>
            </w:r>
          </w:p>
        </w:tc>
        <w:tc>
          <w:tcPr>
            <w:tcW w:w="400" w:type="pct"/>
            <w:shd w:val="clear" w:color="auto" w:fill="92D050"/>
            <w:vAlign w:val="center"/>
          </w:tcPr>
          <w:p w14:paraId="388AF307"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14</w:t>
            </w:r>
          </w:p>
        </w:tc>
        <w:tc>
          <w:tcPr>
            <w:tcW w:w="350" w:type="pct"/>
            <w:shd w:val="clear" w:color="auto" w:fill="92D050"/>
            <w:vAlign w:val="center"/>
          </w:tcPr>
          <w:p w14:paraId="388AF30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09"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30A"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0B"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"FF09", the following assignment is valid:</w:t>
            </w:r>
          </w:p>
          <w:p w14:paraId="388AF30C" w14:textId="77777777" w:rsidR="001C5CAA" w:rsidRPr="001C5CAA" w:rsidRDefault="001C5CAA" w:rsidP="00415F7E">
            <w:pPr>
              <w:spacing w:line="240" w:lineRule="auto"/>
              <w:rPr>
                <w:rFonts w:eastAsia="Times New Roman" w:cs="Arial"/>
                <w:color w:val="000000"/>
                <w:sz w:val="16"/>
                <w:szCs w:val="20"/>
                <w:lang w:eastAsia="de-DE"/>
              </w:rPr>
            </w:pPr>
          </w:p>
          <w:p w14:paraId="388AF30D"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FlexibleField9: </w:t>
            </w:r>
          </w:p>
          <w:p w14:paraId="388AF30E" w14:textId="77777777" w:rsidR="001C5CAA" w:rsidRPr="001C5CAA" w:rsidRDefault="001C5CAA" w:rsidP="00415F7E">
            <w:pPr>
              <w:spacing w:line="240" w:lineRule="auto"/>
              <w:rPr>
                <w:rFonts w:eastAsia="Times New Roman" w:cs="Arial"/>
                <w:color w:val="000000"/>
                <w:sz w:val="16"/>
                <w:szCs w:val="20"/>
                <w:lang w:eastAsia="de-DE"/>
              </w:rPr>
            </w:pPr>
          </w:p>
          <w:p w14:paraId="388AF30F"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r w:rsidR="001C5CAA" w:rsidRPr="00020133" w14:paraId="388AF31C" w14:textId="77777777" w:rsidTr="00415F7E">
        <w:trPr>
          <w:cantSplit/>
          <w:trHeight w:val="600"/>
        </w:trPr>
        <w:tc>
          <w:tcPr>
            <w:tcW w:w="1050" w:type="pct"/>
            <w:shd w:val="clear" w:color="auto" w:fill="92D050"/>
            <w:vAlign w:val="center"/>
          </w:tcPr>
          <w:p w14:paraId="388AF313" w14:textId="0CBCE528" w:rsidR="001C5CAA" w:rsidRPr="001C5CAA" w:rsidRDefault="001C5CAA" w:rsidP="007932D7">
            <w:pPr>
              <w:spacing w:line="240" w:lineRule="auto"/>
              <w:rPr>
                <w:rFonts w:eastAsia="Times New Roman" w:cs="Arial"/>
                <w:color w:val="000000"/>
                <w:sz w:val="16"/>
                <w:szCs w:val="20"/>
                <w:highlight w:val="yellow"/>
                <w:lang w:eastAsia="de-DE"/>
              </w:rPr>
            </w:pPr>
            <w:r w:rsidRPr="001C5CAA">
              <w:rPr>
                <w:rFonts w:cs="Arial"/>
                <w:bCs/>
                <w:sz w:val="16"/>
                <w:szCs w:val="20"/>
              </w:rPr>
              <w:t xml:space="preserve"> </w:t>
            </w: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14"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DATETIME</w:t>
            </w:r>
          </w:p>
        </w:tc>
        <w:tc>
          <w:tcPr>
            <w:tcW w:w="400" w:type="pct"/>
            <w:shd w:val="clear" w:color="auto" w:fill="92D050"/>
            <w:vAlign w:val="center"/>
          </w:tcPr>
          <w:p w14:paraId="388AF315"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14</w:t>
            </w:r>
          </w:p>
        </w:tc>
        <w:tc>
          <w:tcPr>
            <w:tcW w:w="350" w:type="pct"/>
            <w:shd w:val="clear" w:color="auto" w:fill="92D050"/>
            <w:vAlign w:val="center"/>
          </w:tcPr>
          <w:p w14:paraId="388AF316"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17"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w:t>
            </w:r>
          </w:p>
        </w:tc>
        <w:tc>
          <w:tcPr>
            <w:tcW w:w="300" w:type="pct"/>
            <w:shd w:val="clear" w:color="auto" w:fill="92D050"/>
            <w:vAlign w:val="center"/>
          </w:tcPr>
          <w:p w14:paraId="388AF318" w14:textId="77777777" w:rsidR="001C5CAA" w:rsidRPr="001C5CAA" w:rsidRDefault="001C5CAA" w:rsidP="00415F7E">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19" w14:textId="77777777"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"FF10", the following assignment is valid:</w:t>
            </w:r>
          </w:p>
          <w:p w14:paraId="388AF31A" w14:textId="77777777" w:rsidR="001C5CAA" w:rsidRPr="001C5CAA" w:rsidRDefault="001C5CAA" w:rsidP="00415F7E">
            <w:pPr>
              <w:spacing w:line="240" w:lineRule="auto"/>
              <w:rPr>
                <w:rFonts w:eastAsia="Times New Roman" w:cs="Arial"/>
                <w:color w:val="000000"/>
                <w:sz w:val="16"/>
                <w:szCs w:val="20"/>
                <w:lang w:eastAsia="de-DE"/>
              </w:rPr>
            </w:pPr>
          </w:p>
          <w:p w14:paraId="45AFE8B4" w14:textId="77777777" w:rsidR="007932D7"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FlexibleField10: </w:t>
            </w:r>
          </w:p>
          <w:p w14:paraId="0CEBB323" w14:textId="77777777" w:rsidR="007932D7" w:rsidRDefault="007932D7" w:rsidP="00415F7E">
            <w:pPr>
              <w:spacing w:line="240" w:lineRule="auto"/>
              <w:rPr>
                <w:rFonts w:eastAsia="Times New Roman" w:cs="Arial"/>
                <w:color w:val="000000"/>
                <w:sz w:val="16"/>
                <w:szCs w:val="20"/>
                <w:lang w:eastAsia="de-DE"/>
              </w:rPr>
            </w:pPr>
          </w:p>
          <w:p w14:paraId="388AF31B" w14:textId="087F0B93" w:rsidR="001C5CAA" w:rsidRPr="001C5CAA" w:rsidRDefault="001C5CAA" w:rsidP="00415F7E">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Flexible Field for various usage </w:t>
            </w:r>
          </w:p>
        </w:tc>
      </w:tr>
    </w:tbl>
    <w:p w14:paraId="388AF31D" w14:textId="77777777" w:rsidR="00415F7E" w:rsidRDefault="00415F7E" w:rsidP="00415F7E">
      <w:bookmarkStart w:id="54" w:name="_asram:ReferencedCILogisticsPackage"/>
      <w:bookmarkEnd w:id="54"/>
    </w:p>
    <w:p w14:paraId="388AF31E" w14:textId="77777777" w:rsidR="00415F7E" w:rsidRDefault="00415F7E">
      <w:pPr>
        <w:spacing w:line="240" w:lineRule="auto"/>
      </w:pPr>
      <w:r>
        <w:br w:type="page"/>
      </w:r>
    </w:p>
    <w:p w14:paraId="388AF31F" w14:textId="77777777" w:rsidR="00961F81" w:rsidRPr="00415F7E" w:rsidRDefault="00961F81" w:rsidP="00961F81">
      <w:pPr>
        <w:pStyle w:val="berschrift3"/>
      </w:pPr>
      <w:bookmarkStart w:id="55" w:name="_Toc347483414"/>
      <w:proofErr w:type="spellStart"/>
      <w:proofErr w:type="gramStart"/>
      <w:r w:rsidRPr="00415F7E">
        <w:t>asram:</w:t>
      </w:r>
      <w:proofErr w:type="gramEnd"/>
      <w:r w:rsidRPr="00415F7E">
        <w:t>ReferencedCILogisticsPackage</w:t>
      </w:r>
      <w:bookmarkEnd w:id="55"/>
      <w:proofErr w:type="spellEnd"/>
      <w:r w:rsidRPr="00415F7E">
        <w:t xml:space="preserve"> </w:t>
      </w:r>
    </w:p>
    <w:p w14:paraId="388AF320" w14:textId="77777777" w:rsidR="00260908" w:rsidRDefault="00260908" w:rsidP="0049609A">
      <w:pPr>
        <w:pStyle w:val="berschrift4"/>
        <w:ind w:left="851" w:hanging="851"/>
        <w:rPr>
          <w:szCs w:val="20"/>
        </w:rPr>
      </w:pPr>
      <w:bookmarkStart w:id="56" w:name="_Toc347483415"/>
      <w:r w:rsidRPr="0049609A">
        <w:rPr>
          <w:szCs w:val="20"/>
        </w:rPr>
        <w:t>UX`s</w:t>
      </w:r>
      <w:bookmarkEnd w:id="56"/>
    </w:p>
    <w:p w14:paraId="388AF321" w14:textId="77777777" w:rsidR="0049609A" w:rsidRPr="0049609A" w:rsidRDefault="0049609A" w:rsidP="0049609A"/>
    <w:p w14:paraId="388AF322" w14:textId="77777777" w:rsidR="0049609A" w:rsidRDefault="0049609A" w:rsidP="0049609A">
      <w:r>
        <w:rPr>
          <w:rFonts w:ascii="Times New Roman" w:hAnsi="Times New Roman"/>
          <w:noProof/>
          <w:sz w:val="24"/>
          <w:szCs w:val="24"/>
          <w:lang w:eastAsia="zh-TW"/>
        </w:rPr>
        <mc:AlternateContent>
          <mc:Choice Requires="wps">
            <w:drawing>
              <wp:anchor distT="0" distB="0" distL="114300" distR="114300" simplePos="0" relativeHeight="251608064" behindDoc="0" locked="0" layoutInCell="1" allowOverlap="1" wp14:anchorId="388AF542" wp14:editId="136E65BA">
                <wp:simplePos x="0" y="0"/>
                <wp:positionH relativeFrom="column">
                  <wp:posOffset>3385185</wp:posOffset>
                </wp:positionH>
                <wp:positionV relativeFrom="paragraph">
                  <wp:posOffset>205740</wp:posOffset>
                </wp:positionV>
                <wp:extent cx="439420" cy="293370"/>
                <wp:effectExtent l="0" t="0" r="0" b="0"/>
                <wp:wrapNone/>
                <wp:docPr id="6189" name="Rechteck 6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293370"/>
                        </a:xfrm>
                        <a:prstGeom prst="rect">
                          <a:avLst/>
                        </a:prstGeom>
                        <a:noFill/>
                        <a:ln>
                          <a:noFill/>
                        </a:ln>
                        <a:extLst/>
                      </wps:spPr>
                      <wps:txbx>
                        <w:txbxContent>
                          <w:p w14:paraId="388AF5F2" w14:textId="40B398FF" w:rsidR="001F32CB" w:rsidRPr="0041579D" w:rsidRDefault="001F32CB" w:rsidP="0049609A">
                            <w:pPr>
                              <w:rPr>
                                <w:rFonts w:cs="Arial"/>
                                <w:b/>
                                <w:color w:val="000000" w:themeColor="text1"/>
                                <w:sz w:val="24"/>
                                <w:szCs w:val="24"/>
                                <w:lang w:val="de-DE"/>
                              </w:rPr>
                            </w:pPr>
                            <w:r w:rsidRPr="0041579D">
                              <w:rPr>
                                <w:rFonts w:cs="Arial"/>
                                <w:b/>
                                <w:color w:val="000000" w:themeColor="text1"/>
                                <w:sz w:val="24"/>
                                <w:szCs w:val="24"/>
                                <w:lang w:val="de-DE"/>
                              </w:rPr>
                              <w:t>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6189" o:spid="_x0000_s1312" style="position:absolute;margin-left:266.55pt;margin-top:16.2pt;width:34.6pt;height:23.1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" filled="f" stroked="f">
                <v:textbox>
                  <w:txbxContent>
                    <w:p w14:paraId="388AF5F2" w14:textId="40B398FF" w:rsidR="001F32CB" w:rsidRPr="0041579D" w:rsidRDefault="001F32CB" w:rsidP="0049609A">
                      <w:pPr>
                        <w:rPr>
                          <w:rFonts w:cs="Arial"/>
                          <w:b/>
                          <w:color w:val="000000" w:themeColor="text1"/>
                          <w:sz w:val="24"/>
                          <w:szCs w:val="24"/>
                          <w:lang w:val="de-DE"/>
                        </w:rPr>
                      </w:pPr>
                      <w:r w:rsidRPr="0041579D">
                        <w:rPr>
                          <w:rFonts w:cs="Arial"/>
                          <w:b/>
                          <w:color w:val="000000" w:themeColor="text1"/>
                          <w:sz w:val="24"/>
                          <w:szCs w:val="24"/>
                          <w:lang w:val="de-DE"/>
                        </w:rPr>
                        <w:t>0..1</w:t>
                      </w:r>
                    </w:p>
                  </w:txbxContent>
                </v:textbox>
              </v:rect>
            </w:pict>
          </mc:Fallback>
        </mc:AlternateContent>
      </w:r>
      <w:r>
        <w:rPr>
          <w:b/>
          <w:bCs/>
          <w:noProof/>
          <w:sz w:val="30"/>
          <w:szCs w:val="30"/>
          <w:lang w:eastAsia="zh-TW"/>
        </w:rPr>
        <mc:AlternateContent>
          <mc:Choice Requires="wpg">
            <w:drawing>
              <wp:inline distT="0" distB="0" distL="0" distR="0" wp14:anchorId="388AF544" wp14:editId="388AF545">
                <wp:extent cx="6078220" cy="350520"/>
                <wp:effectExtent l="0" t="0" r="17780" b="11430"/>
                <wp:docPr id="6188" name="Gruppieren 6188"/>
                <wp:cNvGraphicFramePr/>
                <a:graphic xmlns:a="http://schemas.openxmlformats.org/drawingml/2006/main">
                  <a:graphicData uri="http://schemas.microsoft.com/office/word/2010/wordprocessingGroup">
                    <wpg:wgp>
                      <wpg:cNvGrpSpPr/>
                      <wpg:grpSpPr>
                        <a:xfrm>
                          <a:off x="0" y="0"/>
                          <a:ext cx="6078220" cy="350520"/>
                          <a:chOff x="0" y="0"/>
                          <a:chExt cx="6078220" cy="350520"/>
                        </a:xfrm>
                      </wpg:grpSpPr>
                      <wps:wsp>
                        <wps:cNvPr id="5872" name="Rectangle 7230"/>
                        <wps:cNvSpPr>
                          <a:spLocks noChangeArrowheads="1"/>
                        </wps:cNvSpPr>
                        <wps:spPr bwMode="auto">
                          <a:xfrm>
                            <a:off x="371475" y="0"/>
                            <a:ext cx="2668905" cy="344805"/>
                          </a:xfrm>
                          <a:prstGeom prst="rect">
                            <a:avLst/>
                          </a:prstGeom>
                          <a:solidFill>
                            <a:srgbClr val="8DB3E2"/>
                          </a:solidFill>
                          <a:ln w="25400">
                            <a:solidFill>
                              <a:srgbClr val="000000"/>
                            </a:solidFill>
                            <a:miter lim="800000"/>
                            <a:headEnd/>
                            <a:tailEnd/>
                          </a:ln>
                        </wps:spPr>
                        <wps:txbx>
                          <w:txbxContent>
                            <w:p w14:paraId="388AF5F3" w14:textId="77777777" w:rsidR="001F32CB" w:rsidRPr="00527905" w:rsidRDefault="001F32CB" w:rsidP="00527905">
                              <w:pPr>
                                <w:rPr>
                                  <w:szCs w:val="24"/>
                                </w:rPr>
                              </w:pPr>
                              <w:proofErr w:type="spellStart"/>
                              <w:proofErr w:type="gramStart"/>
                              <w:r w:rsidRPr="00527905">
                                <w:rPr>
                                  <w:rFonts w:cs="Arial"/>
                                  <w:b/>
                                  <w:bCs/>
                                  <w:szCs w:val="20"/>
                                </w:rPr>
                                <w:t>asram:</w:t>
                              </w:r>
                              <w:proofErr w:type="gramEnd"/>
                              <w:r w:rsidRPr="00527905">
                                <w:rPr>
                                  <w:rFonts w:cs="Arial"/>
                                  <w:b/>
                                  <w:bCs/>
                                  <w:szCs w:val="20"/>
                                </w:rPr>
                                <w:t>ReferencedCILogisticsPackage</w:t>
                              </w:r>
                              <w:proofErr w:type="spellEnd"/>
                            </w:p>
                          </w:txbxContent>
                        </wps:txbx>
                        <wps:bodyPr rot="0" vert="horz" wrap="square" lIns="91440" tIns="45720" rIns="91440" bIns="45720" anchor="t" anchorCtr="0" upright="1">
                          <a:noAutofit/>
                        </wps:bodyPr>
                      </wps:wsp>
                      <wps:wsp>
                        <wps:cNvPr id="5873" name="AutoShape 7235"/>
                        <wps:cNvCnPr>
                          <a:cxnSpLocks noChangeShapeType="1"/>
                        </wps:cNvCnPr>
                        <wps:spPr bwMode="auto">
                          <a:xfrm>
                            <a:off x="32385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4" name="Rectangle 7236"/>
                        <wps:cNvSpPr>
                          <a:spLocks noChangeArrowheads="1"/>
                        </wps:cNvSpPr>
                        <wps:spPr bwMode="auto">
                          <a:xfrm>
                            <a:off x="3819525" y="0"/>
                            <a:ext cx="22586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F4" w14:textId="77777777" w:rsidR="001F32CB" w:rsidRPr="00527905" w:rsidRDefault="001F32CB" w:rsidP="00527905">
                              <w:proofErr w:type="spellStart"/>
                              <w:proofErr w:type="gramStart"/>
                              <w:r w:rsidRPr="00527905">
                                <w:rPr>
                                  <w:rFonts w:cs="Arial"/>
                                  <w:bCs/>
                                  <w:szCs w:val="20"/>
                                </w:rPr>
                                <w:t>asram:</w:t>
                              </w:r>
                              <w:proofErr w:type="gramEnd"/>
                              <w:r w:rsidRPr="00527905">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5875" name="Rectangle 7237"/>
                        <wps:cNvSpPr>
                          <a:spLocks noChangeArrowheads="1"/>
                        </wps:cNvSpPr>
                        <wps:spPr bwMode="auto">
                          <a:xfrm>
                            <a:off x="30480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76" name="AutoShape 7238"/>
                        <wps:cNvCnPr>
                          <a:cxnSpLocks noChangeShapeType="1"/>
                        </wps:cNvCnPr>
                        <wps:spPr bwMode="auto">
                          <a:xfrm>
                            <a:off x="30384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6" name="Rechteck 6186"/>
                        <wps:cNvSpPr>
                          <a:spLocks noChangeArrowheads="1"/>
                        </wps:cNvSpPr>
                        <wps:spPr bwMode="auto">
                          <a:xfrm>
                            <a:off x="0" y="571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F5" w14:textId="77777777" w:rsidR="001F32CB" w:rsidRDefault="001F32CB" w:rsidP="00415F7E">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88" o:spid="_x0000_s1313" style="width:478.6pt;height:27.6pt;mso-position-horizontal-relative:char;mso-position-vertical-relative:line" coordsize="60782,3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">
                <v:rect id="Rectangle 7230" o:spid="_x0000_s1314" style="position:absolute;left:3714;width:266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Wx8UA&#10;AADdAAAADwAAAGRycy9kb3ducmV2LnhtbESPQWvCQBSE7wX/w/KE3urGgK1GVxElEHoo1Ba8PrOv&#10;2dDs25BdTZpf3y0UPA4z8w2z2Q22ETfqfO1YwXyWgCAuna65UvD5kT8tQfiArLFxTAp+yMNuO3nY&#10;YKZdz+90O4VKRAj7DBWYENpMSl8asuhnriWO3pfrLIYou0rqDvsIt41Mk+RZWqw5Lhhs6WCo/D5d&#10;rYLj9Wzy0Rn/+kb1qC/oDqu0UOpxOuzXIAIN4R7+bxdawWL5ksL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AJbHxQAAAN0AAAAPAAAAAAAAAAAAAAAAAJgCAABkcnMv&#10;ZG93bnJldi54bWxQSwUGAAAAAAQABAD1AAAAigMAAAAA&#10;" fillcolor="#8db3e2" strokeweight="2pt">
                  <v:textbox>
                    <w:txbxContent>
                      <w:p w14:paraId="388AF5F3" w14:textId="77777777" w:rsidR="001F32CB" w:rsidRPr="00527905" w:rsidRDefault="001F32CB" w:rsidP="00527905">
                        <w:pPr>
                          <w:rPr>
                            <w:szCs w:val="24"/>
                          </w:rPr>
                        </w:pPr>
                        <w:proofErr w:type="spellStart"/>
                        <w:proofErr w:type="gramStart"/>
                        <w:r w:rsidRPr="00527905">
                          <w:rPr>
                            <w:rFonts w:cs="Arial"/>
                            <w:b/>
                            <w:bCs/>
                            <w:szCs w:val="20"/>
                          </w:rPr>
                          <w:t>asram:</w:t>
                        </w:r>
                        <w:proofErr w:type="gramEnd"/>
                        <w:r w:rsidRPr="00527905">
                          <w:rPr>
                            <w:rFonts w:cs="Arial"/>
                            <w:b/>
                            <w:bCs/>
                            <w:szCs w:val="20"/>
                          </w:rPr>
                          <w:t>ReferencedCILogisticsPackage</w:t>
                        </w:r>
                        <w:proofErr w:type="spellEnd"/>
                      </w:p>
                    </w:txbxContent>
                  </v:textbox>
                </v:rect>
                <v:shape id="AutoShape 7235" o:spid="_x0000_s1315" type="#_x0000_t32" style="position:absolute;left:32385;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9kWMYAAADdAAAADwAAAGRycy9kb3ducmV2LnhtbESPQWvCQBSE74L/YXmCN91YrdroKkUQ&#10;paCiLfb6yD6TYPZtyK4x/nu3UPA4zMw3zHzZmELUVLncsoJBPwJBnFidc6rg53vdm4JwHlljYZkU&#10;PMjBctFuzTHW9s5Hqk8+FQHCLkYFmfdlLKVLMjLo+rYkDt7FVgZ9kFUqdYX3ADeFfIuisTSYc1jI&#10;sKRVRsn1dDMK6sN5P1mX9ebg0/Po+DX6+EWzU6rbaT5nIDw1/hX+b2+1gvfpZ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vZFjGAAAA3QAAAA8AAAAAAAAA&#10;AAAAAAAAoQIAAGRycy9kb3ducmV2LnhtbFBLBQYAAAAABAAEAPkAAACUAwAAAAA=&#10;" strokeweight="2pt"/>
                <v:rect id="Rectangle 7236" o:spid="_x0000_s1316" style="position:absolute;left:38195;width:225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RvcsYA&#10;AADdAAAADwAAAGRycy9kb3ducmV2LnhtbESPQWsCMRCF7wX/QxjBS9Hsiq2yNYoo0tJTdy09D5vp&#10;7uJmsiRR479vCoUeH2/e9+att9H04krOd5YV5LMMBHFtdceNgs/TcboC4QOyxt4yKbiTh+1m9LDG&#10;Qtsbl3StQiMShH2BCtoQhkJKX7dk0M/sQJy8b+sMhiRdI7XDW4KbXs6z7Fka7Dg1tDjQvqX6XF1M&#10;eiOP5Vf1+ni37/ZQdrl2i4+4VGoyjrsXEIFi+D/+S79pBU+r5Q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RvcsYAAADdAAAADwAAAAAAAAAAAAAAAACYAgAAZHJz&#10;L2Rvd25yZXYueG1sUEsFBgAAAAAEAAQA9QAAAIsDAAAAAA==&#10;" filled="f" fillcolor="#8db3e2" strokeweight="2pt">
                  <v:textbox>
                    <w:txbxContent>
                      <w:p w14:paraId="388AF5F4" w14:textId="77777777" w:rsidR="001F32CB" w:rsidRPr="00527905" w:rsidRDefault="001F32CB" w:rsidP="00527905">
                        <w:proofErr w:type="spellStart"/>
                        <w:proofErr w:type="gramStart"/>
                        <w:r w:rsidRPr="00527905">
                          <w:rPr>
                            <w:rFonts w:cs="Arial"/>
                            <w:bCs/>
                            <w:szCs w:val="20"/>
                          </w:rPr>
                          <w:t>asram:</w:t>
                        </w:r>
                        <w:proofErr w:type="gramEnd"/>
                        <w:r w:rsidRPr="00527905">
                          <w:rPr>
                            <w:rFonts w:cs="Arial"/>
                            <w:bCs/>
                            <w:szCs w:val="20"/>
                          </w:rPr>
                          <w:t>GlobalIdentificationIdentifier</w:t>
                        </w:r>
                        <w:proofErr w:type="spellEnd"/>
                      </w:p>
                    </w:txbxContent>
                  </v:textbox>
                </v:rect>
                <v:rect id="Rectangle 7237" o:spid="_x0000_s1317" style="position:absolute;left:30480;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5ifMUA&#10;AADdAAAADwAAAGRycy9kb3ducmV2LnhtbESPUWvCMBSF3wf+h3CFvc1UoVo6owxhKIiwOX2/NHdt&#10;WXPTJalm/nozGOzxcM75Dme5jqYTF3K+taxgOslAEFdWt1wrOH28PhUgfEDW2FkmBT/kYb0aPSyx&#10;1PbK73Q5hlokCPsSFTQh9KWUvmrIoJ/Ynjh5n9YZDEm6WmqH1wQ3nZxl2VwabDktNNjTpqHq6zgY&#10;Bf0hH7aL7727nYvhrcJ9tGEWlXocx5dnEIFi+A//tXdaQV4sc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3mJ8xQAAAN0AAAAPAAAAAAAAAAAAAAAAAJgCAABkcnMv&#10;ZG93bnJldi54bWxQSwUGAAAAAAQABAD1AAAAigMAAAAA&#10;" strokeweight="2pt"/>
                <v:shape id="AutoShape 7238" o:spid="_x0000_s1318" type="#_x0000_t32" style="position:absolute;left:30384;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jHwMUAAADdAAAADwAAAGRycy9kb3ducmV2LnhtbESP3YrCMBSE74V9h3AWvNN0xb+tRlkE&#10;UQQVddHbQ3O2LduclCbW+vZGELwcZuYbZjpvTCFqqlxuWcFXNwJBnFidc6rg97TsjEE4j6yxsEwK&#10;7uRgPvtoTTHW9sYHqo8+FQHCLkYFmfdlLKVLMjLourYkDt6frQz6IKtU6gpvAW4K2YuioTSYc1jI&#10;sKRFRsn/8WoU1PvzbrQs69Xep+f+YdP/vqDZKtX+bH4mIDw1/h1+tddawWA8GsL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jHwMUAAADdAAAADwAAAAAAAAAA&#10;AAAAAAChAgAAZHJzL2Rvd25yZXYueG1sUEsFBgAAAAAEAAQA+QAAAJMDAAAAAA==&#10;" strokeweight="2pt"/>
                <v:rect id="Rechteck 6186" o:spid="_x0000_s1319" style="position:absolute;top:571;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bP7cUA&#10;AADdAAAADwAAAGRycy9kb3ducmV2LnhtbESPQWvCQBSE7wX/w/KEXopu9BAkuooI0iAFaWw9P7LP&#10;JJh9G7PbJP57tyB4HGbmG2a1GUwtOmpdZVnBbBqBIM6trrhQ8HPaTxYgnEfWWFsmBXdysFmP3laY&#10;aNvzN3WZL0SAsEtQQel9k0jp8pIMuqltiIN3sa1BH2RbSN1iH+CmlvMoiqXBisNCiQ3tSsqv2Z9R&#10;0OfH7nz6+pTHj3Nq+ZbedtnvQan38bBdgvA0+Ff42U61gni2iOH/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s/txQAAAN0AAAAPAAAAAAAAAAAAAAAAAJgCAABkcnMv&#10;ZG93bnJldi54bWxQSwUGAAAAAAQABAD1AAAAigMAAAAA&#10;" filled="f" stroked="f">
                  <v:textbox>
                    <w:txbxContent>
                      <w:p w14:paraId="388AF5F5" w14:textId="77777777" w:rsidR="001F32CB" w:rsidRDefault="001F32CB" w:rsidP="00415F7E">
                        <w:pPr>
                          <w:rPr>
                            <w:rFonts w:cs="Arial"/>
                            <w:b/>
                            <w:sz w:val="24"/>
                            <w:szCs w:val="24"/>
                            <w:lang w:val="de-DE"/>
                          </w:rPr>
                        </w:pPr>
                        <w:r>
                          <w:rPr>
                            <w:rFonts w:cs="Arial"/>
                            <w:b/>
                            <w:sz w:val="24"/>
                            <w:szCs w:val="24"/>
                            <w:lang w:val="de-DE"/>
                          </w:rPr>
                          <w:t>0..*</w:t>
                        </w:r>
                      </w:p>
                    </w:txbxContent>
                  </v:textbox>
                </v:rect>
                <w10:anchorlock/>
              </v:group>
            </w:pict>
          </mc:Fallback>
        </mc:AlternateContent>
      </w:r>
    </w:p>
    <w:p w14:paraId="388AF323" w14:textId="77777777" w:rsidR="0049609A" w:rsidRDefault="0049609A" w:rsidP="0049609A"/>
    <w:p w14:paraId="388AF324" w14:textId="77777777" w:rsidR="002374A2" w:rsidRDefault="002374A2" w:rsidP="0049609A"/>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32C" w14:textId="77777777" w:rsidTr="002374A2">
        <w:trPr>
          <w:cantSplit/>
          <w:trHeight w:val="329"/>
        </w:trPr>
        <w:tc>
          <w:tcPr>
            <w:tcW w:w="1050" w:type="pct"/>
            <w:shd w:val="clear" w:color="auto" w:fill="FFFFCC"/>
            <w:vAlign w:val="center"/>
          </w:tcPr>
          <w:p w14:paraId="388AF325" w14:textId="77777777" w:rsidR="001C5CAA" w:rsidRPr="001C5CAA" w:rsidRDefault="001C5CAA" w:rsidP="002374A2">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326" w14:textId="77777777" w:rsidR="001C5CAA" w:rsidRPr="001C5CAA" w:rsidRDefault="001C5CAA" w:rsidP="002374A2">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327" w14:textId="77777777" w:rsidR="001C5CAA" w:rsidRPr="001C5CAA" w:rsidRDefault="001C5CAA" w:rsidP="002374A2">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328" w14:textId="77777777" w:rsidR="001C5CAA" w:rsidRPr="001C5CAA" w:rsidRDefault="001C5CAA" w:rsidP="002374A2">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329" w14:textId="77777777" w:rsidR="001C5CAA" w:rsidRPr="001C5CAA" w:rsidRDefault="001C5CAA" w:rsidP="002374A2">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32A" w14:textId="77777777" w:rsidR="001C5CAA" w:rsidRPr="001C5CAA" w:rsidRDefault="001C5CAA" w:rsidP="002374A2">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32B" w14:textId="77777777" w:rsidR="001C5CAA" w:rsidRPr="001C5CAA" w:rsidRDefault="001C5CAA" w:rsidP="002374A2">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336" w14:textId="77777777" w:rsidTr="0041579D">
        <w:trPr>
          <w:cantSplit/>
          <w:trHeight w:val="600"/>
        </w:trPr>
        <w:tc>
          <w:tcPr>
            <w:tcW w:w="1050" w:type="pct"/>
            <w:shd w:val="clear" w:color="auto" w:fill="92D050"/>
            <w:vAlign w:val="center"/>
          </w:tcPr>
          <w:p w14:paraId="388AF32D" w14:textId="77777777" w:rsidR="001C5CAA" w:rsidRPr="0041579D" w:rsidRDefault="001C5CAA" w:rsidP="002374A2">
            <w:pPr>
              <w:spacing w:line="240" w:lineRule="auto"/>
              <w:rPr>
                <w:rFonts w:eastAsia="Times New Roman" w:cs="Arial"/>
                <w:color w:val="000000" w:themeColor="text1"/>
                <w:sz w:val="16"/>
                <w:szCs w:val="20"/>
                <w:highlight w:val="yellow"/>
                <w:lang w:eastAsia="de-DE"/>
              </w:rPr>
            </w:pPr>
            <w:proofErr w:type="spellStart"/>
            <w:r w:rsidRPr="0041579D">
              <w:rPr>
                <w:rFonts w:cs="Arial"/>
                <w:bCs/>
                <w:color w:val="000000" w:themeColor="text1"/>
                <w:sz w:val="16"/>
                <w:szCs w:val="20"/>
                <w:lang w:val="de-DE"/>
              </w:rPr>
              <w:t>asram:GlobalIdentificationIdentifier</w:t>
            </w:r>
            <w:proofErr w:type="spellEnd"/>
          </w:p>
        </w:tc>
        <w:tc>
          <w:tcPr>
            <w:tcW w:w="450" w:type="pct"/>
            <w:shd w:val="clear" w:color="auto" w:fill="92D050"/>
            <w:vAlign w:val="center"/>
          </w:tcPr>
          <w:p w14:paraId="388AF32E" w14:textId="77777777" w:rsidR="001C5CAA" w:rsidRPr="0041579D" w:rsidRDefault="001C5CAA" w:rsidP="002374A2">
            <w:pPr>
              <w:spacing w:line="240" w:lineRule="auto"/>
              <w:rPr>
                <w:rFonts w:eastAsia="Times New Roman" w:cs="Arial"/>
                <w:color w:val="000000" w:themeColor="text1"/>
                <w:sz w:val="16"/>
                <w:szCs w:val="20"/>
                <w:highlight w:val="yellow"/>
                <w:lang w:eastAsia="de-DE"/>
              </w:rPr>
            </w:pPr>
            <w:r w:rsidRPr="0041579D">
              <w:rPr>
                <w:rFonts w:eastAsia="Times New Roman" w:cs="Arial"/>
                <w:color w:val="000000" w:themeColor="text1"/>
                <w:sz w:val="16"/>
                <w:szCs w:val="20"/>
                <w:lang w:eastAsia="de-DE"/>
              </w:rPr>
              <w:t>String</w:t>
            </w:r>
          </w:p>
        </w:tc>
        <w:tc>
          <w:tcPr>
            <w:tcW w:w="400" w:type="pct"/>
            <w:shd w:val="clear" w:color="auto" w:fill="92D050"/>
            <w:vAlign w:val="center"/>
          </w:tcPr>
          <w:p w14:paraId="388AF32F" w14:textId="77777777" w:rsidR="001C5CAA" w:rsidRPr="0041579D" w:rsidRDefault="001C5CAA" w:rsidP="002374A2">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35</w:t>
            </w:r>
          </w:p>
        </w:tc>
        <w:tc>
          <w:tcPr>
            <w:tcW w:w="350" w:type="pct"/>
            <w:shd w:val="clear" w:color="auto" w:fill="92D050"/>
            <w:vAlign w:val="center"/>
          </w:tcPr>
          <w:p w14:paraId="388AF330" w14:textId="77777777" w:rsidR="001C5CAA" w:rsidRPr="0041579D" w:rsidRDefault="001C5CAA" w:rsidP="002374A2">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5</w:t>
            </w:r>
          </w:p>
        </w:tc>
        <w:tc>
          <w:tcPr>
            <w:tcW w:w="950" w:type="pct"/>
            <w:shd w:val="clear" w:color="auto" w:fill="92D050"/>
            <w:vAlign w:val="center"/>
          </w:tcPr>
          <w:p w14:paraId="388AF331" w14:textId="77777777" w:rsidR="001C5CAA" w:rsidRPr="0041579D" w:rsidRDefault="002374A2" w:rsidP="002374A2">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11171</w:t>
            </w:r>
          </w:p>
        </w:tc>
        <w:tc>
          <w:tcPr>
            <w:tcW w:w="300" w:type="pct"/>
            <w:shd w:val="clear" w:color="auto" w:fill="92D050"/>
            <w:vAlign w:val="center"/>
          </w:tcPr>
          <w:p w14:paraId="388AF332" w14:textId="275AA18D" w:rsidR="001C5CAA" w:rsidRPr="0041579D" w:rsidRDefault="0041579D" w:rsidP="002374A2">
            <w:pPr>
              <w:spacing w:line="240" w:lineRule="auto"/>
              <w:rPr>
                <w:rFonts w:eastAsia="Times New Roman" w:cs="Arial"/>
                <w:color w:val="000000" w:themeColor="text1"/>
                <w:sz w:val="16"/>
                <w:szCs w:val="20"/>
                <w:lang w:eastAsia="de-DE"/>
              </w:rPr>
            </w:pPr>
            <w:r>
              <w:rPr>
                <w:rFonts w:eastAsia="Times New Roman" w:cs="Arial"/>
                <w:color w:val="000000" w:themeColor="text1"/>
                <w:sz w:val="16"/>
                <w:szCs w:val="20"/>
                <w:lang w:eastAsia="de-DE"/>
              </w:rPr>
              <w:t>C</w:t>
            </w:r>
          </w:p>
        </w:tc>
        <w:tc>
          <w:tcPr>
            <w:tcW w:w="1500" w:type="pct"/>
            <w:shd w:val="clear" w:color="auto" w:fill="92D050"/>
            <w:vAlign w:val="center"/>
          </w:tcPr>
          <w:p w14:paraId="388AF333" w14:textId="77777777" w:rsidR="001C5CAA" w:rsidRPr="0041579D" w:rsidRDefault="00415F7E" w:rsidP="002374A2">
            <w:pPr>
              <w:spacing w:line="240" w:lineRule="auto"/>
              <w:rPr>
                <w:rFonts w:eastAsia="Times New Roman" w:cs="Arial"/>
                <w:color w:val="000000" w:themeColor="text1"/>
                <w:sz w:val="16"/>
                <w:szCs w:val="20"/>
                <w:lang w:eastAsia="de-DE"/>
              </w:rPr>
            </w:pPr>
            <w:proofErr w:type="spellStart"/>
            <w:r w:rsidRPr="0041579D">
              <w:rPr>
                <w:rFonts w:eastAsia="Times New Roman" w:cs="Arial"/>
                <w:color w:val="000000" w:themeColor="text1"/>
                <w:sz w:val="16"/>
                <w:szCs w:val="20"/>
                <w:lang w:eastAsia="de-DE"/>
              </w:rPr>
              <w:t>De</w:t>
            </w:r>
            <w:r w:rsidR="001C5CAA" w:rsidRPr="0041579D">
              <w:rPr>
                <w:rFonts w:eastAsia="Times New Roman" w:cs="Arial"/>
                <w:color w:val="000000" w:themeColor="text1"/>
                <w:sz w:val="16"/>
                <w:szCs w:val="20"/>
                <w:lang w:eastAsia="de-DE"/>
              </w:rPr>
              <w:t>spatch</w:t>
            </w:r>
            <w:proofErr w:type="spellEnd"/>
            <w:r w:rsidRPr="0041579D">
              <w:rPr>
                <w:rFonts w:eastAsia="Times New Roman" w:cs="Arial"/>
                <w:color w:val="000000" w:themeColor="text1"/>
                <w:sz w:val="16"/>
                <w:szCs w:val="20"/>
                <w:lang w:eastAsia="de-DE"/>
              </w:rPr>
              <w:t xml:space="preserve"> </w:t>
            </w:r>
            <w:r w:rsidR="001C5CAA" w:rsidRPr="0041579D">
              <w:rPr>
                <w:rFonts w:eastAsia="Times New Roman" w:cs="Arial"/>
                <w:color w:val="000000" w:themeColor="text1"/>
                <w:sz w:val="16"/>
                <w:szCs w:val="20"/>
                <w:lang w:eastAsia="de-DE"/>
              </w:rPr>
              <w:t>Advice</w:t>
            </w:r>
            <w:r w:rsidRPr="0041579D">
              <w:rPr>
                <w:rFonts w:eastAsia="Times New Roman" w:cs="Arial"/>
                <w:color w:val="000000" w:themeColor="text1"/>
                <w:sz w:val="16"/>
                <w:szCs w:val="20"/>
                <w:lang w:eastAsia="de-DE"/>
              </w:rPr>
              <w:t xml:space="preserve"> </w:t>
            </w:r>
            <w:r w:rsidR="001C5CAA" w:rsidRPr="0041579D">
              <w:rPr>
                <w:rFonts w:eastAsia="Times New Roman" w:cs="Arial"/>
                <w:color w:val="000000" w:themeColor="text1"/>
                <w:sz w:val="16"/>
                <w:szCs w:val="20"/>
                <w:lang w:eastAsia="de-DE"/>
              </w:rPr>
              <w:t xml:space="preserve">UX: </w:t>
            </w:r>
          </w:p>
          <w:p w14:paraId="388AF334" w14:textId="77777777" w:rsidR="001C5CAA" w:rsidRPr="0041579D" w:rsidRDefault="001C5CAA" w:rsidP="002374A2">
            <w:pPr>
              <w:spacing w:line="240" w:lineRule="auto"/>
              <w:rPr>
                <w:rFonts w:eastAsia="Times New Roman" w:cs="Arial"/>
                <w:color w:val="000000" w:themeColor="text1"/>
                <w:sz w:val="16"/>
                <w:szCs w:val="20"/>
                <w:lang w:eastAsia="de-DE"/>
              </w:rPr>
            </w:pPr>
          </w:p>
          <w:p w14:paraId="388AF335" w14:textId="77777777" w:rsidR="001C5CAA" w:rsidRPr="0041579D" w:rsidRDefault="001C5CAA" w:rsidP="002374A2">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Referenced expedition uni</w:t>
            </w:r>
            <w:r w:rsidR="00734D3D" w:rsidRPr="0041579D">
              <w:rPr>
                <w:rFonts w:eastAsia="Times New Roman" w:cs="Arial"/>
                <w:color w:val="000000" w:themeColor="text1"/>
                <w:sz w:val="16"/>
                <w:szCs w:val="20"/>
                <w:lang w:eastAsia="de-DE"/>
              </w:rPr>
              <w:t>t (UX) of the receipt material.</w:t>
            </w:r>
          </w:p>
        </w:tc>
      </w:tr>
    </w:tbl>
    <w:p w14:paraId="388AF337" w14:textId="77777777" w:rsidR="00527905" w:rsidRDefault="00527905" w:rsidP="00BA6991"/>
    <w:p w14:paraId="388AF338" w14:textId="77777777" w:rsidR="00BA6991" w:rsidRDefault="00BA6991" w:rsidP="00BA6991"/>
    <w:p w14:paraId="388AF339" w14:textId="77777777" w:rsidR="00BA6991" w:rsidRDefault="00260908" w:rsidP="00BA6991">
      <w:pPr>
        <w:pStyle w:val="berschrift4"/>
        <w:numPr>
          <w:ilvl w:val="3"/>
          <w:numId w:val="17"/>
        </w:numPr>
        <w:ind w:left="851" w:hanging="851"/>
        <w:rPr>
          <w:szCs w:val="20"/>
        </w:rPr>
      </w:pPr>
      <w:bookmarkStart w:id="57" w:name="_Toc347483416"/>
      <w:r w:rsidRPr="002374A2">
        <w:rPr>
          <w:szCs w:val="20"/>
        </w:rPr>
        <w:t>UE`s</w:t>
      </w:r>
      <w:bookmarkEnd w:id="57"/>
    </w:p>
    <w:p w14:paraId="388AF33A" w14:textId="77777777" w:rsidR="00BA6991" w:rsidRDefault="00BA6991" w:rsidP="00A2250B">
      <w:r>
        <w:rPr>
          <w:noProof/>
          <w:lang w:eastAsia="zh-TW"/>
        </w:rPr>
        <mc:AlternateContent>
          <mc:Choice Requires="wpg">
            <w:drawing>
              <wp:inline distT="0" distB="0" distL="0" distR="0" wp14:anchorId="388AF546" wp14:editId="67B0483A">
                <wp:extent cx="6145530" cy="1341120"/>
                <wp:effectExtent l="0" t="0" r="26670" b="0"/>
                <wp:docPr id="6193" name="Gruppieren 6193"/>
                <wp:cNvGraphicFramePr/>
                <a:graphic xmlns:a="http://schemas.openxmlformats.org/drawingml/2006/main">
                  <a:graphicData uri="http://schemas.microsoft.com/office/word/2010/wordprocessingGroup">
                    <wpg:wgp>
                      <wpg:cNvGrpSpPr/>
                      <wpg:grpSpPr>
                        <a:xfrm>
                          <a:off x="0" y="0"/>
                          <a:ext cx="6145530" cy="1341120"/>
                          <a:chOff x="0" y="0"/>
                          <a:chExt cx="6145530" cy="1341120"/>
                        </a:xfrm>
                      </wpg:grpSpPr>
                      <wps:wsp>
                        <wps:cNvPr id="5861" name="Rectangle 7211"/>
                        <wps:cNvSpPr>
                          <a:spLocks noChangeArrowheads="1"/>
                        </wps:cNvSpPr>
                        <wps:spPr bwMode="auto">
                          <a:xfrm>
                            <a:off x="371475" y="419100"/>
                            <a:ext cx="2656840" cy="344805"/>
                          </a:xfrm>
                          <a:prstGeom prst="rect">
                            <a:avLst/>
                          </a:prstGeom>
                          <a:solidFill>
                            <a:srgbClr val="8DB3E2"/>
                          </a:solidFill>
                          <a:ln w="25400">
                            <a:solidFill>
                              <a:srgbClr val="000000"/>
                            </a:solidFill>
                            <a:miter lim="800000"/>
                            <a:headEnd/>
                            <a:tailEnd/>
                          </a:ln>
                        </wps:spPr>
                        <wps:txbx>
                          <w:txbxContent>
                            <w:p w14:paraId="388AF5F6" w14:textId="77777777" w:rsidR="001F32CB" w:rsidRPr="003A1997" w:rsidRDefault="001F32CB" w:rsidP="00BA6991">
                              <w:pPr>
                                <w:spacing w:line="240" w:lineRule="auto"/>
                                <w:rPr>
                                  <w:rFonts w:cs="Arial"/>
                                  <w:b/>
                                  <w:bCs/>
                                  <w:szCs w:val="20"/>
                                </w:rPr>
                              </w:pPr>
                              <w:proofErr w:type="spellStart"/>
                              <w:proofErr w:type="gramStart"/>
                              <w:r w:rsidRPr="00961F81">
                                <w:rPr>
                                  <w:rFonts w:cs="Arial"/>
                                  <w:b/>
                                  <w:bCs/>
                                  <w:szCs w:val="20"/>
                                </w:rPr>
                                <w:t>asram:</w:t>
                              </w:r>
                              <w:proofErr w:type="gramEnd"/>
                              <w:r w:rsidRPr="00961F81">
                                <w:rPr>
                                  <w:rFonts w:cs="Arial"/>
                                  <w:b/>
                                  <w:bCs/>
                                  <w:szCs w:val="20"/>
                                </w:rPr>
                                <w:t>ReferencedCILogisticsPackage</w:t>
                              </w:r>
                              <w:proofErr w:type="spellEnd"/>
                            </w:p>
                          </w:txbxContent>
                        </wps:txbx>
                        <wps:bodyPr rot="0" vert="horz" wrap="square" lIns="91440" tIns="45720" rIns="91440" bIns="45720" anchor="t" anchorCtr="0" upright="1">
                          <a:noAutofit/>
                        </wps:bodyPr>
                      </wps:wsp>
                      <wps:wsp>
                        <wps:cNvPr id="5862" name="AutoShape 7214"/>
                        <wps:cNvCnPr>
                          <a:cxnSpLocks noChangeShapeType="1"/>
                        </wps:cNvCnPr>
                        <wps:spPr bwMode="auto">
                          <a:xfrm>
                            <a:off x="34290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3" name="Rectangle 7215"/>
                        <wps:cNvSpPr>
                          <a:spLocks noChangeArrowheads="1"/>
                        </wps:cNvSpPr>
                        <wps:spPr bwMode="auto">
                          <a:xfrm>
                            <a:off x="30384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64" name="Rectangle 7216"/>
                        <wps:cNvSpPr>
                          <a:spLocks noChangeArrowheads="1"/>
                        </wps:cNvSpPr>
                        <wps:spPr bwMode="auto">
                          <a:xfrm>
                            <a:off x="3819525" y="866775"/>
                            <a:ext cx="23260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F7" w14:textId="77777777" w:rsidR="001F32CB" w:rsidRPr="00527905" w:rsidRDefault="001F32CB" w:rsidP="00BA6991">
                              <w:proofErr w:type="spellStart"/>
                              <w:proofErr w:type="gramStart"/>
                              <w:r w:rsidRPr="00527905">
                                <w:rPr>
                                  <w:rFonts w:cs="Arial"/>
                                  <w:bCs/>
                                  <w:szCs w:val="20"/>
                                </w:rPr>
                                <w:t>asram:</w:t>
                              </w:r>
                              <w:proofErr w:type="gramEnd"/>
                              <w:r w:rsidRPr="00527905">
                                <w:rPr>
                                  <w:rFonts w:cs="Arial"/>
                                  <w:bCs/>
                                  <w:szCs w:val="20"/>
                                </w:rPr>
                                <w:t>ParentIdentificationIdentifier</w:t>
                              </w:r>
                              <w:proofErr w:type="spellEnd"/>
                            </w:p>
                          </w:txbxContent>
                        </wps:txbx>
                        <wps:bodyPr rot="0" vert="horz" wrap="square" lIns="91440" tIns="45720" rIns="91440" bIns="45720" anchor="t" anchorCtr="0" upright="1">
                          <a:noAutofit/>
                        </wps:bodyPr>
                      </wps:wsp>
                      <wps:wsp>
                        <wps:cNvPr id="5865" name="AutoShape 7217"/>
                        <wps:cNvCnPr>
                          <a:cxnSpLocks noChangeShapeType="1"/>
                        </wps:cNvCnPr>
                        <wps:spPr bwMode="auto">
                          <a:xfrm>
                            <a:off x="32289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6" name="AutoShape 7218"/>
                        <wps:cNvCnPr>
                          <a:cxnSpLocks noChangeShapeType="1"/>
                        </wps:cNvCnPr>
                        <wps:spPr bwMode="auto">
                          <a:xfrm>
                            <a:off x="30384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7" name="Rectangle 7219"/>
                        <wps:cNvSpPr>
                          <a:spLocks noChangeArrowheads="1"/>
                        </wps:cNvSpPr>
                        <wps:spPr bwMode="auto">
                          <a:xfrm>
                            <a:off x="3819525" y="0"/>
                            <a:ext cx="18834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F8" w14:textId="77777777" w:rsidR="001F32CB" w:rsidRPr="00527905" w:rsidRDefault="001F32CB" w:rsidP="00BA6991">
                              <w:pPr>
                                <w:spacing w:line="240" w:lineRule="auto"/>
                                <w:rPr>
                                  <w:szCs w:val="20"/>
                                </w:rPr>
                              </w:pPr>
                              <w:proofErr w:type="spellStart"/>
                              <w:proofErr w:type="gramStart"/>
                              <w:r w:rsidRPr="00961F81">
                                <w:rPr>
                                  <w:rFonts w:cs="Arial"/>
                                  <w:bCs/>
                                  <w:szCs w:val="20"/>
                                </w:rPr>
                                <w:t>asram:</w:t>
                              </w:r>
                              <w:proofErr w:type="gramEnd"/>
                              <w:r w:rsidRPr="00961F81">
                                <w:rPr>
                                  <w:rFonts w:cs="Arial"/>
                                  <w:bCs/>
                                  <w:szCs w:val="20"/>
                                </w:rPr>
                                <w:t>IdentificationIdentifier</w:t>
                              </w:r>
                              <w:proofErr w:type="spellEnd"/>
                            </w:p>
                          </w:txbxContent>
                        </wps:txbx>
                        <wps:bodyPr rot="0" vert="horz" wrap="square" lIns="91440" tIns="45720" rIns="91440" bIns="45720" anchor="t" anchorCtr="0" upright="1">
                          <a:noAutofit/>
                        </wps:bodyPr>
                      </wps:wsp>
                      <wps:wsp>
                        <wps:cNvPr id="5868" name="AutoShape 7220"/>
                        <wps:cNvCnPr>
                          <a:cxnSpLocks noChangeShapeType="1"/>
                        </wps:cNvCnPr>
                        <wps:spPr bwMode="auto">
                          <a:xfrm>
                            <a:off x="34290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9" name="AutoShape 7221"/>
                        <wps:cNvCnPr>
                          <a:cxnSpLocks noChangeShapeType="1"/>
                        </wps:cNvCnPr>
                        <wps:spPr bwMode="auto">
                          <a:xfrm>
                            <a:off x="342900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0" name="Rechteck 6190"/>
                        <wps:cNvSpPr>
                          <a:spLocks noChangeArrowheads="1"/>
                        </wps:cNvSpPr>
                        <wps:spPr bwMode="auto">
                          <a:xfrm>
                            <a:off x="0" y="4667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F9" w14:textId="77777777" w:rsidR="001F32CB" w:rsidRDefault="001F32CB" w:rsidP="00BA699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91" name="Rechteck 6191"/>
                        <wps:cNvSpPr>
                          <a:spLocks noChangeArrowheads="1"/>
                        </wps:cNvSpPr>
                        <wps:spPr bwMode="auto">
                          <a:xfrm>
                            <a:off x="3429000" y="190500"/>
                            <a:ext cx="445770" cy="293370"/>
                          </a:xfrm>
                          <a:prstGeom prst="rect">
                            <a:avLst/>
                          </a:prstGeom>
                          <a:noFill/>
                          <a:ln>
                            <a:noFill/>
                          </a:ln>
                          <a:extLst/>
                        </wps:spPr>
                        <wps:txbx>
                          <w:txbxContent>
                            <w:p w14:paraId="388AF5FA" w14:textId="6C649560" w:rsidR="001F32CB" w:rsidRPr="0041579D" w:rsidRDefault="001F32CB" w:rsidP="00BA6991">
                              <w:pPr>
                                <w:rPr>
                                  <w:rFonts w:cs="Arial"/>
                                  <w:b/>
                                  <w:color w:val="000000" w:themeColor="text1"/>
                                  <w:sz w:val="24"/>
                                  <w:szCs w:val="24"/>
                                  <w:lang w:val="de-DE"/>
                                </w:rPr>
                              </w:pPr>
                              <w:r w:rsidRPr="0041579D">
                                <w:rPr>
                                  <w:rFonts w:cs="Arial"/>
                                  <w:b/>
                                  <w:color w:val="000000" w:themeColor="text1"/>
                                  <w:sz w:val="24"/>
                                  <w:szCs w:val="24"/>
                                  <w:lang w:val="de-DE"/>
                                </w:rPr>
                                <w:t>0..1</w:t>
                              </w:r>
                            </w:p>
                          </w:txbxContent>
                        </wps:txbx>
                        <wps:bodyPr rot="0" vert="horz" wrap="square" lIns="91440" tIns="45720" rIns="91440" bIns="45720" anchor="t" anchorCtr="0" upright="1">
                          <a:noAutofit/>
                        </wps:bodyPr>
                      </wps:wsp>
                      <wps:wsp>
                        <wps:cNvPr id="6192" name="Rechteck 6192"/>
                        <wps:cNvSpPr>
                          <a:spLocks noChangeArrowheads="1"/>
                        </wps:cNvSpPr>
                        <wps:spPr bwMode="auto">
                          <a:xfrm>
                            <a:off x="3435350" y="1047750"/>
                            <a:ext cx="439420" cy="293370"/>
                          </a:xfrm>
                          <a:prstGeom prst="rect">
                            <a:avLst/>
                          </a:prstGeom>
                          <a:noFill/>
                          <a:ln>
                            <a:noFill/>
                          </a:ln>
                          <a:extLst/>
                        </wps:spPr>
                        <wps:txbx>
                          <w:txbxContent>
                            <w:p w14:paraId="388AF5FB" w14:textId="701A0C3F" w:rsidR="001F32CB" w:rsidRPr="0041579D" w:rsidRDefault="001F32CB" w:rsidP="00BA6991">
                              <w:pPr>
                                <w:rPr>
                                  <w:rFonts w:cs="Arial"/>
                                  <w:b/>
                                  <w:color w:val="000000" w:themeColor="text1"/>
                                  <w:sz w:val="24"/>
                                  <w:szCs w:val="24"/>
                                  <w:lang w:val="de-DE"/>
                                </w:rPr>
                              </w:pPr>
                              <w:r w:rsidRPr="0041579D">
                                <w:rPr>
                                  <w:rFonts w:cs="Arial"/>
                                  <w:b/>
                                  <w:color w:val="000000" w:themeColor="text1"/>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93" o:spid="_x0000_s1320" style="width:483.9pt;height:105.6pt;mso-position-horizontal-relative:char;mso-position-vertical-relative:line" coordsize="61455,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">
                <v:rect id="Rectangle 7211" o:spid="_x0000_s1321" style="position:absolute;left:3714;top:4191;width:265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uebcQA&#10;AADdAAAADwAAAGRycy9kb3ducmV2LnhtbESPQYvCMBSE74L/ITzBm6YVFLcaiyiC7EFYFfb6bJ5N&#10;sXkpTdSuv94sLOxxmJlvmGXe2Vo8qPWVYwXpOAFBXDhdcangfNqN5iB8QNZYOyYFP+QhX/V7S8y0&#10;e/IXPY6hFBHCPkMFJoQmk9IXhiz6sWuIo3d1rcUQZVtK3eIzwm0tJ0kykxYrjgsGG9oYKm7Hu1Ww&#10;vX+b3csZ/3mg6qUv6DYfk71Sw0G3XoAI1IX/8F97rxVM57MUft/EJyB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Lnm3EAAAA3QAAAA8AAAAAAAAAAAAAAAAAmAIAAGRycy9k&#10;b3ducmV2LnhtbFBLBQYAAAAABAAEAPUAAACJAwAAAAA=&#10;" fillcolor="#8db3e2" strokeweight="2pt">
                  <v:textbox>
                    <w:txbxContent>
                      <w:p w14:paraId="388AF5F6" w14:textId="77777777" w:rsidR="001F32CB" w:rsidRPr="003A1997" w:rsidRDefault="001F32CB" w:rsidP="00BA6991">
                        <w:pPr>
                          <w:spacing w:line="240" w:lineRule="auto"/>
                          <w:rPr>
                            <w:rFonts w:cs="Arial"/>
                            <w:b/>
                            <w:bCs/>
                            <w:szCs w:val="20"/>
                          </w:rPr>
                        </w:pPr>
                        <w:proofErr w:type="spellStart"/>
                        <w:proofErr w:type="gramStart"/>
                        <w:r w:rsidRPr="00961F81">
                          <w:rPr>
                            <w:rFonts w:cs="Arial"/>
                            <w:b/>
                            <w:bCs/>
                            <w:szCs w:val="20"/>
                          </w:rPr>
                          <w:t>asram:</w:t>
                        </w:r>
                        <w:proofErr w:type="gramEnd"/>
                        <w:r w:rsidRPr="00961F81">
                          <w:rPr>
                            <w:rFonts w:cs="Arial"/>
                            <w:b/>
                            <w:bCs/>
                            <w:szCs w:val="20"/>
                          </w:rPr>
                          <w:t>ReferencedCILogisticsPackage</w:t>
                        </w:r>
                        <w:proofErr w:type="spellEnd"/>
                      </w:p>
                    </w:txbxContent>
                  </v:textbox>
                </v:rect>
                <v:shape id="AutoShape 7214" o:spid="_x0000_s1322" type="#_x0000_t32" style="position:absolute;left:34290;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pXHsUAAADdAAAADwAAAGRycy9kb3ducmV2LnhtbESPQYvCMBSE74L/ITzBm6YrrrrVKCKI&#10;i7CKuuj10bxti81LaWKt/94ICx6HmfmGmS0aU4iaKpdbVvDRj0AQJ1bnnCr4Pa17ExDOI2ssLJOC&#10;BzlYzNutGcba3vlA9dGnIkDYxagg876MpXRJRgZd35bEwfuzlUEfZJVKXeE9wE0hB1E0kgZzDgsZ&#10;lrTKKLkeb0ZBvT/vxuuy3ux9eh4etsOvC5ofpbqdZjkF4anx7/B/+1sr+JyM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pXHsUAAADdAAAADwAAAAAAAAAA&#10;AAAAAAChAgAAZHJzL2Rvd25yZXYueG1sUEsFBgAAAAAEAAQA+QAAAJMDAAAAAA==&#10;" strokeweight="2pt"/>
                <v:rect id="Rectangle 7215" o:spid="_x0000_s1323" style="position:absolute;left:30384;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LJTsUA&#10;AADdAAAADwAAAGRycy9kb3ducmV2LnhtbESP3WoCMRSE7wt9h3AK3tVsLeqyGkUKpYIU6t/9YXPc&#10;Xbo5WZOsRp++KRR6OczMN8x8GU0rLuR8Y1nByzADQVxa3XCl4LB/f85B+ICssbVMCm7kYbl4fJhj&#10;oe2Vt3TZhUokCPsCFdQhdIWUvqzJoB/ajjh5J+sMhiRdJbXDa4KbVo6ybCINNpwWauzorabye9cb&#10;Bd3nuP+Ynjfufsz7rxI30YZRVGrwFFczEIFi+A//tddawTifvMLvm/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slOxQAAAN0AAAAPAAAAAAAAAAAAAAAAAJgCAABkcnMv&#10;ZG93bnJldi54bWxQSwUGAAAAAAQABAD1AAAAigMAAAAA&#10;" strokeweight="2pt"/>
                <v:rect id="Rectangle 7216" o:spid="_x0000_s1324" style="position:absolute;left:38195;top:8667;width:232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5r8YA&#10;AADdAAAADwAAAGRycy9kb3ducmV2LnhtbESPQWsCMRCF7wX/Qxihl1KzW6zK1iiiiKWn7lp6Hjbj&#10;7uJmsiRR479vCoUeH2/e9+Yt19H04krOd5YV5JMMBHFtdceNgq/j/nkBwgdkjb1lUnAnD+vV6GGJ&#10;hbY3LulahUYkCPsCFbQhDIWUvm7JoJ/YgTh5J+sMhiRdI7XDW4KbXr5k2Uwa7Dg1tDjQtqX6XF1M&#10;eiOP5Xd1eLrbD7sru1y76WecK/U4jps3EIFi+D/+S79rBa+L2RR+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35r8YAAADdAAAADwAAAAAAAAAAAAAAAACYAgAAZHJz&#10;L2Rvd25yZXYueG1sUEsFBgAAAAAEAAQA9QAAAIsDAAAAAA==&#10;" filled="f" fillcolor="#8db3e2" strokeweight="2pt">
                  <v:textbox>
                    <w:txbxContent>
                      <w:p w14:paraId="388AF5F7" w14:textId="77777777" w:rsidR="001F32CB" w:rsidRPr="00527905" w:rsidRDefault="001F32CB" w:rsidP="00BA6991">
                        <w:proofErr w:type="spellStart"/>
                        <w:proofErr w:type="gramStart"/>
                        <w:r w:rsidRPr="00527905">
                          <w:rPr>
                            <w:rFonts w:cs="Arial"/>
                            <w:bCs/>
                            <w:szCs w:val="20"/>
                          </w:rPr>
                          <w:t>asram:</w:t>
                        </w:r>
                        <w:proofErr w:type="gramEnd"/>
                        <w:r w:rsidRPr="00527905">
                          <w:rPr>
                            <w:rFonts w:cs="Arial"/>
                            <w:bCs/>
                            <w:szCs w:val="20"/>
                          </w:rPr>
                          <w:t>ParentIdentificationIdentifier</w:t>
                        </w:r>
                        <w:proofErr w:type="spellEnd"/>
                      </w:p>
                    </w:txbxContent>
                  </v:textbox>
                </v:rect>
                <v:shape id="AutoShape 7217" o:spid="_x0000_s1325" type="#_x0000_t32" style="position:absolute;left:32289;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PasUAAADdAAAADwAAAGRycy9kb3ducmV2LnhtbESP3YrCMBSE7wXfIRzBO01X/NtqFBFE&#10;WVhFXfT20Jxti81JaWLtvr0RFrwcZuYbZr5sTCFqqlxuWcFHPwJBnFidc6rg57zpTUE4j6yxsEwK&#10;/sjBctFuzTHW9sFHqk8+FQHCLkYFmfdlLKVLMjLo+rYkDt6vrQz6IKtU6gofAW4KOYiisTSYc1jI&#10;sKR1RsntdDcK6sNlP9mU9fbg08vw+DX8vKL5VqrbaVYzEJ4a/w7/t3dawWg6HsH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VPPasUAAADdAAAADwAAAAAAAAAA&#10;AAAAAAChAgAAZHJzL2Rvd25yZXYueG1sUEsFBgAAAAAEAAQA+QAAAJMDAAAAAA==&#10;" strokeweight="2pt"/>
                <v:shape id="AutoShape 7218" o:spid="_x0000_s1326" type="#_x0000_t32" style="position:absolute;left:3038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FRHcYAAADdAAAADwAAAGRycy9kb3ducmV2LnhtbESPQWvCQBSE70L/w/IKvZlNRdOYuooU&#10;RCmoaEu8PrKvSWj2bciuMf333YLQ4zAz3zCL1WAa0VPnassKnqMYBHFhdc2lgs+PzTgF4TyyxsYy&#10;KfghB6vlw2iBmbY3PlF/9qUIEHYZKqi8bzMpXVGRQRfZljh4X7Yz6IPsSqk7vAW4aeQkjhNpsOaw&#10;UGFLbxUV3+erUdAf88PLpu23R1/m09P7dH5Bs1fq6XFYv4LwNPj/8L290wpmaZL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BUR3GAAAA3QAAAA8AAAAAAAAA&#10;AAAAAAAAoQIAAGRycy9kb3ducmV2LnhtbFBLBQYAAAAABAAEAPkAAACUAwAAAAA=&#10;" strokeweight="2pt"/>
                <v:rect id="Rectangle 7219" o:spid="_x0000_s1327" style="position:absolute;left:38195;width:1883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9n2MYA&#10;AADdAAAADwAAAGRycy9kb3ducmV2LnhtbESPQWsCMRCF7wX/QxjBS9HsSquyNYoo0tJTdy09D5vp&#10;7uJmsiRR479vCoUeH2/e9+att9H04krOd5YV5LMMBHFtdceNgs/TcboC4QOyxt4yKbiTh+1m9LDG&#10;Qtsbl3StQiMShH2BCtoQhkJKX7dk0M/sQJy8b+sMhiRdI7XDW4KbXs6zbCENdpwaWhxo31J9ri4m&#10;vZHH8qt6fbzbd3sou1y7p4+4VGoyjrsXEIFi+D/+S79pBc+rxR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9n2MYAAADdAAAADwAAAAAAAAAAAAAAAACYAgAAZHJz&#10;L2Rvd25yZXYueG1sUEsFBgAAAAAEAAQA9QAAAIsDAAAAAA==&#10;" filled="f" fillcolor="#8db3e2" strokeweight="2pt">
                  <v:textbox>
                    <w:txbxContent>
                      <w:p w14:paraId="388AF5F8" w14:textId="77777777" w:rsidR="001F32CB" w:rsidRPr="00527905" w:rsidRDefault="001F32CB" w:rsidP="00BA6991">
                        <w:pPr>
                          <w:spacing w:line="240" w:lineRule="auto"/>
                          <w:rPr>
                            <w:szCs w:val="20"/>
                          </w:rPr>
                        </w:pPr>
                        <w:proofErr w:type="spellStart"/>
                        <w:proofErr w:type="gramStart"/>
                        <w:r w:rsidRPr="00961F81">
                          <w:rPr>
                            <w:rFonts w:cs="Arial"/>
                            <w:bCs/>
                            <w:szCs w:val="20"/>
                          </w:rPr>
                          <w:t>asram:</w:t>
                        </w:r>
                        <w:proofErr w:type="gramEnd"/>
                        <w:r w:rsidRPr="00961F81">
                          <w:rPr>
                            <w:rFonts w:cs="Arial"/>
                            <w:bCs/>
                            <w:szCs w:val="20"/>
                          </w:rPr>
                          <w:t>IdentificationIdentifier</w:t>
                        </w:r>
                        <w:proofErr w:type="spellEnd"/>
                      </w:p>
                    </w:txbxContent>
                  </v:textbox>
                </v:rect>
                <v:shape id="AutoShape 7220" o:spid="_x0000_s1328" type="#_x0000_t32" style="position:absolute;left:34290;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Jg9MIAAADdAAAADwAAAGRycy9kb3ducmV2LnhtbERPTYvCMBC9C/sfwix409RFXa1GkQXZ&#10;RdCiK3odmrEtNpPSxFr/vTkIHh/ve75sTSkaql1hWcGgH4EgTq0uOFNw/F/3JiCcR9ZYWiYFD3Kw&#10;XHx05hhre+c9NQefiRDCLkYFufdVLKVLczLo+rYiDtzF1gZ9gHUmdY33EG5K+RVFY2mw4NCQY0U/&#10;OaXXw80oaJLT7ntdNb+Jz07D/WY4PaPZKtX9bFczEJ5a/xa/3H9awWgyDnP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Jg9MIAAADdAAAADwAAAAAAAAAAAAAA&#10;AAChAgAAZHJzL2Rvd25yZXYueG1sUEsFBgAAAAAEAAQA+QAAAJADAAAAAA==&#10;" strokeweight="2pt"/>
                <v:shape id="AutoShape 7221" o:spid="_x0000_s1329" type="#_x0000_t32" style="position:absolute;left:34290;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7Fb8cAAADdAAAADwAAAGRycy9kb3ducmV2LnhtbESPQWvCQBSE74L/YXmF3nTToqlGVymF&#10;oBRq0BZ7fWSfSTD7NmTXJP333ULB4zAz3zDr7WBq0VHrKssKnqYRCOLc6ooLBV+f6WQBwnlkjbVl&#10;UvBDDrab8WiNibY9H6k7+UIECLsEFZTeN4mULi/JoJvahjh4F9sa9EG2hdQt9gFuavkcRbE0WHFY&#10;KLGht5Ly6+lmFHTZ+fCSNt0u88V5dnyfLb/RfCj1+DC8rkB4Gvw9/N/eawXzRbyE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HsVvxwAAAN0AAAAPAAAAAAAA&#10;AAAAAAAAAKECAABkcnMvZG93bnJldi54bWxQSwUGAAAAAAQABAD5AAAAlQMAAAAA&#10;" strokeweight="2pt"/>
                <v:rect id="Rechteck 6190" o:spid="_x0000_s1330" style="position:absolute;top:4667;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k38IA&#10;AADdAAAADwAAAGRycy9kb3ducmV2LnhtbERPTYvCMBC9C/sfwizsRTR1D6LVKIuwWEQQ667noRnb&#10;YjOpTWzrvzcHwePjfS/XvalES40rLSuYjCMQxJnVJecK/k6/oxkI55E1VpZJwYMcrFcfgyXG2nZ8&#10;pDb1uQgh7GJUUHhfx1K6rCCDbmxr4sBdbGPQB9jkUjfYhXBTye8omkqDJYeGAmvaFJRd07tR0GWH&#10;9nzab+VheE4s35LbJv3fKfX12f8sQHjq/Vv8cidawXQyD/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6mTfwgAAAN0AAAAPAAAAAAAAAAAAAAAAAJgCAABkcnMvZG93&#10;bnJldi54bWxQSwUGAAAAAAQABAD1AAAAhwMAAAAA&#10;" filled="f" stroked="f">
                  <v:textbox>
                    <w:txbxContent>
                      <w:p w14:paraId="388AF5F9" w14:textId="77777777" w:rsidR="001F32CB" w:rsidRDefault="001F32CB" w:rsidP="00BA6991">
                        <w:pPr>
                          <w:rPr>
                            <w:rFonts w:cs="Arial"/>
                            <w:b/>
                            <w:sz w:val="24"/>
                            <w:szCs w:val="24"/>
                            <w:lang w:val="de-DE"/>
                          </w:rPr>
                        </w:pPr>
                        <w:r>
                          <w:rPr>
                            <w:rFonts w:cs="Arial"/>
                            <w:b/>
                            <w:sz w:val="24"/>
                            <w:szCs w:val="24"/>
                            <w:lang w:val="de-DE"/>
                          </w:rPr>
                          <w:t>0..*</w:t>
                        </w:r>
                      </w:p>
                    </w:txbxContent>
                  </v:textbox>
                </v:rect>
                <v:rect id="Rechteck 6191" o:spid="_x0000_s1331" style="position:absolute;left:34290;top:1905;width:445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bBRMYA&#10;AADdAAAADwAAAGRycy9kb3ducmV2LnhtbESPT2vCQBTE7wW/w/IEL0U38SBtdBURpEEK0vjn/Mg+&#10;k2D2bcxuk/jtu4VCj8PM/IZZbQZTi45aV1lWEM8iEMS51RUXCs6n/fQNhPPIGmvLpOBJDjbr0csK&#10;E217/qIu84UIEHYJKii9bxIpXV6SQTezDXHwbrY16INsC6lb7APc1HIeRQtpsOKwUGJDu5Lye/Zt&#10;FPT5sbuePj/k8fWaWn6kj112OSg1GQ/bJQhPg/8P/7VTrWARv8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bBRMYAAADdAAAADwAAAAAAAAAAAAAAAACYAgAAZHJz&#10;L2Rvd25yZXYueG1sUEsFBgAAAAAEAAQA9QAAAIsDAAAAAA==&#10;" filled="f" stroked="f">
                  <v:textbox>
                    <w:txbxContent>
                      <w:p w14:paraId="388AF5FA" w14:textId="6C649560" w:rsidR="001F32CB" w:rsidRPr="0041579D" w:rsidRDefault="001F32CB" w:rsidP="00BA6991">
                        <w:pPr>
                          <w:rPr>
                            <w:rFonts w:cs="Arial"/>
                            <w:b/>
                            <w:color w:val="000000" w:themeColor="text1"/>
                            <w:sz w:val="24"/>
                            <w:szCs w:val="24"/>
                            <w:lang w:val="de-DE"/>
                          </w:rPr>
                        </w:pPr>
                        <w:r w:rsidRPr="0041579D">
                          <w:rPr>
                            <w:rFonts w:cs="Arial"/>
                            <w:b/>
                            <w:color w:val="000000" w:themeColor="text1"/>
                            <w:sz w:val="24"/>
                            <w:szCs w:val="24"/>
                            <w:lang w:val="de-DE"/>
                          </w:rPr>
                          <w:t>0..1</w:t>
                        </w:r>
                      </w:p>
                    </w:txbxContent>
                  </v:textbox>
                </v:rect>
                <v:rect id="Rechteck 6192" o:spid="_x0000_s1332" style="position:absolute;left:34353;top:10477;width:439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fM8YA&#10;AADdAAAADwAAAGRycy9kb3ducmV2LnhtbESPT2vCQBTE7wW/w/KEXopu9CA1uooIYpCCNP45P7LP&#10;JJh9G7PbJH77bqHgcZiZ3zDLdW8q0VLjSssKJuMIBHFmdcm5gvNpN/oE4TyyxsoyKXiSg/Vq8LbE&#10;WNuOv6lNfS4ChF2MCgrv61hKlxVk0I1tTRy8m20M+iCbXOoGuwA3lZxG0UwaLDksFFjTtqDsnv4Y&#10;BV12bK+nr708flwTy4/ksU0vB6Xeh/1mAcJT71/h/3aiFcwm8y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RfM8YAAADdAAAADwAAAAAAAAAAAAAAAACYAgAAZHJz&#10;L2Rvd25yZXYueG1sUEsFBgAAAAAEAAQA9QAAAIsDAAAAAA==&#10;" filled="f" stroked="f">
                  <v:textbox>
                    <w:txbxContent>
                      <w:p w14:paraId="388AF5FB" w14:textId="701A0C3F" w:rsidR="001F32CB" w:rsidRPr="0041579D" w:rsidRDefault="001F32CB" w:rsidP="00BA6991">
                        <w:pPr>
                          <w:rPr>
                            <w:rFonts w:cs="Arial"/>
                            <w:b/>
                            <w:color w:val="000000" w:themeColor="text1"/>
                            <w:sz w:val="24"/>
                            <w:szCs w:val="24"/>
                            <w:lang w:val="de-DE"/>
                          </w:rPr>
                        </w:pPr>
                        <w:r w:rsidRPr="0041579D">
                          <w:rPr>
                            <w:rFonts w:cs="Arial"/>
                            <w:b/>
                            <w:color w:val="000000" w:themeColor="text1"/>
                            <w:sz w:val="24"/>
                            <w:szCs w:val="24"/>
                            <w:lang w:val="de-DE"/>
                          </w:rPr>
                          <w:t>0..1</w:t>
                        </w:r>
                      </w:p>
                    </w:txbxContent>
                  </v:textbox>
                </v:rect>
                <w10:anchorlock/>
              </v:group>
            </w:pict>
          </mc:Fallback>
        </mc:AlternateContent>
      </w:r>
    </w:p>
    <w:p w14:paraId="388AF33B" w14:textId="77777777" w:rsidR="00BA6991" w:rsidRPr="00BA6991" w:rsidRDefault="00BA6991" w:rsidP="00BA6991"/>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BA6991" w14:paraId="388AF343" w14:textId="77777777" w:rsidTr="00BA6991">
        <w:trPr>
          <w:cantSplit/>
          <w:trHeight w:val="329"/>
        </w:trPr>
        <w:tc>
          <w:tcPr>
            <w:tcW w:w="1050" w:type="pct"/>
            <w:shd w:val="clear" w:color="auto" w:fill="FFFFCC"/>
            <w:vAlign w:val="center"/>
          </w:tcPr>
          <w:p w14:paraId="388AF33C" w14:textId="77777777" w:rsidR="00BA6991" w:rsidRPr="001C5CAA" w:rsidRDefault="00BA6991" w:rsidP="00BA6991">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33D" w14:textId="77777777" w:rsidR="00BA6991" w:rsidRPr="001C5CAA" w:rsidRDefault="00BA6991" w:rsidP="00BA6991">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33E" w14:textId="77777777" w:rsidR="00BA6991" w:rsidRPr="001C5CAA" w:rsidRDefault="00BA6991" w:rsidP="00BA6991">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33F" w14:textId="77777777" w:rsidR="00BA6991" w:rsidRPr="001C5CAA" w:rsidRDefault="00BA6991" w:rsidP="00BA6991">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340" w14:textId="77777777" w:rsidR="00BA6991" w:rsidRPr="001C5CAA" w:rsidRDefault="00BA6991" w:rsidP="00BA6991">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341" w14:textId="77777777" w:rsidR="00BA6991" w:rsidRPr="001C5CAA" w:rsidRDefault="00BA6991" w:rsidP="00BA6991">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342" w14:textId="77777777" w:rsidR="00BA6991" w:rsidRPr="001C5CAA" w:rsidRDefault="00BA6991" w:rsidP="00BA6991">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BA6991" w:rsidRPr="007A6D70" w14:paraId="388AF34D" w14:textId="77777777" w:rsidTr="0041579D">
        <w:trPr>
          <w:cantSplit/>
          <w:trHeight w:val="600"/>
        </w:trPr>
        <w:tc>
          <w:tcPr>
            <w:tcW w:w="1050" w:type="pct"/>
            <w:shd w:val="clear" w:color="auto" w:fill="92D050"/>
            <w:vAlign w:val="center"/>
          </w:tcPr>
          <w:p w14:paraId="388AF344" w14:textId="77777777" w:rsidR="00BA6991" w:rsidRPr="0041579D" w:rsidRDefault="00BA6991" w:rsidP="00BA6991">
            <w:pPr>
              <w:spacing w:line="240" w:lineRule="auto"/>
              <w:rPr>
                <w:rFonts w:eastAsia="Times New Roman" w:cs="Arial"/>
                <w:bCs/>
                <w:color w:val="000000" w:themeColor="text1"/>
                <w:sz w:val="16"/>
                <w:szCs w:val="20"/>
                <w:highlight w:val="yellow"/>
                <w:lang w:eastAsia="de-DE"/>
              </w:rPr>
            </w:pPr>
            <w:proofErr w:type="spellStart"/>
            <w:r w:rsidRPr="0041579D">
              <w:rPr>
                <w:rFonts w:eastAsia="Times New Roman" w:cs="Arial"/>
                <w:bCs/>
                <w:color w:val="000000" w:themeColor="text1"/>
                <w:sz w:val="16"/>
                <w:szCs w:val="20"/>
                <w:lang w:eastAsia="de-DE"/>
              </w:rPr>
              <w:t>asram:IdentificationIdentifier</w:t>
            </w:r>
            <w:proofErr w:type="spellEnd"/>
          </w:p>
        </w:tc>
        <w:tc>
          <w:tcPr>
            <w:tcW w:w="450" w:type="pct"/>
            <w:shd w:val="clear" w:color="auto" w:fill="92D050"/>
            <w:vAlign w:val="center"/>
          </w:tcPr>
          <w:p w14:paraId="388AF345" w14:textId="77777777" w:rsidR="00BA6991" w:rsidRPr="0041579D" w:rsidRDefault="00BA6991" w:rsidP="00BA6991">
            <w:pPr>
              <w:spacing w:line="240" w:lineRule="auto"/>
              <w:rPr>
                <w:rFonts w:eastAsia="Times New Roman" w:cs="Arial"/>
                <w:color w:val="000000" w:themeColor="text1"/>
                <w:sz w:val="16"/>
                <w:szCs w:val="20"/>
                <w:highlight w:val="yellow"/>
                <w:lang w:eastAsia="de-DE"/>
              </w:rPr>
            </w:pPr>
            <w:r w:rsidRPr="0041579D">
              <w:rPr>
                <w:rFonts w:eastAsia="Times New Roman" w:cs="Arial"/>
                <w:color w:val="000000" w:themeColor="text1"/>
                <w:sz w:val="16"/>
                <w:szCs w:val="20"/>
                <w:lang w:eastAsia="de-DE"/>
              </w:rPr>
              <w:t>String</w:t>
            </w:r>
          </w:p>
        </w:tc>
        <w:tc>
          <w:tcPr>
            <w:tcW w:w="400" w:type="pct"/>
            <w:shd w:val="clear" w:color="auto" w:fill="92D050"/>
            <w:vAlign w:val="center"/>
          </w:tcPr>
          <w:p w14:paraId="388AF346"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35</w:t>
            </w:r>
          </w:p>
        </w:tc>
        <w:tc>
          <w:tcPr>
            <w:tcW w:w="350" w:type="pct"/>
            <w:shd w:val="clear" w:color="auto" w:fill="92D050"/>
            <w:vAlign w:val="center"/>
          </w:tcPr>
          <w:p w14:paraId="388AF347"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5</w:t>
            </w:r>
          </w:p>
        </w:tc>
        <w:tc>
          <w:tcPr>
            <w:tcW w:w="950" w:type="pct"/>
            <w:shd w:val="clear" w:color="auto" w:fill="92D050"/>
            <w:vAlign w:val="center"/>
          </w:tcPr>
          <w:p w14:paraId="388AF348"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11174</w:t>
            </w:r>
          </w:p>
        </w:tc>
        <w:tc>
          <w:tcPr>
            <w:tcW w:w="300" w:type="pct"/>
            <w:shd w:val="clear" w:color="auto" w:fill="92D050"/>
            <w:vAlign w:val="center"/>
          </w:tcPr>
          <w:p w14:paraId="388AF349" w14:textId="78E84D23" w:rsidR="00BA6991" w:rsidRPr="0041579D" w:rsidRDefault="0041579D" w:rsidP="00BA6991">
            <w:pPr>
              <w:spacing w:line="240" w:lineRule="auto"/>
              <w:rPr>
                <w:rFonts w:eastAsia="Times New Roman" w:cs="Arial"/>
                <w:color w:val="000000" w:themeColor="text1"/>
                <w:sz w:val="16"/>
                <w:szCs w:val="20"/>
                <w:lang w:eastAsia="de-DE"/>
              </w:rPr>
            </w:pPr>
            <w:r>
              <w:rPr>
                <w:rFonts w:eastAsia="Times New Roman" w:cs="Arial"/>
                <w:color w:val="000000" w:themeColor="text1"/>
                <w:sz w:val="16"/>
                <w:szCs w:val="20"/>
                <w:lang w:eastAsia="de-DE"/>
              </w:rPr>
              <w:t>C</w:t>
            </w:r>
          </w:p>
        </w:tc>
        <w:tc>
          <w:tcPr>
            <w:tcW w:w="1500" w:type="pct"/>
            <w:shd w:val="clear" w:color="auto" w:fill="92D050"/>
            <w:vAlign w:val="center"/>
          </w:tcPr>
          <w:p w14:paraId="388AF34A" w14:textId="77777777" w:rsidR="00BA6991" w:rsidRPr="0041579D" w:rsidRDefault="00BA6991" w:rsidP="00BA6991">
            <w:pPr>
              <w:spacing w:line="240" w:lineRule="auto"/>
              <w:rPr>
                <w:rFonts w:eastAsia="Times New Roman" w:cs="Arial"/>
                <w:color w:val="000000" w:themeColor="text1"/>
                <w:sz w:val="16"/>
                <w:szCs w:val="20"/>
                <w:lang w:eastAsia="de-DE"/>
              </w:rPr>
            </w:pPr>
            <w:proofErr w:type="spellStart"/>
            <w:r w:rsidRPr="0041579D">
              <w:rPr>
                <w:rFonts w:eastAsia="Times New Roman" w:cs="Arial"/>
                <w:color w:val="000000" w:themeColor="text1"/>
                <w:sz w:val="16"/>
                <w:szCs w:val="20"/>
                <w:lang w:eastAsia="de-DE"/>
              </w:rPr>
              <w:t>Despatch</w:t>
            </w:r>
            <w:proofErr w:type="spellEnd"/>
            <w:r w:rsidRPr="0041579D">
              <w:rPr>
                <w:rFonts w:eastAsia="Times New Roman" w:cs="Arial"/>
                <w:color w:val="000000" w:themeColor="text1"/>
                <w:sz w:val="16"/>
                <w:szCs w:val="20"/>
                <w:lang w:eastAsia="de-DE"/>
              </w:rPr>
              <w:t xml:space="preserve"> Advice UE: </w:t>
            </w:r>
          </w:p>
          <w:p w14:paraId="388AF34B" w14:textId="77777777" w:rsidR="00BA6991" w:rsidRPr="0041579D" w:rsidRDefault="00BA6991" w:rsidP="00BA6991">
            <w:pPr>
              <w:spacing w:line="240" w:lineRule="auto"/>
              <w:rPr>
                <w:rFonts w:eastAsia="Times New Roman" w:cs="Arial"/>
                <w:color w:val="000000" w:themeColor="text1"/>
                <w:sz w:val="16"/>
                <w:szCs w:val="20"/>
                <w:lang w:eastAsia="de-DE"/>
              </w:rPr>
            </w:pPr>
          </w:p>
          <w:p w14:paraId="388AF34C" w14:textId="77777777" w:rsidR="00BA6991" w:rsidRPr="0041579D" w:rsidRDefault="00BA6991" w:rsidP="00BA6991">
            <w:pPr>
              <w:spacing w:line="240" w:lineRule="auto"/>
              <w:rPr>
                <w:rFonts w:eastAsia="Times New Roman" w:cs="Arial"/>
                <w:color w:val="000000" w:themeColor="text1"/>
                <w:sz w:val="16"/>
                <w:szCs w:val="20"/>
                <w:lang w:eastAsia="de-DE"/>
              </w:rPr>
            </w:pPr>
            <w:proofErr w:type="gramStart"/>
            <w:r w:rsidRPr="0041579D">
              <w:rPr>
                <w:rFonts w:eastAsia="Times New Roman" w:cs="Arial"/>
                <w:color w:val="000000" w:themeColor="text1"/>
                <w:sz w:val="16"/>
                <w:szCs w:val="20"/>
                <w:lang w:eastAsia="de-DE"/>
              </w:rPr>
              <w:t>Referenced  elementary</w:t>
            </w:r>
            <w:proofErr w:type="gramEnd"/>
            <w:r w:rsidRPr="0041579D">
              <w:rPr>
                <w:rFonts w:eastAsia="Times New Roman" w:cs="Arial"/>
                <w:color w:val="000000" w:themeColor="text1"/>
                <w:sz w:val="16"/>
                <w:szCs w:val="20"/>
                <w:lang w:eastAsia="de-DE"/>
              </w:rPr>
              <w:t xml:space="preserve"> unit (UE) of the receipt material.</w:t>
            </w:r>
          </w:p>
        </w:tc>
      </w:tr>
      <w:tr w:rsidR="00BA6991" w:rsidRPr="007A6D70" w14:paraId="388AF357" w14:textId="77777777" w:rsidTr="0041579D">
        <w:trPr>
          <w:cantSplit/>
          <w:trHeight w:val="600"/>
        </w:trPr>
        <w:tc>
          <w:tcPr>
            <w:tcW w:w="1050" w:type="pct"/>
            <w:shd w:val="clear" w:color="auto" w:fill="92D050"/>
            <w:vAlign w:val="center"/>
          </w:tcPr>
          <w:p w14:paraId="388AF34E" w14:textId="77777777" w:rsidR="00BA6991" w:rsidRPr="0041579D" w:rsidRDefault="00BA6991" w:rsidP="00BA6991">
            <w:pPr>
              <w:spacing w:line="240" w:lineRule="auto"/>
              <w:rPr>
                <w:rFonts w:eastAsia="Times New Roman" w:cs="Arial"/>
                <w:bCs/>
                <w:color w:val="000000" w:themeColor="text1"/>
                <w:sz w:val="16"/>
                <w:szCs w:val="20"/>
                <w:highlight w:val="yellow"/>
                <w:lang w:eastAsia="de-DE"/>
              </w:rPr>
            </w:pPr>
            <w:proofErr w:type="spellStart"/>
            <w:r w:rsidRPr="0041579D">
              <w:rPr>
                <w:rFonts w:eastAsia="Times New Roman" w:cs="Arial"/>
                <w:bCs/>
                <w:color w:val="000000" w:themeColor="text1"/>
                <w:sz w:val="16"/>
                <w:szCs w:val="20"/>
                <w:lang w:eastAsia="de-DE"/>
              </w:rPr>
              <w:t>asram:ParentIdentificationIdentifier</w:t>
            </w:r>
            <w:proofErr w:type="spellEnd"/>
          </w:p>
        </w:tc>
        <w:tc>
          <w:tcPr>
            <w:tcW w:w="450" w:type="pct"/>
            <w:shd w:val="clear" w:color="auto" w:fill="92D050"/>
            <w:vAlign w:val="center"/>
          </w:tcPr>
          <w:p w14:paraId="388AF34F" w14:textId="77777777" w:rsidR="00BA6991" w:rsidRPr="0041579D" w:rsidRDefault="00BA6991" w:rsidP="00BA6991">
            <w:pPr>
              <w:spacing w:line="240" w:lineRule="auto"/>
              <w:rPr>
                <w:rFonts w:eastAsia="Times New Roman" w:cs="Arial"/>
                <w:color w:val="000000" w:themeColor="text1"/>
                <w:sz w:val="16"/>
                <w:szCs w:val="20"/>
                <w:highlight w:val="yellow"/>
                <w:lang w:eastAsia="de-DE"/>
              </w:rPr>
            </w:pPr>
            <w:r w:rsidRPr="0041579D">
              <w:rPr>
                <w:rFonts w:eastAsia="Times New Roman" w:cs="Arial"/>
                <w:color w:val="000000" w:themeColor="text1"/>
                <w:sz w:val="16"/>
                <w:szCs w:val="20"/>
                <w:lang w:eastAsia="de-DE"/>
              </w:rPr>
              <w:t>String</w:t>
            </w:r>
          </w:p>
        </w:tc>
        <w:tc>
          <w:tcPr>
            <w:tcW w:w="400" w:type="pct"/>
            <w:shd w:val="clear" w:color="auto" w:fill="92D050"/>
            <w:vAlign w:val="center"/>
          </w:tcPr>
          <w:p w14:paraId="388AF350"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35</w:t>
            </w:r>
          </w:p>
        </w:tc>
        <w:tc>
          <w:tcPr>
            <w:tcW w:w="350" w:type="pct"/>
            <w:shd w:val="clear" w:color="auto" w:fill="92D050"/>
            <w:vAlign w:val="center"/>
          </w:tcPr>
          <w:p w14:paraId="388AF351"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5</w:t>
            </w:r>
          </w:p>
        </w:tc>
        <w:tc>
          <w:tcPr>
            <w:tcW w:w="950" w:type="pct"/>
            <w:shd w:val="clear" w:color="auto" w:fill="92D050"/>
            <w:vAlign w:val="center"/>
          </w:tcPr>
          <w:p w14:paraId="388AF352" w14:textId="77777777" w:rsidR="00BA6991" w:rsidRPr="0041579D" w:rsidRDefault="00BA6991" w:rsidP="00BA6991">
            <w:pPr>
              <w:spacing w:line="240" w:lineRule="auto"/>
              <w:rPr>
                <w:rFonts w:eastAsia="Times New Roman" w:cs="Arial"/>
                <w:color w:val="000000" w:themeColor="text1"/>
                <w:sz w:val="16"/>
                <w:szCs w:val="20"/>
                <w:lang w:eastAsia="de-DE"/>
              </w:rPr>
            </w:pPr>
            <w:r w:rsidRPr="0041579D">
              <w:rPr>
                <w:rFonts w:eastAsia="Times New Roman" w:cs="Arial"/>
                <w:color w:val="000000" w:themeColor="text1"/>
                <w:sz w:val="16"/>
                <w:szCs w:val="20"/>
                <w:lang w:eastAsia="de-DE"/>
              </w:rPr>
              <w:t>11171</w:t>
            </w:r>
          </w:p>
        </w:tc>
        <w:tc>
          <w:tcPr>
            <w:tcW w:w="300" w:type="pct"/>
            <w:shd w:val="clear" w:color="auto" w:fill="92D050"/>
            <w:vAlign w:val="center"/>
          </w:tcPr>
          <w:p w14:paraId="388AF353" w14:textId="0553C5CD" w:rsidR="00BA6991" w:rsidRPr="0041579D" w:rsidRDefault="0041579D" w:rsidP="00BA6991">
            <w:pPr>
              <w:spacing w:line="240" w:lineRule="auto"/>
              <w:rPr>
                <w:rFonts w:eastAsia="Times New Roman" w:cs="Arial"/>
                <w:color w:val="000000" w:themeColor="text1"/>
                <w:sz w:val="16"/>
                <w:szCs w:val="20"/>
                <w:lang w:eastAsia="de-DE"/>
              </w:rPr>
            </w:pPr>
            <w:r>
              <w:rPr>
                <w:rFonts w:eastAsia="Times New Roman" w:cs="Arial"/>
                <w:color w:val="000000" w:themeColor="text1"/>
                <w:sz w:val="16"/>
                <w:szCs w:val="20"/>
                <w:lang w:eastAsia="de-DE"/>
              </w:rPr>
              <w:t>C</w:t>
            </w:r>
          </w:p>
        </w:tc>
        <w:tc>
          <w:tcPr>
            <w:tcW w:w="1500" w:type="pct"/>
            <w:shd w:val="clear" w:color="auto" w:fill="92D050"/>
            <w:vAlign w:val="center"/>
          </w:tcPr>
          <w:p w14:paraId="388AF354" w14:textId="77777777" w:rsidR="00BA6991" w:rsidRPr="0041579D" w:rsidRDefault="00BA6991" w:rsidP="00BA6991">
            <w:pPr>
              <w:spacing w:line="240" w:lineRule="auto"/>
              <w:rPr>
                <w:rFonts w:eastAsia="Times New Roman" w:cs="Arial"/>
                <w:color w:val="000000" w:themeColor="text1"/>
                <w:sz w:val="16"/>
                <w:szCs w:val="20"/>
                <w:lang w:eastAsia="de-DE"/>
              </w:rPr>
            </w:pPr>
            <w:proofErr w:type="spellStart"/>
            <w:r w:rsidRPr="0041579D">
              <w:rPr>
                <w:rFonts w:eastAsia="Times New Roman" w:cs="Arial"/>
                <w:color w:val="000000" w:themeColor="text1"/>
                <w:sz w:val="16"/>
                <w:szCs w:val="20"/>
                <w:lang w:eastAsia="de-DE"/>
              </w:rPr>
              <w:t>ParentUX</w:t>
            </w:r>
            <w:proofErr w:type="spellEnd"/>
            <w:r w:rsidRPr="0041579D">
              <w:rPr>
                <w:rFonts w:eastAsia="Times New Roman" w:cs="Arial"/>
                <w:color w:val="000000" w:themeColor="text1"/>
                <w:sz w:val="16"/>
                <w:szCs w:val="20"/>
                <w:lang w:eastAsia="de-DE"/>
              </w:rPr>
              <w:t>:</w:t>
            </w:r>
          </w:p>
          <w:p w14:paraId="388AF355" w14:textId="77777777" w:rsidR="00BA6991" w:rsidRPr="0041579D" w:rsidRDefault="00BA6991" w:rsidP="00BA6991">
            <w:pPr>
              <w:spacing w:line="240" w:lineRule="auto"/>
              <w:rPr>
                <w:rFonts w:eastAsia="Times New Roman" w:cs="Arial"/>
                <w:color w:val="000000" w:themeColor="text1"/>
                <w:sz w:val="16"/>
                <w:szCs w:val="20"/>
                <w:lang w:eastAsia="de-DE"/>
              </w:rPr>
            </w:pPr>
          </w:p>
          <w:p w14:paraId="388AF356" w14:textId="77777777" w:rsidR="00BA6991" w:rsidRPr="0041579D" w:rsidRDefault="00BA6991" w:rsidP="00BA6991">
            <w:pPr>
              <w:spacing w:line="240" w:lineRule="auto"/>
              <w:rPr>
                <w:rFonts w:eastAsia="Times New Roman" w:cs="Arial"/>
                <w:color w:val="000000" w:themeColor="text1"/>
                <w:sz w:val="16"/>
                <w:szCs w:val="20"/>
                <w:lang w:eastAsia="de-DE"/>
              </w:rPr>
            </w:pPr>
            <w:proofErr w:type="spellStart"/>
            <w:r w:rsidRPr="0041579D">
              <w:rPr>
                <w:rFonts w:eastAsia="Times New Roman" w:cs="Arial"/>
                <w:color w:val="000000" w:themeColor="text1"/>
                <w:sz w:val="16"/>
                <w:szCs w:val="20"/>
                <w:lang w:eastAsia="de-DE"/>
              </w:rPr>
              <w:t>Parrent</w:t>
            </w:r>
            <w:proofErr w:type="spellEnd"/>
            <w:r w:rsidRPr="0041579D">
              <w:rPr>
                <w:rFonts w:eastAsia="Times New Roman" w:cs="Arial"/>
                <w:color w:val="000000" w:themeColor="text1"/>
                <w:sz w:val="16"/>
                <w:szCs w:val="20"/>
                <w:lang w:eastAsia="de-DE"/>
              </w:rPr>
              <w:t xml:space="preserve"> expedition unit (UX</w:t>
            </w:r>
            <w:proofErr w:type="gramStart"/>
            <w:r w:rsidRPr="0041579D">
              <w:rPr>
                <w:rFonts w:eastAsia="Times New Roman" w:cs="Arial"/>
                <w:color w:val="000000" w:themeColor="text1"/>
                <w:sz w:val="16"/>
                <w:szCs w:val="20"/>
                <w:lang w:eastAsia="de-DE"/>
              </w:rPr>
              <w:t>), that</w:t>
            </w:r>
            <w:proofErr w:type="gramEnd"/>
            <w:r w:rsidRPr="0041579D">
              <w:rPr>
                <w:rFonts w:eastAsia="Times New Roman" w:cs="Arial"/>
                <w:color w:val="000000" w:themeColor="text1"/>
                <w:sz w:val="16"/>
                <w:szCs w:val="20"/>
                <w:lang w:eastAsia="de-DE"/>
              </w:rPr>
              <w:t xml:space="preserve"> contains this elementary unit (UE).</w:t>
            </w:r>
          </w:p>
        </w:tc>
      </w:tr>
    </w:tbl>
    <w:p w14:paraId="388AF358" w14:textId="77777777" w:rsidR="00BA6991" w:rsidRDefault="00BA6991" w:rsidP="00BA6991"/>
    <w:p w14:paraId="388AF359" w14:textId="77777777" w:rsidR="000C0D41" w:rsidRDefault="00D7067B" w:rsidP="00A07FC2">
      <w:pPr>
        <w:pStyle w:val="berschrift3"/>
      </w:pPr>
      <w:bookmarkStart w:id="58" w:name="_asram:SpecifiedCITradeProduct"/>
      <w:bookmarkStart w:id="59" w:name="_Toc347483417"/>
      <w:bookmarkEnd w:id="58"/>
      <w:proofErr w:type="spellStart"/>
      <w:proofErr w:type="gramStart"/>
      <w:r w:rsidRPr="00BA6991">
        <w:t>asram:</w:t>
      </w:r>
      <w:proofErr w:type="gramEnd"/>
      <w:r w:rsidRPr="00BA6991">
        <w:t>SpecifiedCITradeProduct</w:t>
      </w:r>
      <w:bookmarkEnd w:id="59"/>
      <w:proofErr w:type="spellEnd"/>
    </w:p>
    <w:p w14:paraId="388AF35A" w14:textId="77777777" w:rsidR="00204097" w:rsidRDefault="00204097" w:rsidP="00204097"/>
    <w:p w14:paraId="388AF35B" w14:textId="77777777" w:rsidR="00204097" w:rsidRDefault="00204097" w:rsidP="00204097">
      <w:r>
        <w:rPr>
          <w:b/>
          <w:bCs/>
          <w:noProof/>
          <w:sz w:val="30"/>
          <w:szCs w:val="30"/>
          <w:lang w:eastAsia="zh-TW"/>
        </w:rPr>
        <mc:AlternateContent>
          <mc:Choice Requires="wpg">
            <w:drawing>
              <wp:inline distT="0" distB="0" distL="0" distR="0" wp14:anchorId="388AF548" wp14:editId="388AF549">
                <wp:extent cx="6188651" cy="2749491"/>
                <wp:effectExtent l="0" t="0" r="22225" b="0"/>
                <wp:docPr id="6203" name="Gruppieren 6203"/>
                <wp:cNvGraphicFramePr/>
                <a:graphic xmlns:a="http://schemas.openxmlformats.org/drawingml/2006/main">
                  <a:graphicData uri="http://schemas.microsoft.com/office/word/2010/wordprocessingGroup">
                    <wpg:wgp>
                      <wpg:cNvGrpSpPr/>
                      <wpg:grpSpPr>
                        <a:xfrm>
                          <a:off x="0" y="0"/>
                          <a:ext cx="6188651" cy="2749491"/>
                          <a:chOff x="0" y="0"/>
                          <a:chExt cx="6188651" cy="2749491"/>
                        </a:xfrm>
                      </wpg:grpSpPr>
                      <wps:wsp>
                        <wps:cNvPr id="5829" name="Rectangle 6080"/>
                        <wps:cNvSpPr>
                          <a:spLocks noChangeArrowheads="1"/>
                        </wps:cNvSpPr>
                        <wps:spPr bwMode="auto">
                          <a:xfrm>
                            <a:off x="393405" y="1127051"/>
                            <a:ext cx="2186305" cy="344805"/>
                          </a:xfrm>
                          <a:prstGeom prst="rect">
                            <a:avLst/>
                          </a:prstGeom>
                          <a:solidFill>
                            <a:srgbClr val="8DB3E2"/>
                          </a:solidFill>
                          <a:ln w="25400">
                            <a:solidFill>
                              <a:srgbClr val="000000"/>
                            </a:solidFill>
                            <a:miter lim="800000"/>
                            <a:headEnd/>
                            <a:tailEnd/>
                          </a:ln>
                        </wps:spPr>
                        <wps:txbx>
                          <w:txbxContent>
                            <w:p w14:paraId="388AF5FC" w14:textId="77777777" w:rsidR="001F32CB" w:rsidRPr="0092092D" w:rsidRDefault="001F32CB" w:rsidP="00204097">
                              <w:pPr>
                                <w:spacing w:line="240" w:lineRule="auto"/>
                                <w:rPr>
                                  <w:b/>
                                  <w:szCs w:val="20"/>
                                </w:rPr>
                              </w:pPr>
                              <w:proofErr w:type="spellStart"/>
                              <w:proofErr w:type="gramStart"/>
                              <w:r w:rsidRPr="00B01E3F">
                                <w:rPr>
                                  <w:rFonts w:cs="Arial"/>
                                  <w:b/>
                                  <w:bCs/>
                                  <w:szCs w:val="20"/>
                                </w:rPr>
                                <w:t>asram:</w:t>
                              </w:r>
                              <w:proofErr w:type="gramEnd"/>
                              <w:r w:rsidRPr="00B01E3F">
                                <w:rPr>
                                  <w:b/>
                                  <w:szCs w:val="20"/>
                                </w:rPr>
                                <w:t>SpecifiedCITradeProduct</w:t>
                              </w:r>
                              <w:proofErr w:type="spellEnd"/>
                            </w:p>
                          </w:txbxContent>
                        </wps:txbx>
                        <wps:bodyPr rot="0" vert="horz" wrap="square" lIns="91440" tIns="45720" rIns="91440" bIns="45720" anchor="t" anchorCtr="0" upright="1">
                          <a:noAutofit/>
                        </wps:bodyPr>
                      </wps:wsp>
                      <wpg:grpSp>
                        <wpg:cNvPr id="5830" name="Group 6081"/>
                        <wpg:cNvGrpSpPr>
                          <a:grpSpLocks/>
                        </wpg:cNvGrpSpPr>
                        <wpg:grpSpPr bwMode="auto">
                          <a:xfrm>
                            <a:off x="5114260" y="1765004"/>
                            <a:ext cx="190500" cy="166370"/>
                            <a:chOff x="6283" y="5431"/>
                            <a:chExt cx="300" cy="262"/>
                          </a:xfrm>
                        </wpg:grpSpPr>
                        <wps:wsp>
                          <wps:cNvPr id="5831" name="Rectangle 608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2" name="AutoShape 608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33" name="AutoShape 608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834" name="Group 6085"/>
                        <wpg:cNvGrpSpPr>
                          <a:grpSpLocks/>
                        </wpg:cNvGrpSpPr>
                        <wpg:grpSpPr bwMode="auto">
                          <a:xfrm>
                            <a:off x="5996763" y="2349795"/>
                            <a:ext cx="190500" cy="166370"/>
                            <a:chOff x="6283" y="5431"/>
                            <a:chExt cx="300" cy="262"/>
                          </a:xfrm>
                        </wpg:grpSpPr>
                        <wps:wsp>
                          <wps:cNvPr id="5835" name="Rectangle 608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6" name="AutoShape 608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37" name="AutoShape 608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39" name="Rectangle 6090"/>
                        <wps:cNvSpPr>
                          <a:spLocks noChangeArrowheads="1"/>
                        </wps:cNvSpPr>
                        <wps:spPr bwMode="auto">
                          <a:xfrm>
                            <a:off x="2998381" y="1360967"/>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5FD" w14:textId="77777777" w:rsidR="001F32CB" w:rsidRPr="002F612C" w:rsidRDefault="001F32CB" w:rsidP="00204097">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43" name="Rectangle 6094"/>
                        <wps:cNvSpPr>
                          <a:spLocks noChangeArrowheads="1"/>
                        </wps:cNvSpPr>
                        <wps:spPr bwMode="auto">
                          <a:xfrm>
                            <a:off x="3370521" y="2254102"/>
                            <a:ext cx="26257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FE" w14:textId="77777777" w:rsidR="001F32CB" w:rsidRPr="0092092D" w:rsidRDefault="001F32CB" w:rsidP="00204097">
                              <w:pPr>
                                <w:spacing w:line="240" w:lineRule="auto"/>
                              </w:pPr>
                              <w:proofErr w:type="spellStart"/>
                              <w:proofErr w:type="gramStart"/>
                              <w:r w:rsidRPr="00980479">
                                <w:rPr>
                                  <w:rFonts w:cs="Arial"/>
                                  <w:bCs/>
                                  <w:szCs w:val="20"/>
                                </w:rPr>
                                <w:t>asram:</w:t>
                              </w:r>
                              <w:proofErr w:type="gramEnd"/>
                              <w:r>
                                <w:rPr>
                                  <w:rFonts w:cs="Arial"/>
                                  <w:bCs/>
                                  <w:szCs w:val="20"/>
                                </w:rPr>
                                <w:t>IndividualCITradeProduct</w:t>
                              </w:r>
                              <w:r w:rsidRPr="001E004D">
                                <w:rPr>
                                  <w:rFonts w:cs="Arial"/>
                                  <w:bCs/>
                                  <w:szCs w:val="20"/>
                                </w:rPr>
                                <w:t>Instance</w:t>
                              </w:r>
                              <w:proofErr w:type="spellEnd"/>
                            </w:p>
                          </w:txbxContent>
                        </wps:txbx>
                        <wps:bodyPr rot="0" vert="horz" wrap="square" lIns="91440" tIns="45720" rIns="91440" bIns="45720" anchor="t" anchorCtr="0" upright="1">
                          <a:noAutofit/>
                        </wps:bodyPr>
                      </wps:wsp>
                      <wps:wsp>
                        <wps:cNvPr id="5844" name="AutoShape 6095"/>
                        <wps:cNvCnPr>
                          <a:cxnSpLocks noChangeShapeType="1"/>
                        </wps:cNvCnPr>
                        <wps:spPr bwMode="auto">
                          <a:xfrm>
                            <a:off x="2966484" y="2456121"/>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5" name="AutoShape 6096"/>
                        <wps:cNvCnPr>
                          <a:cxnSpLocks noChangeShapeType="1"/>
                        </wps:cNvCnPr>
                        <wps:spPr bwMode="auto">
                          <a:xfrm>
                            <a:off x="2977116" y="14885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6" name="Rectangle 6097"/>
                        <wps:cNvSpPr>
                          <a:spLocks noChangeArrowheads="1"/>
                        </wps:cNvSpPr>
                        <wps:spPr bwMode="auto">
                          <a:xfrm>
                            <a:off x="2594344" y="123337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47" name="Rectangle 6098"/>
                        <wps:cNvSpPr>
                          <a:spLocks noChangeArrowheads="1"/>
                        </wps:cNvSpPr>
                        <wps:spPr bwMode="auto">
                          <a:xfrm>
                            <a:off x="3370521" y="563525"/>
                            <a:ext cx="18891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5FF" w14:textId="77777777" w:rsidR="001F32CB" w:rsidRPr="0092092D" w:rsidRDefault="001F32CB" w:rsidP="00204097">
                              <w:pPr>
                                <w:spacing w:line="240" w:lineRule="auto"/>
                              </w:pPr>
                              <w:proofErr w:type="spellStart"/>
                              <w:proofErr w:type="gramStart"/>
                              <w:r>
                                <w:rPr>
                                  <w:rFonts w:cs="Arial"/>
                                  <w:bCs/>
                                  <w:szCs w:val="20"/>
                                </w:rPr>
                                <w:t>asram</w:t>
                              </w:r>
                              <w:r>
                                <w:t>:</w:t>
                              </w:r>
                              <w:proofErr w:type="gramEnd"/>
                              <w:r>
                                <w:t>I</w:t>
                              </w:r>
                              <w:r>
                                <w:rPr>
                                  <w:rFonts w:cs="Arial"/>
                                  <w:bCs/>
                                  <w:szCs w:val="20"/>
                                </w:rPr>
                                <w:t>dentification</w:t>
                              </w:r>
                              <w:r w:rsidRPr="001E004D">
                                <w:rPr>
                                  <w:rFonts w:cs="Arial"/>
                                  <w:bCs/>
                                  <w:szCs w:val="20"/>
                                </w:rPr>
                                <w:t>Identifier</w:t>
                              </w:r>
                              <w:proofErr w:type="spellEnd"/>
                              <w:r w:rsidRPr="001E004D">
                                <w:rPr>
                                  <w:rFonts w:cs="Arial"/>
                                  <w:bCs/>
                                  <w:szCs w:val="20"/>
                                </w:rPr>
                                <w:t xml:space="preserve">  </w:t>
                              </w:r>
                            </w:p>
                          </w:txbxContent>
                        </wps:txbx>
                        <wps:bodyPr rot="0" vert="horz" wrap="square" lIns="91440" tIns="45720" rIns="91440" bIns="45720" anchor="t" anchorCtr="0" upright="1">
                          <a:noAutofit/>
                        </wps:bodyPr>
                      </wps:wsp>
                      <wps:wsp>
                        <wps:cNvPr id="5848" name="AutoShape 6099"/>
                        <wps:cNvCnPr>
                          <a:cxnSpLocks noChangeShapeType="1"/>
                        </wps:cNvCnPr>
                        <wps:spPr bwMode="auto">
                          <a:xfrm>
                            <a:off x="2583712" y="1318437"/>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9" name="Rectangle 6100"/>
                        <wps:cNvSpPr>
                          <a:spLocks noChangeArrowheads="1"/>
                        </wps:cNvSpPr>
                        <wps:spPr bwMode="auto">
                          <a:xfrm>
                            <a:off x="3370521" y="0"/>
                            <a:ext cx="26847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0" w14:textId="77777777" w:rsidR="001F32CB" w:rsidRPr="0092092D" w:rsidRDefault="001F32CB" w:rsidP="00204097">
                              <w:pPr>
                                <w:spacing w:line="240" w:lineRule="auto"/>
                                <w:rPr>
                                  <w:szCs w:val="20"/>
                                </w:rPr>
                              </w:pPr>
                              <w:proofErr w:type="spellStart"/>
                              <w:proofErr w:type="gramStart"/>
                              <w:r w:rsidRPr="00980479">
                                <w:rPr>
                                  <w:rFonts w:cs="Arial"/>
                                  <w:bCs/>
                                  <w:szCs w:val="20"/>
                                </w:rPr>
                                <w:t>asram:</w:t>
                              </w:r>
                              <w:proofErr w:type="gramEnd"/>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roofErr w:type="spellEnd"/>
                            </w:p>
                          </w:txbxContent>
                        </wps:txbx>
                        <wps:bodyPr rot="0" vert="horz" wrap="square" lIns="91440" tIns="45720" rIns="91440" bIns="45720" anchor="t" anchorCtr="0" upright="1">
                          <a:noAutofit/>
                        </wps:bodyPr>
                      </wps:wsp>
                      <wps:wsp>
                        <wps:cNvPr id="5850" name="Rectangle 6101"/>
                        <wps:cNvSpPr>
                          <a:spLocks noChangeArrowheads="1"/>
                        </wps:cNvSpPr>
                        <wps:spPr bwMode="auto">
                          <a:xfrm>
                            <a:off x="3370521" y="1127051"/>
                            <a:ext cx="28181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1" w14:textId="77777777" w:rsidR="001F32CB" w:rsidRPr="0092092D" w:rsidRDefault="001F32CB" w:rsidP="00204097">
                              <w:pPr>
                                <w:spacing w:line="240" w:lineRule="auto"/>
                              </w:pPr>
                              <w:proofErr w:type="spellStart"/>
                              <w:proofErr w:type="gramStart"/>
                              <w:r w:rsidRPr="00980479">
                                <w:rPr>
                                  <w:rFonts w:cs="Arial"/>
                                  <w:bCs/>
                                  <w:szCs w:val="20"/>
                                </w:rPr>
                                <w:t>asram:</w:t>
                              </w:r>
                              <w:proofErr w:type="gramEnd"/>
                              <w:r>
                                <w:rPr>
                                  <w:rFonts w:cs="Arial"/>
                                  <w:bCs/>
                                  <w:szCs w:val="20"/>
                                </w:rPr>
                                <w:t>SellerAssignedIdentification</w:t>
                              </w:r>
                              <w:r w:rsidRPr="001E004D">
                                <w:rPr>
                                  <w:rFonts w:cs="Arial"/>
                                  <w:bCs/>
                                  <w:szCs w:val="20"/>
                                </w:rPr>
                                <w:t>Identifier</w:t>
                              </w:r>
                              <w:proofErr w:type="spellEnd"/>
                            </w:p>
                          </w:txbxContent>
                        </wps:txbx>
                        <wps:bodyPr rot="0" vert="horz" wrap="square" lIns="91440" tIns="45720" rIns="91440" bIns="45720" anchor="t" anchorCtr="0" upright="1">
                          <a:noAutofit/>
                        </wps:bodyPr>
                      </wps:wsp>
                      <wps:wsp>
                        <wps:cNvPr id="5851" name="AutoShape 6102"/>
                        <wps:cNvCnPr>
                          <a:cxnSpLocks noChangeShapeType="1"/>
                        </wps:cNvCnPr>
                        <wps:spPr bwMode="auto">
                          <a:xfrm flipH="1">
                            <a:off x="2977116" y="148855"/>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2" name="AutoShape 6103"/>
                        <wps:cNvCnPr>
                          <a:cxnSpLocks noChangeShapeType="1"/>
                        </wps:cNvCnPr>
                        <wps:spPr bwMode="auto">
                          <a:xfrm>
                            <a:off x="2977116" y="132906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3" name="Rectangle 6104"/>
                        <wps:cNvSpPr>
                          <a:spLocks noChangeArrowheads="1"/>
                        </wps:cNvSpPr>
                        <wps:spPr bwMode="auto">
                          <a:xfrm>
                            <a:off x="3391786" y="1669311"/>
                            <a:ext cx="1720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2" w14:textId="77777777" w:rsidR="001F32CB" w:rsidRPr="0092092D" w:rsidRDefault="001F32CB" w:rsidP="00204097">
                              <w:pPr>
                                <w:spacing w:line="240" w:lineRule="auto"/>
                              </w:pPr>
                              <w:proofErr w:type="spellStart"/>
                              <w:proofErr w:type="gramStart"/>
                              <w:r>
                                <w:rPr>
                                  <w:rFonts w:cs="Arial"/>
                                  <w:bCs/>
                                  <w:szCs w:val="20"/>
                                </w:rPr>
                                <w:t>asram:</w:t>
                              </w:r>
                              <w:proofErr w:type="gramEnd"/>
                              <w:r>
                                <w:rPr>
                                  <w:rFonts w:cs="Arial"/>
                                  <w:bCs/>
                                  <w:szCs w:val="20"/>
                                </w:rPr>
                                <w:t>InformationCI</w:t>
                              </w:r>
                              <w:r w:rsidRPr="001E004D">
                                <w:rPr>
                                  <w:rFonts w:cs="Arial"/>
                                  <w:bCs/>
                                  <w:szCs w:val="20"/>
                                </w:rPr>
                                <w:t>Note</w:t>
                              </w:r>
                              <w:proofErr w:type="spellEnd"/>
                            </w:p>
                          </w:txbxContent>
                        </wps:txbx>
                        <wps:bodyPr rot="0" vert="horz" wrap="square" lIns="91440" tIns="45720" rIns="91440" bIns="45720" anchor="t" anchorCtr="0" upright="1">
                          <a:noAutofit/>
                        </wps:bodyPr>
                      </wps:wsp>
                      <wps:wsp>
                        <wps:cNvPr id="5854" name="AutoShape 6105"/>
                        <wps:cNvCnPr>
                          <a:cxnSpLocks noChangeShapeType="1"/>
                        </wps:cNvCnPr>
                        <wps:spPr bwMode="auto">
                          <a:xfrm>
                            <a:off x="2987749" y="185006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5" name="AutoShape 6106"/>
                        <wps:cNvCnPr>
                          <a:cxnSpLocks noChangeShapeType="1"/>
                        </wps:cNvCnPr>
                        <wps:spPr bwMode="auto">
                          <a:xfrm>
                            <a:off x="2987749" y="73364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6" name="AutoShape 6107"/>
                        <wps:cNvCnPr>
                          <a:cxnSpLocks noChangeShapeType="1"/>
                        </wps:cNvCnPr>
                        <wps:spPr bwMode="auto">
                          <a:xfrm>
                            <a:off x="2732567" y="1318437"/>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8" name="Rechteck 6198"/>
                        <wps:cNvSpPr>
                          <a:spLocks noChangeArrowheads="1"/>
                        </wps:cNvSpPr>
                        <wps:spPr bwMode="auto">
                          <a:xfrm>
                            <a:off x="0" y="1148316"/>
                            <a:ext cx="466725" cy="293370"/>
                          </a:xfrm>
                          <a:prstGeom prst="rect">
                            <a:avLst/>
                          </a:prstGeom>
                          <a:noFill/>
                          <a:ln>
                            <a:noFill/>
                          </a:ln>
                          <a:extLst/>
                        </wps:spPr>
                        <wps:txbx>
                          <w:txbxContent>
                            <w:p w14:paraId="388AF603"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9" name="Rechteck 6199"/>
                        <wps:cNvSpPr>
                          <a:spLocks noChangeArrowheads="1"/>
                        </wps:cNvSpPr>
                        <wps:spPr bwMode="auto">
                          <a:xfrm>
                            <a:off x="3072809" y="148855"/>
                            <a:ext cx="293370" cy="293370"/>
                          </a:xfrm>
                          <a:prstGeom prst="rect">
                            <a:avLst/>
                          </a:prstGeom>
                          <a:noFill/>
                          <a:ln>
                            <a:noFill/>
                          </a:ln>
                          <a:extLst/>
                        </wps:spPr>
                        <wps:txbx>
                          <w:txbxContent>
                            <w:p w14:paraId="388AF604"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0" name="Rechteck 6200"/>
                        <wps:cNvSpPr>
                          <a:spLocks noChangeArrowheads="1"/>
                        </wps:cNvSpPr>
                        <wps:spPr bwMode="auto">
                          <a:xfrm>
                            <a:off x="3072809" y="733646"/>
                            <a:ext cx="293370" cy="293370"/>
                          </a:xfrm>
                          <a:prstGeom prst="rect">
                            <a:avLst/>
                          </a:prstGeom>
                          <a:noFill/>
                          <a:ln>
                            <a:noFill/>
                          </a:ln>
                          <a:extLst/>
                        </wps:spPr>
                        <wps:txbx>
                          <w:txbxContent>
                            <w:p w14:paraId="388AF605"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1" name="Rechteck 6201"/>
                        <wps:cNvSpPr>
                          <a:spLocks noChangeArrowheads="1"/>
                        </wps:cNvSpPr>
                        <wps:spPr bwMode="auto">
                          <a:xfrm>
                            <a:off x="3009014" y="185006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06" w14:textId="77777777" w:rsidR="001F32CB" w:rsidRDefault="001F32CB" w:rsidP="0020409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02" name="Rechteck 6202"/>
                        <wps:cNvSpPr>
                          <a:spLocks noChangeArrowheads="1"/>
                        </wps:cNvSpPr>
                        <wps:spPr bwMode="auto">
                          <a:xfrm>
                            <a:off x="2977116" y="245612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07" w14:textId="77777777" w:rsidR="001F32CB" w:rsidRDefault="001F32CB" w:rsidP="0020409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03" o:spid="_x0000_s1333" style="width:487.3pt;height:216.5pt;mso-position-horizontal-relative:char;mso-position-vertical-relative:line" coordsize="61886,27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">
                <v:rect id="Rectangle 6080" o:spid="_x0000_s1334" style="position:absolute;left:3934;top:11270;width:218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rq8QA&#10;AADdAAAADwAAAGRycy9kb3ducmV2LnhtbESPQYvCMBSE74L/ITxhb5paUGzXKKIIsgdBXdjr2+bZ&#10;FJuX0kTt+us3guBxmJlvmPmys7W4UesrxwrGowQEceF0xaWC79N2OAPhA7LG2jEp+CMPy0W/N8dc&#10;uzsf6HYMpYgQ9jkqMCE0uZS+MGTRj1xDHL2zay2GKNtS6hbvEW5rmSbJVFqsOC4YbGhtqLgcr1bB&#10;5vpjtg9n/Neeqof+RbfO0p1SH4Nu9QkiUBfe4Vd7pxVMZmkG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XK6vEAAAA3QAAAA8AAAAAAAAAAAAAAAAAmAIAAGRycy9k&#10;b3ducmV2LnhtbFBLBQYAAAAABAAEAPUAAACJAwAAAAA=&#10;" fillcolor="#8db3e2" strokeweight="2pt">
                  <v:textbox>
                    <w:txbxContent>
                      <w:p w14:paraId="388AF5FC" w14:textId="77777777" w:rsidR="001F32CB" w:rsidRPr="0092092D" w:rsidRDefault="001F32CB" w:rsidP="00204097">
                        <w:pPr>
                          <w:spacing w:line="240" w:lineRule="auto"/>
                          <w:rPr>
                            <w:b/>
                            <w:szCs w:val="20"/>
                          </w:rPr>
                        </w:pPr>
                        <w:proofErr w:type="spellStart"/>
                        <w:proofErr w:type="gramStart"/>
                        <w:r w:rsidRPr="00B01E3F">
                          <w:rPr>
                            <w:rFonts w:cs="Arial"/>
                            <w:b/>
                            <w:bCs/>
                            <w:szCs w:val="20"/>
                          </w:rPr>
                          <w:t>asram:</w:t>
                        </w:r>
                        <w:proofErr w:type="gramEnd"/>
                        <w:r w:rsidRPr="00B01E3F">
                          <w:rPr>
                            <w:b/>
                            <w:szCs w:val="20"/>
                          </w:rPr>
                          <w:t>SpecifiedCITradeProduct</w:t>
                        </w:r>
                        <w:proofErr w:type="spellEnd"/>
                      </w:p>
                    </w:txbxContent>
                  </v:textbox>
                </v:rect>
                <v:group id="Group 6081" o:spid="_x0000_s1335" style="position:absolute;left:51142;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2GZ8MAAADdAAAADwAAAGRycy9kb3ducmV2LnhtbERPTYvCMBC9L/gfwgje&#10;1rSKi1RTEVHxIAurgngbmrEtbSaliW3995vDwh4f73u9GUwtOmpdaVlBPI1AEGdWl5wruF0Pn0sQ&#10;ziNrrC2Tgjc52KSjjzUm2vb8Q93F5yKEsEtQQeF9k0jpsoIMuqltiAP3tK1BH2CbS91iH8JNLWdR&#10;9CUNlhwaCmxoV1BWXV5GwbHHfjuP9925eu7ej+vi+36OSanJeNiuQHga/L/4z33SChbLe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jYZnwwAAAN0AAAAP&#10;AAAAAAAAAAAAAAAAAKoCAABkcnMvZG93bnJldi54bWxQSwUGAAAAAAQABAD6AAAAmgMAAAAA&#10;">
                  <v:rect id="Rectangle 6082" o:spid="_x0000_s133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dv8UA&#10;AADdAAAADwAAAGRycy9kb3ducmV2LnhtbESPQWsCMRSE74X+h/AK3jSrYl22RilCqSCFqu39sXnd&#10;Xbp5WZOsRn+9KQg9DjPzDbNYRdOKEznfWFYwHmUgiEurG64UfB3ehjkIH5A1tpZJwYU8rJaPDwss&#10;tD3zjk77UIkEYV+ggjqErpDSlzUZ9CPbESfvxzqDIUlXSe3wnOCmlZMse5YGG04LNXa0rqn83fdG&#10;Qfcx69/nx627fuf9Z4nbaMMkKjV4iq8vIALF8B++tzdawSyfju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92/xQAAAN0AAAAPAAAAAAAAAAAAAAAAAJgCAABkcnMv&#10;ZG93bnJldi54bWxQSwUGAAAAAAQABAD1AAAAigMAAAAA&#10;" strokeweight="2pt"/>
                  <v:shape id="AutoShape 6083" o:spid="_x0000_s133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TVYMIAAADdAAAADwAAAGRycy9kb3ducmV2LnhtbESPQYvCMBSE78L+h/AWvGmqq27pGkWE&#10;Ba9V8fxonm2xealNauO/N8LCHoeZ+YZZb4NpxIM6V1tWMJsmIIgLq2suFZxPv5MUhPPIGhvLpOBJ&#10;Drabj9EaM20Hzulx9KWIEHYZKqi8bzMpXVGRQTe1LXH0rrYz6KPsSqk7HCLcNHKeJCtpsOa4UGFL&#10;+4qK27E3CvL8Xl56F4Zdeg3fi7NemKQ/KDX+DLsfEJ6C/w//tQ9awTL9msP7TXwCc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TVYMIAAADdAAAADwAAAAAAAAAAAAAA&#10;AAChAgAAZHJzL2Rvd25yZXYueG1sUEsFBgAAAAAEAAQA+QAAAJADAAAAAA==&#10;" strokeweight="1.25pt"/>
                  <v:shape id="AutoShape 6084" o:spid="_x0000_s133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KudccAAADdAAAADwAAAGRycy9kb3ducmV2LnhtbESPT2vCQBTE7wW/w/IEb3VjpSLRVcQq&#10;eGgL8c/B2zP7TILZtyG7Jmk/fbcgeBxmfjPMfNmZUjRUu8KygtEwAkGcWl1wpuB42L5OQTiPrLG0&#10;TAp+yMFy0XuZY6xtywk1e5+JUMIuRgW591UspUtzMuiGtiIO3tXWBn2QdSZ1jW0oN6V8i6KJNFhw&#10;WMixonVO6W1/Nwre7+3lPBlxsvrafJyS3yb9vp0+lRr0u9UMhKfOP8MPeqcDNx2P4f9NeAJy8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kq51xwAAAN0AAAAPAAAAAAAA&#10;AAAAAAAAAKECAABkcnMvZG93bnJldi54bWxQSwUGAAAAAAQABAD5AAAAlQMAAAAA&#10;" strokeweight="1.25pt"/>
                </v:group>
                <v:group id="Group 6085" o:spid="_x0000_s1339" style="position:absolute;left:59967;top:234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aAZMYAAADdAAAADwAAAGRycy9kb3ducmV2LnhtbESPS4vCQBCE7wv+h6EF&#10;b+skvpDoKCLrsgdZ8AHircm0STDTEzKzSfz3jiDssaiqr6jlujOlaKh2hWUF8TACQZxaXXCm4Hza&#10;fc5BOI+ssbRMCh7kYL3qfSwx0bblAzVHn4kAYZeggtz7KpHSpTkZdENbEQfvZmuDPsg6k7rGNsBN&#10;KUdRNJMGCw4LOVa0zSm9H/+Mgu8W2804/mr299v2cT1Nfy/7mJQa9LvNAoSnzv+H3+0frWA6H0/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toBkxgAAAN0A&#10;AAAPAAAAAAAAAAAAAAAAAKoCAABkcnMvZG93bnJldi54bWxQSwUGAAAAAAQABAD6AAAAnQMAAAAA&#10;">
                  <v:rect id="Rectangle 6086" o:spid="_x0000_s13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bvMYA&#10;AADdAAAADwAAAGRycy9kb3ducmV2LnhtbESPzWrDMBCE74W8g9hAb4mcFLfGiRJCoLQQCm1+7ou1&#10;tU2tlSPJidqnrwqBHoeZ+YZZrqPpxIWcby0rmE0zEMSV1S3XCo6H50kBwgdkjZ1lUvBNHtar0d0S&#10;S22v/EGXfahFgrAvUUETQl9K6auGDPqp7YmT92mdwZCkq6V2eE1w08l5lj1Kgy2nhQZ72jZUfe0H&#10;o6B/y4eXp/PO/ZyK4b3CXbRhHpW6H8fNAkSgGP7Dt/arVpAXDzn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TbvMYAAADdAAAADwAAAAAAAAAAAAAAAACYAgAAZHJz&#10;L2Rvd25yZXYueG1sUEsFBgAAAAAEAAQA9QAAAIsDAAAAAA==&#10;" strokeweight="2pt"/>
                  <v:shape id="AutoShape 6087" o:spid="_x0000_s13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TY8IAAADdAAAADwAAAGRycy9kb3ducmV2LnhtbESPT4vCMBTE7wt+h/CEva2pf7dUo4gg&#10;eK3Knh/Nsy02L7VJbfbbbxYEj8PM/IbZ7IJpxJM6V1tWMJ0kIIgLq2suFVwvx68UhPPIGhvLpOCX&#10;HOy2o48NZtoOnNPz7EsRIewyVFB532ZSuqIig25iW+Lo3Wxn0EfZlVJ3OES4aeQsSVbSYM1xocKW&#10;DhUV93NvFOT5o/zpXRj26S18L656YZL+pNTnOOzXIDwF/w6/2ietYJnOV/D/Jj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TY8IAAADdAAAADwAAAAAAAAAAAAAA&#10;AAChAgAAZHJzL2Rvd25yZXYueG1sUEsFBgAAAAAEAAQA+QAAAJADAAAAAA==&#10;" strokeweight="1.25pt"/>
                  <v:shape id="AutoShape 6088" o:spid="_x0000_s13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modscAAADdAAAADwAAAGRycy9kb3ducmV2LnhtbESPT2vCQBTE74LfYXlCb7qxpSrRVaR/&#10;oAcVYuvB22v2NQlm34bsmqR+elcQPA4zvxlmsepMKRqqXWFZwXgUgSBOrS44U/Dz/TmcgXAeWWNp&#10;mRT8k4PVst9bYKxtywk1e5+JUMIuRgW591UspUtzMuhGtiIO3p+tDfog60zqGttQbkr5HEUTabDg&#10;sJBjRW85paf92Sh4Pbe/x8mYk/X24/2QXJp0dzpslHoadOs5CE+df4Tv9JcO3OxlCrc34QnI5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qah2xwAAAN0AAAAPAAAAAAAA&#10;AAAAAAAAAKECAABkcnMvZG93bnJldi54bWxQSwUGAAAAAAQABAD5AAAAlQMAAAAA&#10;" strokeweight="1.25pt"/>
                </v:group>
                <v:rect id="Rectangle 6090" o:spid="_x0000_s1343" style="position:absolute;left:29983;top:1360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VB0sQA&#10;AADdAAAADwAAAGRycy9kb3ducmV2LnhtbESPQYvCMBSE78L+h/AW9qaJqxatRpEFYUE9rC54fTTP&#10;tti81CZq/fdGEDwOM/MNM1u0thJXanzpWEO/p0AQZ86UnGv436+6YxA+IBusHJOGO3lYzD86M0yN&#10;u/EfXXchFxHCPkUNRQh1KqXPCrLoe64mjt7RNRZDlE0uTYO3CLeV/FYqkRZLjgsF1vRTUHbaXawG&#10;TIbmvD0ONvv1JcFJ3qrV6KC0/vpsl1MQgdrwDr/av0bDaDyYwP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1QdLEAAAA3QAAAA8AAAAAAAAAAAAAAAAAmAIAAGRycy9k&#10;b3ducmV2LnhtbFBLBQYAAAAABAAEAPUAAACJAwAAAAA=&#10;" stroked="f">
                  <v:textbox>
                    <w:txbxContent>
                      <w:p w14:paraId="388AF5FD" w14:textId="77777777" w:rsidR="001F32CB" w:rsidRPr="002F612C" w:rsidRDefault="001F32CB" w:rsidP="00204097">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6094" o:spid="_x0000_s1344" style="position:absolute;left:33705;top:22541;width:262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E9u8YA&#10;AADdAAAADwAAAGRycy9kb3ducmV2LnhtbESPQWsCMRCF7wX/QxihF6nZbdXK1ihiKRZP7rb0PGym&#10;u0s3kyVJNf57UxB6fLx535u32kTTixM531lWkE8zEMS11R03Cj4/3h6WIHxA1thbJgUX8rBZj+5W&#10;WGh75pJOVWhEgrAvUEEbwlBI6euWDPqpHYiT922dwZCka6R2eE5w08vHLFtIgx2nhhYH2rVU/1S/&#10;Jr2Rx/Kr2k8u9mBfyy7XbnaMz0rdj+P2BUSgGP6Pb+l3rWC+nD3B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E9u8YAAADdAAAADwAAAAAAAAAAAAAAAACYAgAAZHJz&#10;L2Rvd25yZXYueG1sUEsFBgAAAAAEAAQA9QAAAIsDAAAAAA==&#10;" filled="f" fillcolor="#8db3e2" strokeweight="2pt">
                  <v:textbox>
                    <w:txbxContent>
                      <w:p w14:paraId="388AF5FE" w14:textId="77777777" w:rsidR="001F32CB" w:rsidRPr="0092092D" w:rsidRDefault="001F32CB" w:rsidP="00204097">
                        <w:pPr>
                          <w:spacing w:line="240" w:lineRule="auto"/>
                        </w:pPr>
                        <w:proofErr w:type="spellStart"/>
                        <w:proofErr w:type="gramStart"/>
                        <w:r w:rsidRPr="00980479">
                          <w:rPr>
                            <w:rFonts w:cs="Arial"/>
                            <w:bCs/>
                            <w:szCs w:val="20"/>
                          </w:rPr>
                          <w:t>asram:</w:t>
                        </w:r>
                        <w:proofErr w:type="gramEnd"/>
                        <w:r>
                          <w:rPr>
                            <w:rFonts w:cs="Arial"/>
                            <w:bCs/>
                            <w:szCs w:val="20"/>
                          </w:rPr>
                          <w:t>IndividualCITradeProduct</w:t>
                        </w:r>
                        <w:r w:rsidRPr="001E004D">
                          <w:rPr>
                            <w:rFonts w:cs="Arial"/>
                            <w:bCs/>
                            <w:szCs w:val="20"/>
                          </w:rPr>
                          <w:t>Instance</w:t>
                        </w:r>
                        <w:proofErr w:type="spellEnd"/>
                      </w:p>
                    </w:txbxContent>
                  </v:textbox>
                </v:rect>
                <v:shape id="AutoShape 6095" o:spid="_x0000_s1345" type="#_x0000_t32" style="position:absolute;left:29664;top:24561;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o2kcYAAADdAAAADwAAAGRycy9kb3ducmV2LnhtbESP3WrCQBSE7wXfYTmCd7qxpFWjq0hB&#10;lIIVf9DbQ/aYBLNnQ3aN6dt3hUIvh5n5hpkvW1OKhmpXWFYwGkYgiFOrC84UnE/rwQSE88gaS8uk&#10;4IccLBfdzhwTbZ98oOboMxEg7BJUkHtfJVK6NCeDbmgr4uDdbG3QB1lnUtf4DHBTyrco+pAGCw4L&#10;OVb0mVN6Pz6MgmZ/+R6vq2az99klPnzF0yuanVL9XruagfDU+v/wX3urFbxP4hheb8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qNpHGAAAA3QAAAA8AAAAAAAAA&#10;AAAAAAAAoQIAAGRycy9kb3ducmV2LnhtbFBLBQYAAAAABAAEAPkAAACUAwAAAAA=&#10;" strokeweight="2pt"/>
                <v:shape id="AutoShape 6096" o:spid="_x0000_s1346" type="#_x0000_t32" style="position:absolute;left:29771;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aTCsYAAADdAAAADwAAAGRycy9kb3ducmV2LnhtbESPQWvCQBSE7wX/w/IKvTWblqgxdZVS&#10;kEpBRVvi9ZF9TYLZtyG7jfHfdwXB4zAz3zDz5WAa0VPnassKXqIYBHFhdc2lgp/v1XMKwnlkjY1l&#10;UnAhB8vF6GGOmbZn3lN/8KUIEHYZKqi8bzMpXVGRQRfZljh4v7Yz6IPsSqk7PAe4aeRrHE+kwZrD&#10;QoUtfVRUnA5/RkG/y7fTVdt/7nyZJ/uvZHZEs1Hq6XF4fwPhafD38K291grGaTKG65vw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mkwrGAAAA3QAAAA8AAAAAAAAA&#10;AAAAAAAAoQIAAGRycy9kb3ducmV2LnhtbFBLBQYAAAAABAAEAPkAAACUAwAAAAA=&#10;" strokeweight="2pt"/>
                <v:rect id="Rectangle 6097" o:spid="_x0000_s1347" style="position:absolute;left:25943;top:12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A2tsUA&#10;AADdAAAADwAAAGRycy9kb3ducmV2LnhtbESP3WoCMRSE7wt9h3AK3tVspeqyGkUKpYIU6t/9YXPc&#10;Xbo5WZOsRp++KRR6OczMN8x8GU0rLuR8Y1nByzADQVxa3XCl4LB/f85B+ICssbVMCm7kYbl4fJhj&#10;oe2Vt3TZhUokCPsCFdQhdIWUvqzJoB/ajjh5J+sMhiRdJbXDa4KbVo6ybCINNpwWauzorabye9cb&#10;Bd3nuP+Ynjfufsz7rxI30YZRVGrwFFczEIFi+A//tddawTh/ncDvm/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Da2xQAAAN0AAAAPAAAAAAAAAAAAAAAAAJgCAABkcnMv&#10;ZG93bnJldi54bWxQSwUGAAAAAAQABAD1AAAAigMAAAAA&#10;" strokeweight="2pt"/>
                <v:rect id="Rectangle 6098" o:spid="_x0000_s1348" style="position:absolute;left:33705;top:5635;width:188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o7uMYA&#10;AADdAAAADwAAAGRycy9kb3ducmV2LnhtbESPQWsCMRCF7wX/QxjBS9Hsiq2yNYoo0tJTdy09D5vp&#10;7uJmsiRR479vCoUeH2/e9+att9H04krOd5YV5LMMBHFtdceNgs/TcboC4QOyxt4yKbiTh+1m9LDG&#10;Qtsbl3StQiMShH2BCtoQhkJKX7dk0M/sQJy8b+sMhiRdI7XDW4KbXs6z7Fka7Dg1tDjQvqX6XF1M&#10;eiOP5Vf1+ni37/ZQdrl2i4+4VGoyjrsXEIFi+D/+S79pBU+rxR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o7uMYAAADdAAAADwAAAAAAAAAAAAAAAACYAgAAZHJz&#10;L2Rvd25yZXYueG1sUEsFBgAAAAAEAAQA9QAAAIsDAAAAAA==&#10;" filled="f" fillcolor="#8db3e2" strokeweight="2pt">
                  <v:textbox>
                    <w:txbxContent>
                      <w:p w14:paraId="388AF5FF" w14:textId="77777777" w:rsidR="001F32CB" w:rsidRPr="0092092D" w:rsidRDefault="001F32CB" w:rsidP="00204097">
                        <w:pPr>
                          <w:spacing w:line="240" w:lineRule="auto"/>
                        </w:pPr>
                        <w:proofErr w:type="spellStart"/>
                        <w:proofErr w:type="gramStart"/>
                        <w:r>
                          <w:rPr>
                            <w:rFonts w:cs="Arial"/>
                            <w:bCs/>
                            <w:szCs w:val="20"/>
                          </w:rPr>
                          <w:t>asram</w:t>
                        </w:r>
                        <w:r>
                          <w:t>:</w:t>
                        </w:r>
                        <w:proofErr w:type="gramEnd"/>
                        <w:r>
                          <w:t>I</w:t>
                        </w:r>
                        <w:r>
                          <w:rPr>
                            <w:rFonts w:cs="Arial"/>
                            <w:bCs/>
                            <w:szCs w:val="20"/>
                          </w:rPr>
                          <w:t>dentification</w:t>
                        </w:r>
                        <w:r w:rsidRPr="001E004D">
                          <w:rPr>
                            <w:rFonts w:cs="Arial"/>
                            <w:bCs/>
                            <w:szCs w:val="20"/>
                          </w:rPr>
                          <w:t>Identifier</w:t>
                        </w:r>
                        <w:proofErr w:type="spellEnd"/>
                        <w:r w:rsidRPr="001E004D">
                          <w:rPr>
                            <w:rFonts w:cs="Arial"/>
                            <w:bCs/>
                            <w:szCs w:val="20"/>
                          </w:rPr>
                          <w:t xml:space="preserve">  </w:t>
                        </w:r>
                      </w:p>
                    </w:txbxContent>
                  </v:textbox>
                </v:rect>
                <v:shape id="AutoShape 6099" o:spid="_x0000_s1349" type="#_x0000_t32" style="position:absolute;left:25837;top:1318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8lMIAAADdAAAADwAAAGRycy9kb3ducmV2LnhtbERPy4rCMBTdC/5DuII7TZXOqNUoIsgM&#10;Ayo+0O2lubbF5qY0mdr5e7MYcHk478WqNaVoqHaFZQWjYQSCOLW64EzB5bwdTEE4j6yxtEwK/sjB&#10;atntLDDR9slHak4+EyGEXYIKcu+rREqX5mTQDW1FHLi7rQ36AOtM6hqfIdyUchxFn9JgwaEhx4o2&#10;OaWP069R0Byu+8m2ar4OPrvGx594dkOzU6rfa9dzEJ5a/xb/u7+1go9pHOaGN+EJ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Oc8lMIAAADdAAAADwAAAAAAAAAAAAAA&#10;AAChAgAAZHJzL2Rvd25yZXYueG1sUEsFBgAAAAAEAAQA+QAAAJADAAAAAA==&#10;" strokeweight="2pt"/>
                <v:rect id="Rectangle 6100" o:spid="_x0000_s1350" style="position:absolute;left:33705;width:268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KUcYA&#10;AADdAAAADwAAAGRycy9kb3ducmV2LnhtbESPQWsCMRCF7wX/Qxihl6LZLbbVrVHEUiw9dVfxPGzG&#10;3aWbyZKkGv99IxR6fLx535u3XEfTizM531lWkE8zEMS11R03Cg7798kchA/IGnvLpOBKHtar0d0S&#10;C20vXNK5Co1IEPYFKmhDGAopfd2SQT+1A3HyTtYZDEm6RmqHlwQ3vXzMsmdpsOPU0OJA25bq7+rH&#10;pDfyWB6r3cPVftq3ssu1m33FF6Xux3HzCiJQDP/Hf+kPreBpPlvA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KUcYAAADdAAAADwAAAAAAAAAAAAAAAACYAgAAZHJz&#10;L2Rvd25yZXYueG1sUEsFBgAAAAAEAAQA9QAAAIsDAAAAAA==&#10;" filled="f" fillcolor="#8db3e2" strokeweight="2pt">
                  <v:textbox>
                    <w:txbxContent>
                      <w:p w14:paraId="388AF600" w14:textId="77777777" w:rsidR="001F32CB" w:rsidRPr="0092092D" w:rsidRDefault="001F32CB" w:rsidP="00204097">
                        <w:pPr>
                          <w:spacing w:line="240" w:lineRule="auto"/>
                          <w:rPr>
                            <w:szCs w:val="20"/>
                          </w:rPr>
                        </w:pPr>
                        <w:proofErr w:type="spellStart"/>
                        <w:proofErr w:type="gramStart"/>
                        <w:r w:rsidRPr="00980479">
                          <w:rPr>
                            <w:rFonts w:cs="Arial"/>
                            <w:bCs/>
                            <w:szCs w:val="20"/>
                          </w:rPr>
                          <w:t>asram:</w:t>
                        </w:r>
                        <w:proofErr w:type="gramEnd"/>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roofErr w:type="spellEnd"/>
                      </w:p>
                    </w:txbxContent>
                  </v:textbox>
                </v:rect>
                <v:rect id="Rectangle 6101" o:spid="_x0000_s1351" style="position:absolute;left:33705;top:11270;width:281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o1EcUA&#10;AADdAAAADwAAAGRycy9kb3ducmV2LnhtbESPwUrDQBCG70LfYZmCF2k3EWtL7LaIIoonkxbPQ3ZM&#10;gtnZsLu227d3DoLH4Z//m2+2++xGdaIQB88GymUBirj1duDOwPHwstiAignZ4uiZDFwown43u9pi&#10;Zf2Zazo1qVMC4VihgT6lqdI6tj05jEs/EUv25YPDJGPotA14Frgb9W1R3GuHA8uFHid66qn9bn6c&#10;aJS5/mxeby7+3T/XQ2nD3UdeG3M9z48PoBLl9L/8136zBlablfjL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jURxQAAAN0AAAAPAAAAAAAAAAAAAAAAAJgCAABkcnMv&#10;ZG93bnJldi54bWxQSwUGAAAAAAQABAD1AAAAigMAAAAA&#10;" filled="f" fillcolor="#8db3e2" strokeweight="2pt">
                  <v:textbox>
                    <w:txbxContent>
                      <w:p w14:paraId="388AF601" w14:textId="77777777" w:rsidR="001F32CB" w:rsidRPr="0092092D" w:rsidRDefault="001F32CB" w:rsidP="00204097">
                        <w:pPr>
                          <w:spacing w:line="240" w:lineRule="auto"/>
                        </w:pPr>
                        <w:proofErr w:type="spellStart"/>
                        <w:proofErr w:type="gramStart"/>
                        <w:r w:rsidRPr="00980479">
                          <w:rPr>
                            <w:rFonts w:cs="Arial"/>
                            <w:bCs/>
                            <w:szCs w:val="20"/>
                          </w:rPr>
                          <w:t>asram:</w:t>
                        </w:r>
                        <w:proofErr w:type="gramEnd"/>
                        <w:r>
                          <w:rPr>
                            <w:rFonts w:cs="Arial"/>
                            <w:bCs/>
                            <w:szCs w:val="20"/>
                          </w:rPr>
                          <w:t>SellerAssignedIdentification</w:t>
                        </w:r>
                        <w:r w:rsidRPr="001E004D">
                          <w:rPr>
                            <w:rFonts w:cs="Arial"/>
                            <w:bCs/>
                            <w:szCs w:val="20"/>
                          </w:rPr>
                          <w:t>Identifier</w:t>
                        </w:r>
                        <w:proofErr w:type="spellEnd"/>
                      </w:p>
                    </w:txbxContent>
                  </v:textbox>
                </v:rect>
                <v:shape id="AutoShape 6102" o:spid="_x0000_s1352" type="#_x0000_t32" style="position:absolute;left:29771;top:1488;width:44;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4iosQAAADdAAAADwAAAGRycy9kb3ducmV2LnhtbESP3WoCMRSE74W+QzhC7zTrL8vWKEUo&#10;lkIRV6G3h81xdzE5WTapxrdvhIKXw8x8w6w20Rpxpd63jhVMxhkI4srplmsFp+PHKAfhA7JG45gU&#10;3MnDZv0yWGGh3Y0PdC1DLRKEfYEKmhC6QkpfNWTRj11HnLyz6y2GJPta6h5vCW6NnGbZUlpsOS00&#10;2NG2oepS/loF+9nOzCNqE8ufc473w/eXtFqp12F8fwMRKIZn+L/9qRUs8sUEHm/SE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iKixAAAAN0AAAAPAAAAAAAAAAAA&#10;AAAAAKECAABkcnMvZG93bnJldi54bWxQSwUGAAAAAAQABAD5AAAAkgMAAAAA&#10;" strokeweight="2pt"/>
                <v:shape id="AutoShape 6103" o:spid="_x0000_s1353" type="#_x0000_t32" style="position:absolute;left:29771;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do8UAAADdAAAADwAAAGRycy9kb3ducmV2LnhtbESP3YrCMBSE7xd8h3AE79ZU0VWrUUQQ&#10;ZcEVf9DbQ3Nsi81JaWKtb78RFvZymJlvmNmiMYWoqXK5ZQW9bgSCOLE651TB+bT+HINwHlljYZkU&#10;vMjBYt76mGGs7ZMPVB99KgKEXYwKMu/LWEqXZGTQdW1JHLybrQz6IKtU6gqfAW4K2Y+iL2kw57CQ&#10;YUmrjJL78WEU1PvLz2hd1pu9Ty+Dw/dgckWzU6rTbpZTEJ4a/x/+a2+1guF42If3m/A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do8UAAADdAAAADwAAAAAAAAAA&#10;AAAAAAChAgAAZHJzL2Rvd25yZXYueG1sUEsFBgAAAAAEAAQA+QAAAJMDAAAAAA==&#10;" strokeweight="2pt"/>
                <v:rect id="Rectangle 6104" o:spid="_x0000_s1354" style="position:absolute;left:33917;top:16693;width:172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irZsYA&#10;AADdAAAADwAAAGRycy9kb3ducmV2LnhtbESPQWsCMRCF7wX/QxihF6nZbWuVrVGkpVh66q7iedhM&#10;dxc3kyVJNf77RhB6fLx535u3XEfTixM531lWkE8zEMS11R03Cva7j4cFCB+QNfaWScGFPKxXo7sl&#10;FtqeuaRTFRqRIOwLVNCGMBRS+rolg35qB+Lk/VhnMCTpGqkdnhPc9PIxy16kwY5TQ4sDvbVUH6tf&#10;k97IY3motpOL/bLvZZdr9/wd50rdj+PmFUSgGP6Pb+lPrWC2mD3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irZsYAAADdAAAADwAAAAAAAAAAAAAAAACYAgAAZHJz&#10;L2Rvd25yZXYueG1sUEsFBgAAAAAEAAQA9QAAAIsDAAAAAA==&#10;" filled="f" fillcolor="#8db3e2" strokeweight="2pt">
                  <v:textbox>
                    <w:txbxContent>
                      <w:p w14:paraId="388AF602" w14:textId="77777777" w:rsidR="001F32CB" w:rsidRPr="0092092D" w:rsidRDefault="001F32CB" w:rsidP="00204097">
                        <w:pPr>
                          <w:spacing w:line="240" w:lineRule="auto"/>
                        </w:pPr>
                        <w:proofErr w:type="spellStart"/>
                        <w:proofErr w:type="gramStart"/>
                        <w:r>
                          <w:rPr>
                            <w:rFonts w:cs="Arial"/>
                            <w:bCs/>
                            <w:szCs w:val="20"/>
                          </w:rPr>
                          <w:t>asram:</w:t>
                        </w:r>
                        <w:proofErr w:type="gramEnd"/>
                        <w:r>
                          <w:rPr>
                            <w:rFonts w:cs="Arial"/>
                            <w:bCs/>
                            <w:szCs w:val="20"/>
                          </w:rPr>
                          <w:t>InformationCI</w:t>
                        </w:r>
                        <w:r w:rsidRPr="001E004D">
                          <w:rPr>
                            <w:rFonts w:cs="Arial"/>
                            <w:bCs/>
                            <w:szCs w:val="20"/>
                          </w:rPr>
                          <w:t>Note</w:t>
                        </w:r>
                        <w:proofErr w:type="spellEnd"/>
                      </w:p>
                    </w:txbxContent>
                  </v:textbox>
                </v:rect>
                <v:shape id="AutoShape 6105" o:spid="_x0000_s1355" type="#_x0000_t32" style="position:absolute;left:29877;top:1850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gTMYAAADdAAAADwAAAGRycy9kb3ducmV2LnhtbESPQWvCQBSE7wX/w/IKvTWblqgxdZVS&#10;kEpBRVvi9ZF9TYLZtyG7jfHfdwXB4zAz3zDz5WAa0VPnassKXqIYBHFhdc2lgp/v1XMKwnlkjY1l&#10;UnAhB8vF6GGOmbZn3lN/8KUIEHYZKqi8bzMpXVGRQRfZljh4v7Yz6IPsSqk7PAe4aeRrHE+kwZrD&#10;QoUtfVRUnA5/RkG/y7fTVdt/7nyZJ/uvZHZEs1Hq6XF4fwPhafD38K291grG6TiB65vw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zoEzGAAAA3QAAAA8AAAAAAAAA&#10;AAAAAAAAoQIAAGRycy9kb3ducmV2LnhtbFBLBQYAAAAABAAEAPkAAACUAwAAAAA=&#10;" strokeweight="2pt"/>
                <v:shape id="AutoShape 6106" o:spid="_x0000_s1356" type="#_x0000_t32" style="position:absolute;left:29877;top:733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8F18YAAADdAAAADwAAAGRycy9kb3ducmV2LnhtbESPQWvCQBSE70L/w/IKvZlNi7ExdZVS&#10;EKWgoi3x+si+JqHZtyG7xvjvu4LQ4zAz3zDz5WAa0VPnassKnqMYBHFhdc2lgu+v1TgF4TyyxsYy&#10;KbiSg+XiYTTHTNsLH6g/+lIECLsMFVTet5mUrqjIoItsSxy8H9sZ9EF2pdQdXgLcNPIljqfSYM1h&#10;ocKWPioqfo9no6Df57vXVduv977MJ4fPyeyEZqvU0+Pw/gbC0+D/w/f2RitI0iSB25vw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BdfGAAAA3QAAAA8AAAAAAAAA&#10;AAAAAAAAoQIAAGRycy9kb3ducmV2LnhtbFBLBQYAAAAABAAEAPkAAACUAwAAAAA=&#10;" strokeweight="2pt"/>
                <v:shape id="AutoShape 6107" o:spid="_x0000_s1357" type="#_x0000_t32" style="position:absolute;left:27325;top:1318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boMUAAADdAAAADwAAAGRycy9kb3ducmV2LnhtbESP3YrCMBSE7wXfIRzBO01X/NtqFBFE&#10;WVhFXfT20Jxti81JaWLtvr0RFrwcZuYbZr5sTCFqqlxuWcFHPwJBnFidc6rg57zpTUE4j6yxsEwK&#10;/sjBctFuzTHW9sFHqk8+FQHCLkYFmfdlLKVLMjLo+rYkDt6vrQz6IKtU6gofAW4KOYiisTSYc1jI&#10;sKR1RsntdDcK6sNlP9mU9fbg08vw+DX8vKL5VqrbaVYzEJ4a/w7/t3dawWg6GsP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boMUAAADdAAAADwAAAAAAAAAA&#10;AAAAAAChAgAAZHJzL2Rvd25yZXYueG1sUEsFBgAAAAAEAAQA+QAAAJMDAAAAAA==&#10;" strokeweight="2pt"/>
                <v:rect id="Rechteck 6198" o:spid="_x0000_s1358" style="position:absolute;top:11483;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o2cIA&#10;AADdAAAADwAAAGRycy9kb3ducmV2LnhtbERPTYvCMBC9C/sfwizsRTR1D6LVKIuwWEQQ667noRnb&#10;YjOpTWzrvzcHwePjfS/XvalES40rLSuYjCMQxJnVJecK/k6/oxkI55E1VpZJwYMcrFcfgyXG2nZ8&#10;pDb1uQgh7GJUUHhfx1K6rCCDbmxr4sBdbGPQB9jkUjfYhXBTye8omkqDJYeGAmvaFJRd07tR0GWH&#10;9nzab+VheE4s35LbJv3fKfX12f8sQHjq/Vv8cidawXQyD3P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GjZwgAAAN0AAAAPAAAAAAAAAAAAAAAAAJgCAABkcnMvZG93&#10;bnJldi54bWxQSwUGAAAAAAQABAD1AAAAhwMAAAAA&#10;" filled="f" stroked="f">
                  <v:textbox>
                    <w:txbxContent>
                      <w:p w14:paraId="388AF603"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v:textbox>
                </v:rect>
                <v:rect id="Rechteck 6199" o:spid="_x0000_s1359" style="position:absolute;left:30728;top:1488;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DNQsYA&#10;AADdAAAADwAAAGRycy9kb3ducmV2LnhtbESPT2vCQBTE7wW/w/IEL0U3epAaXUUEaZCCNP45P7LP&#10;JJh9G7PbJH77bqHgcZiZ3zCrTW8q0VLjSssKppMIBHFmdcm5gvNpP/4A4TyyxsoyKXiSg8168LbC&#10;WNuOv6lNfS4ChF2MCgrv61hKlxVk0E1sTRy8m20M+iCbXOoGuwA3lZxF0VwaLDksFFjTrqDsnv4Y&#10;BV12bK+nr095fL8mlh/JY5deDkqNhv12CcJT71/h/3aiFcyniwX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DNQsYAAADdAAAADwAAAAAAAAAAAAAAAACYAgAAZHJz&#10;L2Rvd25yZXYueG1sUEsFBgAAAAAEAAQA9QAAAIsDAAAAAA==&#10;" filled="f" stroked="f">
                  <v:textbox>
                    <w:txbxContent>
                      <w:p w14:paraId="388AF604"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v:textbox>
                </v:rect>
                <v:rect id="Rechteck 6200" o:spid="_x0000_s1360" style="position:absolute;left:30728;top:733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QJMQA&#10;AADdAAAADwAAAGRycy9kb3ducmV2LnhtbESPT4vCMBTE7wt+h/AEL4um60GkGkUE2bIsiPXP+dE8&#10;22LzUpts2/32RhA8DjPzG2a57k0lWmpcaVnB1yQCQZxZXXKu4HTcjecgnEfWWFkmBf/kYL0afCwx&#10;1rbjA7Wpz0WAsItRQeF9HUvpsoIMuomtiYN3tY1BH2STS91gF+CmktMomkmDJYeFAmvaFpTd0j+j&#10;oMv27eX4+y33n5fE8j25b9Pzj1KjYb9ZgPDU+3f41U60gllAwv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kCTEAAAA3QAAAA8AAAAAAAAAAAAAAAAAmAIAAGRycy9k&#10;b3ducmV2LnhtbFBLBQYAAAAABAAEAPUAAACJAwAAAAA=&#10;" filled="f" stroked="f">
                  <v:textbox>
                    <w:txbxContent>
                      <w:p w14:paraId="388AF605" w14:textId="77777777" w:rsidR="001F32CB" w:rsidRDefault="001F32CB" w:rsidP="00204097">
                        <w:pPr>
                          <w:rPr>
                            <w:rFonts w:cs="Arial"/>
                            <w:b/>
                            <w:color w:val="C00000"/>
                            <w:sz w:val="24"/>
                            <w:szCs w:val="24"/>
                            <w:lang w:val="de-DE"/>
                          </w:rPr>
                        </w:pPr>
                        <w:r>
                          <w:rPr>
                            <w:rFonts w:cs="Arial"/>
                            <w:b/>
                            <w:color w:val="C00000"/>
                            <w:sz w:val="24"/>
                            <w:szCs w:val="24"/>
                            <w:lang w:val="de-DE"/>
                          </w:rPr>
                          <w:t>1</w:t>
                        </w:r>
                      </w:p>
                    </w:txbxContent>
                  </v:textbox>
                </v:rect>
                <v:rect id="Rechteck 6201" o:spid="_x0000_s1361" style="position:absolute;left:30090;top:18500;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k1v8UA&#10;AADdAAAADwAAAGRycy9kb3ducmV2LnhtbESPQYvCMBSE7wv+h/AEL4umepClGkUE2SKCWHc9P5pn&#10;W2xeapNt6783grDHYWa+YZbr3lSipcaVlhVMJxEI4szqknMFP+fd+AuE88gaK8uk4EEO1qvBxxJj&#10;bTs+UZv6XAQIuxgVFN7XsZQuK8igm9iaOHhX2xj0QTa51A12AW4qOYuiuTRYclgosKZtQdkt/TMK&#10;uuzYXs6Hb3n8vCSW78l9m/7ulRoN+80ChKfe/4ff7UQrmM+i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TW/xQAAAN0AAAAPAAAAAAAAAAAAAAAAAJgCAABkcnMv&#10;ZG93bnJldi54bWxQSwUGAAAAAAQABAD1AAAAigMAAAAA&#10;" filled="f" stroked="f">
                  <v:textbox>
                    <w:txbxContent>
                      <w:p w14:paraId="388AF606" w14:textId="77777777" w:rsidR="001F32CB" w:rsidRDefault="001F32CB" w:rsidP="00204097">
                        <w:pPr>
                          <w:rPr>
                            <w:rFonts w:cs="Arial"/>
                            <w:b/>
                            <w:sz w:val="24"/>
                            <w:szCs w:val="24"/>
                            <w:lang w:val="de-DE"/>
                          </w:rPr>
                        </w:pPr>
                        <w:r>
                          <w:rPr>
                            <w:rFonts w:cs="Arial"/>
                            <w:b/>
                            <w:sz w:val="24"/>
                            <w:szCs w:val="24"/>
                            <w:lang w:val="de-DE"/>
                          </w:rPr>
                          <w:t>0..*</w:t>
                        </w:r>
                      </w:p>
                    </w:txbxContent>
                  </v:textbox>
                </v:rect>
                <v:rect id="Rechteck 6202" o:spid="_x0000_s1362" style="position:absolute;left:29771;top:2456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ryMYA&#10;AADdAAAADwAAAGRycy9kb3ducmV2LnhtbESPT2vCQBTE7wW/w/IEL0U35iAluooIYpCCNP45P7LP&#10;JJh9G7Nrkn77bqHQ4zAzv2FWm8HUoqPWVZYVzGcRCOLc6ooLBZfzfvoBwnlkjbVlUvBNDjbr0dsK&#10;E217/qIu84UIEHYJKii9bxIpXV6SQTezDXHw7rY16INsC6lb7APc1DKOooU0WHFYKLGhXUn5I3sZ&#10;BX1+6m7nz4M8vd9Sy8/0ucuuR6Um42G7BOFp8P/hv3aqFSziK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uryMYAAADdAAAADwAAAAAAAAAAAAAAAACYAgAAZHJz&#10;L2Rvd25yZXYueG1sUEsFBgAAAAAEAAQA9QAAAIsDAAAAAA==&#10;" filled="f" stroked="f">
                  <v:textbox>
                    <w:txbxContent>
                      <w:p w14:paraId="388AF607" w14:textId="77777777" w:rsidR="001F32CB" w:rsidRDefault="001F32CB" w:rsidP="00204097">
                        <w:pPr>
                          <w:rPr>
                            <w:rFonts w:cs="Arial"/>
                            <w:b/>
                            <w:sz w:val="24"/>
                            <w:szCs w:val="24"/>
                            <w:lang w:val="de-DE"/>
                          </w:rPr>
                        </w:pPr>
                        <w:r>
                          <w:rPr>
                            <w:rFonts w:cs="Arial"/>
                            <w:b/>
                            <w:sz w:val="24"/>
                            <w:szCs w:val="24"/>
                            <w:lang w:val="de-DE"/>
                          </w:rPr>
                          <w:t>0..*</w:t>
                        </w:r>
                      </w:p>
                    </w:txbxContent>
                  </v:textbox>
                </v:rect>
                <w10:anchorlock/>
              </v:group>
            </w:pict>
          </mc:Fallback>
        </mc:AlternateContent>
      </w:r>
    </w:p>
    <w:p w14:paraId="388AF35C" w14:textId="77777777" w:rsidR="003A1997" w:rsidRDefault="003A1997" w:rsidP="00204097"/>
    <w:p w14:paraId="388AF35D" w14:textId="77777777" w:rsidR="00E92304" w:rsidRDefault="00E92304" w:rsidP="00204097"/>
    <w:tbl>
      <w:tblPr>
        <w:tblpPr w:leftFromText="180" w:rightFromText="180" w:vertAnchor="text" w:horzAnchor="margin" w:tblpY="32"/>
        <w:tblW w:w="50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10"/>
        <w:gridCol w:w="903"/>
        <w:gridCol w:w="1177"/>
        <w:gridCol w:w="1031"/>
        <w:gridCol w:w="2794"/>
        <w:gridCol w:w="883"/>
        <w:gridCol w:w="4268"/>
      </w:tblGrid>
      <w:tr w:rsidR="00E92304" w14:paraId="388AF365" w14:textId="77777777" w:rsidTr="00D76E34">
        <w:trPr>
          <w:cantSplit/>
          <w:trHeight w:val="351"/>
        </w:trPr>
        <w:tc>
          <w:tcPr>
            <w:tcW w:w="1205" w:type="pct"/>
            <w:shd w:val="clear" w:color="auto" w:fill="FFFFCC"/>
            <w:vAlign w:val="center"/>
          </w:tcPr>
          <w:p w14:paraId="388AF35E" w14:textId="77777777" w:rsidR="00E92304" w:rsidRPr="001C5CAA" w:rsidRDefault="00E92304" w:rsidP="00E92304">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310" w:type="pct"/>
            <w:shd w:val="clear" w:color="auto" w:fill="FFFFCC"/>
            <w:vAlign w:val="center"/>
          </w:tcPr>
          <w:p w14:paraId="388AF35F" w14:textId="77777777" w:rsidR="00E92304" w:rsidRPr="001C5CAA" w:rsidRDefault="00E92304" w:rsidP="00E92304">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4" w:type="pct"/>
            <w:shd w:val="clear" w:color="auto" w:fill="FFFFCC"/>
            <w:vAlign w:val="center"/>
          </w:tcPr>
          <w:p w14:paraId="388AF360" w14:textId="77777777" w:rsidR="00E92304" w:rsidRPr="001C5CAA" w:rsidRDefault="00E92304" w:rsidP="00E92304">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4" w:type="pct"/>
            <w:shd w:val="clear" w:color="auto" w:fill="FFFFCC"/>
            <w:vAlign w:val="center"/>
          </w:tcPr>
          <w:p w14:paraId="388AF361" w14:textId="77777777" w:rsidR="00E92304" w:rsidRPr="001C5CAA" w:rsidRDefault="00E92304" w:rsidP="00E92304">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9" w:type="pct"/>
            <w:shd w:val="clear" w:color="auto" w:fill="FFFFCC"/>
            <w:vAlign w:val="center"/>
          </w:tcPr>
          <w:p w14:paraId="388AF362" w14:textId="77777777" w:rsidR="00E92304" w:rsidRPr="001C5CAA" w:rsidRDefault="00E92304" w:rsidP="00E92304">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3" w:type="pct"/>
            <w:shd w:val="clear" w:color="auto" w:fill="FFFFCC"/>
            <w:vAlign w:val="center"/>
          </w:tcPr>
          <w:p w14:paraId="388AF363" w14:textId="77777777" w:rsidR="00E92304" w:rsidRPr="001C5CAA" w:rsidRDefault="00E92304" w:rsidP="00E92304">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465" w:type="pct"/>
            <w:shd w:val="clear" w:color="auto" w:fill="FFFFCC"/>
            <w:vAlign w:val="center"/>
          </w:tcPr>
          <w:p w14:paraId="388AF364" w14:textId="77777777" w:rsidR="00E92304" w:rsidRPr="001C5CAA" w:rsidRDefault="00E92304" w:rsidP="00E92304">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E92304" w:rsidRPr="007A6D70" w14:paraId="388AF36D" w14:textId="77777777" w:rsidTr="00D76E34">
        <w:trPr>
          <w:cantSplit/>
          <w:trHeight w:val="363"/>
        </w:trPr>
        <w:tc>
          <w:tcPr>
            <w:tcW w:w="1205" w:type="pct"/>
            <w:shd w:val="clear" w:color="auto" w:fill="C00000"/>
            <w:vAlign w:val="center"/>
          </w:tcPr>
          <w:p w14:paraId="388AF366"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proofErr w:type="spellStart"/>
            <w:r w:rsidRPr="00E92304">
              <w:rPr>
                <w:rFonts w:cs="Arial"/>
                <w:bCs/>
                <w:color w:val="FFFFFF" w:themeColor="background1"/>
                <w:sz w:val="16"/>
                <w:szCs w:val="20"/>
              </w:rPr>
              <w:t>asram:BuyerAssignedIdentificationIdentifier</w:t>
            </w:r>
            <w:proofErr w:type="spellEnd"/>
            <w:r w:rsidRPr="00E92304">
              <w:rPr>
                <w:rFonts w:eastAsia="Times New Roman" w:cs="Arial"/>
                <w:color w:val="FFFFFF" w:themeColor="background1"/>
                <w:sz w:val="16"/>
                <w:szCs w:val="20"/>
                <w:highlight w:val="yellow"/>
                <w:lang w:eastAsia="de-DE"/>
              </w:rPr>
              <w:t xml:space="preserve"> </w:t>
            </w:r>
          </w:p>
        </w:tc>
        <w:tc>
          <w:tcPr>
            <w:tcW w:w="310" w:type="pct"/>
            <w:shd w:val="clear" w:color="auto" w:fill="C00000"/>
            <w:vAlign w:val="center"/>
          </w:tcPr>
          <w:p w14:paraId="388AF367"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val="de-DE" w:eastAsia="de-DE"/>
              </w:rPr>
              <w:t>String</w:t>
            </w:r>
          </w:p>
        </w:tc>
        <w:tc>
          <w:tcPr>
            <w:tcW w:w="404" w:type="pct"/>
            <w:shd w:val="clear" w:color="auto" w:fill="C00000"/>
            <w:vAlign w:val="center"/>
          </w:tcPr>
          <w:p w14:paraId="388AF368"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64</w:t>
            </w:r>
          </w:p>
        </w:tc>
        <w:tc>
          <w:tcPr>
            <w:tcW w:w="354" w:type="pct"/>
            <w:shd w:val="clear" w:color="auto" w:fill="C00000"/>
            <w:vAlign w:val="center"/>
          </w:tcPr>
          <w:p w14:paraId="388AF369"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5</w:t>
            </w:r>
          </w:p>
        </w:tc>
        <w:tc>
          <w:tcPr>
            <w:tcW w:w="959" w:type="pct"/>
            <w:shd w:val="clear" w:color="auto" w:fill="C00000"/>
            <w:vAlign w:val="center"/>
          </w:tcPr>
          <w:p w14:paraId="388AF36A"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3546</w:t>
            </w:r>
          </w:p>
        </w:tc>
        <w:tc>
          <w:tcPr>
            <w:tcW w:w="303" w:type="pct"/>
            <w:shd w:val="clear" w:color="auto" w:fill="C00000"/>
            <w:vAlign w:val="center"/>
          </w:tcPr>
          <w:p w14:paraId="388AF36B"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M</w:t>
            </w:r>
          </w:p>
        </w:tc>
        <w:tc>
          <w:tcPr>
            <w:tcW w:w="1465" w:type="pct"/>
            <w:shd w:val="clear" w:color="auto" w:fill="C00000"/>
            <w:vAlign w:val="center"/>
          </w:tcPr>
          <w:p w14:paraId="388AF36C" w14:textId="77777777" w:rsidR="00E92304" w:rsidRPr="00E92304" w:rsidRDefault="00E92304" w:rsidP="00E92304">
            <w:pPr>
              <w:spacing w:line="240" w:lineRule="auto"/>
              <w:rPr>
                <w:rFonts w:eastAsia="Times New Roman" w:cs="Arial"/>
                <w:color w:val="FFFFFF" w:themeColor="background1"/>
                <w:sz w:val="16"/>
                <w:szCs w:val="20"/>
                <w:lang w:eastAsia="de-DE"/>
              </w:rPr>
            </w:pPr>
            <w:proofErr w:type="spellStart"/>
            <w:r w:rsidRPr="00E92304">
              <w:rPr>
                <w:rFonts w:eastAsia="Times New Roman" w:cs="Arial"/>
                <w:color w:val="FFFFFF" w:themeColor="background1"/>
                <w:sz w:val="16"/>
                <w:szCs w:val="20"/>
                <w:lang w:eastAsia="de-DE"/>
              </w:rPr>
              <w:t>CustomerMaterialNumber</w:t>
            </w:r>
            <w:proofErr w:type="spellEnd"/>
            <w:r w:rsidRPr="00E92304">
              <w:rPr>
                <w:rFonts w:eastAsia="Times New Roman" w:cs="Arial"/>
                <w:color w:val="FFFFFF" w:themeColor="background1"/>
                <w:sz w:val="16"/>
                <w:szCs w:val="20"/>
                <w:lang w:eastAsia="de-DE"/>
              </w:rPr>
              <w:t>: Customer material number (CMN)</w:t>
            </w:r>
          </w:p>
        </w:tc>
      </w:tr>
      <w:tr w:rsidR="00E92304" w:rsidRPr="007A6D70" w14:paraId="388AF375" w14:textId="77777777" w:rsidTr="00D76E34">
        <w:trPr>
          <w:cantSplit/>
          <w:trHeight w:val="363"/>
        </w:trPr>
        <w:tc>
          <w:tcPr>
            <w:tcW w:w="1205" w:type="pct"/>
            <w:shd w:val="clear" w:color="auto" w:fill="C00000"/>
            <w:vAlign w:val="center"/>
          </w:tcPr>
          <w:p w14:paraId="388AF36E"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proofErr w:type="spellStart"/>
            <w:r w:rsidRPr="00E92304">
              <w:rPr>
                <w:rFonts w:cs="Arial"/>
                <w:bCs/>
                <w:color w:val="FFFFFF" w:themeColor="background1"/>
                <w:sz w:val="16"/>
                <w:szCs w:val="20"/>
              </w:rPr>
              <w:t>asram:</w:t>
            </w:r>
            <w:r w:rsidRPr="00E92304">
              <w:rPr>
                <w:color w:val="FFFFFF" w:themeColor="background1"/>
                <w:sz w:val="16"/>
              </w:rPr>
              <w:t>I</w:t>
            </w:r>
            <w:r w:rsidRPr="00E92304">
              <w:rPr>
                <w:rFonts w:cs="Arial"/>
                <w:bCs/>
                <w:color w:val="FFFFFF" w:themeColor="background1"/>
                <w:sz w:val="16"/>
                <w:szCs w:val="20"/>
              </w:rPr>
              <w:t>dentificationIdentifier</w:t>
            </w:r>
            <w:proofErr w:type="spellEnd"/>
            <w:r w:rsidRPr="00E92304">
              <w:rPr>
                <w:rFonts w:cs="Arial"/>
                <w:bCs/>
                <w:color w:val="FFFFFF" w:themeColor="background1"/>
                <w:sz w:val="16"/>
                <w:szCs w:val="20"/>
              </w:rPr>
              <w:t xml:space="preserve">  </w:t>
            </w:r>
          </w:p>
        </w:tc>
        <w:tc>
          <w:tcPr>
            <w:tcW w:w="310" w:type="pct"/>
            <w:shd w:val="clear" w:color="auto" w:fill="C00000"/>
            <w:vAlign w:val="center"/>
          </w:tcPr>
          <w:p w14:paraId="388AF36F"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val="de-DE" w:eastAsia="de-DE"/>
              </w:rPr>
              <w:t>String</w:t>
            </w:r>
          </w:p>
        </w:tc>
        <w:tc>
          <w:tcPr>
            <w:tcW w:w="404" w:type="pct"/>
            <w:shd w:val="clear" w:color="auto" w:fill="C00000"/>
            <w:vAlign w:val="center"/>
          </w:tcPr>
          <w:p w14:paraId="388AF370"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18</w:t>
            </w:r>
          </w:p>
        </w:tc>
        <w:tc>
          <w:tcPr>
            <w:tcW w:w="354" w:type="pct"/>
            <w:shd w:val="clear" w:color="auto" w:fill="C00000"/>
            <w:vAlign w:val="center"/>
          </w:tcPr>
          <w:p w14:paraId="388AF371"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5</w:t>
            </w:r>
          </w:p>
        </w:tc>
        <w:tc>
          <w:tcPr>
            <w:tcW w:w="959" w:type="pct"/>
            <w:shd w:val="clear" w:color="auto" w:fill="C00000"/>
            <w:vAlign w:val="center"/>
          </w:tcPr>
          <w:p w14:paraId="388AF372"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41</w:t>
            </w:r>
          </w:p>
        </w:tc>
        <w:tc>
          <w:tcPr>
            <w:tcW w:w="303" w:type="pct"/>
            <w:shd w:val="clear" w:color="auto" w:fill="C00000"/>
            <w:vAlign w:val="center"/>
          </w:tcPr>
          <w:p w14:paraId="388AF373" w14:textId="77777777" w:rsidR="00E92304" w:rsidRPr="00E92304" w:rsidRDefault="00E92304" w:rsidP="00E92304">
            <w:pPr>
              <w:spacing w:line="240" w:lineRule="auto"/>
              <w:rPr>
                <w:rFonts w:eastAsia="Times New Roman" w:cs="Arial"/>
                <w:color w:val="FFFFFF" w:themeColor="background1"/>
                <w:sz w:val="16"/>
                <w:szCs w:val="20"/>
                <w:highlight w:val="yellow"/>
                <w:lang w:eastAsia="de-DE"/>
              </w:rPr>
            </w:pPr>
            <w:r w:rsidRPr="00E92304">
              <w:rPr>
                <w:rFonts w:eastAsia="Times New Roman" w:cs="Arial"/>
                <w:color w:val="FFFFFF" w:themeColor="background1"/>
                <w:sz w:val="16"/>
                <w:szCs w:val="20"/>
                <w:lang w:eastAsia="de-DE"/>
              </w:rPr>
              <w:t>M</w:t>
            </w:r>
          </w:p>
        </w:tc>
        <w:tc>
          <w:tcPr>
            <w:tcW w:w="1465" w:type="pct"/>
            <w:shd w:val="clear" w:color="auto" w:fill="C00000"/>
            <w:vAlign w:val="center"/>
          </w:tcPr>
          <w:p w14:paraId="388AF374" w14:textId="77777777" w:rsidR="00E92304" w:rsidRPr="00E92304" w:rsidRDefault="00E92304" w:rsidP="00E92304">
            <w:pPr>
              <w:spacing w:line="240" w:lineRule="auto"/>
              <w:rPr>
                <w:rFonts w:eastAsia="Times New Roman" w:cs="Arial"/>
                <w:color w:val="FFFFFF" w:themeColor="background1"/>
                <w:sz w:val="16"/>
                <w:szCs w:val="20"/>
                <w:lang w:eastAsia="de-DE"/>
              </w:rPr>
            </w:pPr>
            <w:proofErr w:type="spellStart"/>
            <w:r w:rsidRPr="00E92304">
              <w:rPr>
                <w:rFonts w:eastAsia="Times New Roman" w:cs="Arial"/>
                <w:color w:val="FFFFFF" w:themeColor="background1"/>
                <w:sz w:val="16"/>
                <w:szCs w:val="20"/>
                <w:lang w:eastAsia="de-DE"/>
              </w:rPr>
              <w:t>SAPMaterialReference</w:t>
            </w:r>
            <w:proofErr w:type="spellEnd"/>
            <w:r w:rsidRPr="00E92304">
              <w:rPr>
                <w:rFonts w:eastAsia="Times New Roman" w:cs="Arial"/>
                <w:color w:val="FFFFFF" w:themeColor="background1"/>
                <w:sz w:val="16"/>
                <w:szCs w:val="20"/>
                <w:lang w:eastAsia="de-DE"/>
              </w:rPr>
              <w:t xml:space="preserve">: SAP material Reference </w:t>
            </w:r>
          </w:p>
        </w:tc>
      </w:tr>
      <w:tr w:rsidR="00E92304" w:rsidRPr="007A6D70" w14:paraId="388AF37D" w14:textId="77777777" w:rsidTr="00D76E34">
        <w:trPr>
          <w:cantSplit/>
          <w:trHeight w:val="363"/>
        </w:trPr>
        <w:tc>
          <w:tcPr>
            <w:tcW w:w="1205" w:type="pct"/>
            <w:shd w:val="clear" w:color="auto" w:fill="92D050"/>
            <w:vAlign w:val="center"/>
          </w:tcPr>
          <w:p w14:paraId="388AF376" w14:textId="77777777" w:rsidR="00E92304" w:rsidRPr="001C5CAA" w:rsidRDefault="00E92304" w:rsidP="00E92304">
            <w:pPr>
              <w:spacing w:line="240" w:lineRule="auto"/>
              <w:rPr>
                <w:rFonts w:cs="Arial"/>
                <w:bCs/>
                <w:sz w:val="16"/>
                <w:szCs w:val="20"/>
                <w:highlight w:val="yellow"/>
              </w:rPr>
            </w:pPr>
            <w:proofErr w:type="spellStart"/>
            <w:r w:rsidRPr="001C5CAA">
              <w:rPr>
                <w:rFonts w:cs="Arial"/>
                <w:bCs/>
                <w:sz w:val="16"/>
                <w:szCs w:val="20"/>
              </w:rPr>
              <w:t>asram:SellerAssignedIdentificationIdentifier</w:t>
            </w:r>
            <w:proofErr w:type="spellEnd"/>
          </w:p>
        </w:tc>
        <w:tc>
          <w:tcPr>
            <w:tcW w:w="310" w:type="pct"/>
            <w:shd w:val="clear" w:color="auto" w:fill="92D050"/>
            <w:vAlign w:val="center"/>
          </w:tcPr>
          <w:p w14:paraId="388AF377" w14:textId="77777777" w:rsidR="00E92304" w:rsidRPr="001C5CAA" w:rsidRDefault="00E92304" w:rsidP="00E92304">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val="de-DE" w:eastAsia="de-DE"/>
              </w:rPr>
              <w:t>String</w:t>
            </w:r>
          </w:p>
        </w:tc>
        <w:tc>
          <w:tcPr>
            <w:tcW w:w="404" w:type="pct"/>
            <w:shd w:val="clear" w:color="auto" w:fill="92D050"/>
            <w:vAlign w:val="center"/>
          </w:tcPr>
          <w:p w14:paraId="388AF378" w14:textId="77777777" w:rsidR="00E92304" w:rsidRPr="001C5CAA" w:rsidRDefault="00E92304" w:rsidP="00E92304">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64</w:t>
            </w:r>
          </w:p>
        </w:tc>
        <w:tc>
          <w:tcPr>
            <w:tcW w:w="354" w:type="pct"/>
            <w:shd w:val="clear" w:color="auto" w:fill="92D050"/>
            <w:vAlign w:val="center"/>
          </w:tcPr>
          <w:p w14:paraId="388AF379" w14:textId="77777777" w:rsidR="00E92304" w:rsidRPr="001C5CAA" w:rsidRDefault="00E92304" w:rsidP="00E92304">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5</w:t>
            </w:r>
          </w:p>
        </w:tc>
        <w:tc>
          <w:tcPr>
            <w:tcW w:w="959" w:type="pct"/>
            <w:shd w:val="clear" w:color="auto" w:fill="92D050"/>
            <w:vAlign w:val="center"/>
          </w:tcPr>
          <w:p w14:paraId="388AF37A" w14:textId="77777777" w:rsidR="00E92304" w:rsidRPr="001C5CAA" w:rsidRDefault="00E92304" w:rsidP="00E92304">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val="de-DE" w:eastAsia="de-DE"/>
              </w:rPr>
              <w:t>12365</w:t>
            </w:r>
          </w:p>
        </w:tc>
        <w:tc>
          <w:tcPr>
            <w:tcW w:w="303" w:type="pct"/>
            <w:shd w:val="clear" w:color="auto" w:fill="92D050"/>
            <w:vAlign w:val="center"/>
          </w:tcPr>
          <w:p w14:paraId="388AF37B" w14:textId="77777777" w:rsidR="00E92304" w:rsidRPr="001C5CAA" w:rsidRDefault="00E92304" w:rsidP="00E92304">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465" w:type="pct"/>
            <w:shd w:val="clear" w:color="auto" w:fill="92D050"/>
            <w:vAlign w:val="center"/>
          </w:tcPr>
          <w:p w14:paraId="388AF37C" w14:textId="77777777" w:rsidR="00E92304" w:rsidRPr="001C5CAA" w:rsidRDefault="00E92304" w:rsidP="00E92304">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SupplierMaterialN</w:t>
            </w:r>
            <w:r>
              <w:rPr>
                <w:rFonts w:eastAsia="Times New Roman" w:cs="Arial"/>
                <w:color w:val="000000"/>
                <w:sz w:val="16"/>
                <w:szCs w:val="20"/>
                <w:lang w:eastAsia="de-DE"/>
              </w:rPr>
              <w:t>umber</w:t>
            </w:r>
            <w:proofErr w:type="spellEnd"/>
            <w:r>
              <w:rPr>
                <w:rFonts w:eastAsia="Times New Roman" w:cs="Arial"/>
                <w:color w:val="000000"/>
                <w:sz w:val="16"/>
                <w:szCs w:val="20"/>
                <w:lang w:eastAsia="de-DE"/>
              </w:rPr>
              <w:t>: Supplier material number</w:t>
            </w:r>
          </w:p>
        </w:tc>
      </w:tr>
    </w:tbl>
    <w:p w14:paraId="388AF37E" w14:textId="77777777" w:rsidR="00204097" w:rsidRDefault="00204097" w:rsidP="00204097"/>
    <w:p w14:paraId="388AF37F" w14:textId="77777777" w:rsidR="00204097" w:rsidRDefault="00204097" w:rsidP="00204097"/>
    <w:p w14:paraId="388AF380" w14:textId="77777777" w:rsidR="00E92304" w:rsidRDefault="00E92304" w:rsidP="00204097">
      <w:r>
        <w:br w:type="page"/>
      </w:r>
    </w:p>
    <w:p w14:paraId="388AF381" w14:textId="77777777" w:rsidR="004C274A" w:rsidRDefault="004C274A" w:rsidP="00E92304">
      <w:pPr>
        <w:pStyle w:val="berschrift4"/>
        <w:ind w:left="851" w:hanging="851"/>
        <w:rPr>
          <w:szCs w:val="20"/>
        </w:rPr>
      </w:pPr>
      <w:bookmarkStart w:id="60" w:name="_Toc347483418"/>
      <w:proofErr w:type="spellStart"/>
      <w:proofErr w:type="gramStart"/>
      <w:r w:rsidRPr="00E92304">
        <w:rPr>
          <w:szCs w:val="20"/>
        </w:rPr>
        <w:t>asram:</w:t>
      </w:r>
      <w:proofErr w:type="gramEnd"/>
      <w:r w:rsidR="00896149" w:rsidRPr="00E92304">
        <w:rPr>
          <w:szCs w:val="20"/>
        </w:rPr>
        <w:t>InformationCI</w:t>
      </w:r>
      <w:r w:rsidRPr="00E92304">
        <w:rPr>
          <w:szCs w:val="20"/>
        </w:rPr>
        <w:t>Note</w:t>
      </w:r>
      <w:bookmarkEnd w:id="60"/>
      <w:proofErr w:type="spellEnd"/>
    </w:p>
    <w:p w14:paraId="388AF382" w14:textId="77777777" w:rsidR="009673FB" w:rsidRPr="009673FB" w:rsidRDefault="009673FB" w:rsidP="009673FB"/>
    <w:p w14:paraId="388AF383" w14:textId="77777777" w:rsidR="00896149" w:rsidRDefault="009673FB" w:rsidP="009673FB">
      <w:r>
        <w:rPr>
          <w:noProof/>
          <w:lang w:eastAsia="zh-TW"/>
        </w:rPr>
        <mc:AlternateContent>
          <mc:Choice Requires="wpg">
            <w:drawing>
              <wp:inline distT="0" distB="0" distL="0" distR="0" wp14:anchorId="388AF54A" wp14:editId="388AF54B">
                <wp:extent cx="4658700" cy="1345993"/>
                <wp:effectExtent l="0" t="0" r="27940" b="6985"/>
                <wp:docPr id="5841" name="Gruppieren 5841"/>
                <wp:cNvGraphicFramePr/>
                <a:graphic xmlns:a="http://schemas.openxmlformats.org/drawingml/2006/main">
                  <a:graphicData uri="http://schemas.microsoft.com/office/word/2010/wordprocessingGroup">
                    <wpg:wgp>
                      <wpg:cNvGrpSpPr/>
                      <wpg:grpSpPr>
                        <a:xfrm>
                          <a:off x="0" y="0"/>
                          <a:ext cx="4658700" cy="1345993"/>
                          <a:chOff x="0" y="0"/>
                          <a:chExt cx="4658700" cy="1345993"/>
                        </a:xfrm>
                      </wpg:grpSpPr>
                      <wps:wsp>
                        <wps:cNvPr id="5819" name="Rectangle 6060"/>
                        <wps:cNvSpPr>
                          <a:spLocks noChangeArrowheads="1"/>
                        </wps:cNvSpPr>
                        <wps:spPr bwMode="auto">
                          <a:xfrm>
                            <a:off x="382772" y="414669"/>
                            <a:ext cx="1955800" cy="344805"/>
                          </a:xfrm>
                          <a:prstGeom prst="rect">
                            <a:avLst/>
                          </a:prstGeom>
                          <a:solidFill>
                            <a:srgbClr val="8DB3E2"/>
                          </a:solidFill>
                          <a:ln w="25400">
                            <a:solidFill>
                              <a:srgbClr val="000000"/>
                            </a:solidFill>
                            <a:miter lim="800000"/>
                            <a:headEnd/>
                            <a:tailEnd/>
                          </a:ln>
                        </wps:spPr>
                        <wps:txbx>
                          <w:txbxContent>
                            <w:p w14:paraId="388AF608" w14:textId="77777777" w:rsidR="001F32CB" w:rsidRPr="00B01E3F" w:rsidRDefault="001F32CB" w:rsidP="009673FB">
                              <w:pPr>
                                <w:spacing w:line="240" w:lineRule="auto"/>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wps:txbx>
                        <wps:bodyPr rot="0" vert="horz" wrap="square" lIns="91440" tIns="45720" rIns="91440" bIns="45720" anchor="t" anchorCtr="0" upright="1">
                          <a:noAutofit/>
                        </wps:bodyPr>
                      </wps:wsp>
                      <wps:wsp>
                        <wps:cNvPr id="5820" name="AutoShape 6066"/>
                        <wps:cNvCnPr>
                          <a:cxnSpLocks noChangeShapeType="1"/>
                        </wps:cNvCnPr>
                        <wps:spPr bwMode="auto">
                          <a:xfrm>
                            <a:off x="2732568"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1" name="Rectangle 6067"/>
                        <wps:cNvSpPr>
                          <a:spLocks noChangeArrowheads="1"/>
                        </wps:cNvSpPr>
                        <wps:spPr bwMode="auto">
                          <a:xfrm>
                            <a:off x="2349796"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22" name="Rectangle 6068"/>
                        <wps:cNvSpPr>
                          <a:spLocks noChangeArrowheads="1"/>
                        </wps:cNvSpPr>
                        <wps:spPr bwMode="auto">
                          <a:xfrm>
                            <a:off x="3136605" y="871869"/>
                            <a:ext cx="15220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9" w14:textId="77777777" w:rsidR="001F32CB" w:rsidRPr="000B6F81" w:rsidRDefault="001F32CB" w:rsidP="009673FB">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wps:txbx>
                        <wps:bodyPr rot="0" vert="horz" wrap="square" lIns="91440" tIns="45720" rIns="91440" bIns="45720" anchor="t" anchorCtr="0" upright="1">
                          <a:noAutofit/>
                        </wps:bodyPr>
                      </wps:wsp>
                      <wps:wsp>
                        <wps:cNvPr id="5823" name="AutoShape 6069"/>
                        <wps:cNvCnPr>
                          <a:cxnSpLocks noChangeShapeType="1"/>
                        </wps:cNvCnPr>
                        <wps:spPr bwMode="auto">
                          <a:xfrm>
                            <a:off x="2541182" y="60605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4" name="AutoShape 6070"/>
                        <wps:cNvCnPr>
                          <a:cxnSpLocks noChangeShapeType="1"/>
                        </wps:cNvCnPr>
                        <wps:spPr bwMode="auto">
                          <a:xfrm>
                            <a:off x="2339163" y="60605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5" name="Rectangle 6071"/>
                        <wps:cNvSpPr>
                          <a:spLocks noChangeArrowheads="1"/>
                        </wps:cNvSpPr>
                        <wps:spPr bwMode="auto">
                          <a:xfrm>
                            <a:off x="3125972" y="0"/>
                            <a:ext cx="1525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A" w14:textId="77777777" w:rsidR="001F32CB" w:rsidRPr="000B6F81" w:rsidRDefault="001F32CB" w:rsidP="009673FB">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wps:txbx>
                        <wps:bodyPr rot="0" vert="horz" wrap="square" lIns="91440" tIns="45720" rIns="91440" bIns="45720" anchor="t" anchorCtr="0" upright="1">
                          <a:noAutofit/>
                        </wps:bodyPr>
                      </wps:wsp>
                      <wps:wsp>
                        <wps:cNvPr id="5826" name="AutoShape 6072"/>
                        <wps:cNvCnPr>
                          <a:cxnSpLocks noChangeShapeType="1"/>
                        </wps:cNvCnPr>
                        <wps:spPr bwMode="auto">
                          <a:xfrm>
                            <a:off x="2732568"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7" name="AutoShape 6073"/>
                        <wps:cNvCnPr>
                          <a:cxnSpLocks noChangeShapeType="1"/>
                        </wps:cNvCnPr>
                        <wps:spPr bwMode="auto">
                          <a:xfrm>
                            <a:off x="2743200"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8" name="Rechteck 5828"/>
                        <wps:cNvSpPr>
                          <a:spLocks noChangeArrowheads="1"/>
                        </wps:cNvSpPr>
                        <wps:spPr bwMode="auto">
                          <a:xfrm>
                            <a:off x="0" y="43593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0B" w14:textId="77777777" w:rsidR="001F32CB" w:rsidRDefault="001F32CB" w:rsidP="009673F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38" name="Rechteck 5838"/>
                        <wps:cNvSpPr>
                          <a:spLocks noChangeArrowheads="1"/>
                        </wps:cNvSpPr>
                        <wps:spPr bwMode="auto">
                          <a:xfrm>
                            <a:off x="2753833" y="15948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0C" w14:textId="77777777" w:rsidR="001F32CB" w:rsidRDefault="001F32CB" w:rsidP="009673F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40" name="Rechteck 5840"/>
                        <wps:cNvSpPr>
                          <a:spLocks noChangeArrowheads="1"/>
                        </wps:cNvSpPr>
                        <wps:spPr bwMode="auto">
                          <a:xfrm>
                            <a:off x="2743200" y="10526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0D" w14:textId="77777777" w:rsidR="001F32CB" w:rsidRDefault="001F32CB" w:rsidP="009673F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841" o:spid="_x0000_s1363" style="width:366.85pt;height:106pt;mso-position-horizontal-relative:char;mso-position-vertical-relative:line" coordsize="46587,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">
                <v:rect id="Rectangle 6060" o:spid="_x0000_s1364" style="position:absolute;left:3827;top:4146;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hFsUA&#10;AADdAAAADwAAAGRycy9kb3ducmV2LnhtbESPQWvCQBSE7wX/w/KE3upGwRJTVxFFEA8F04LXZ/Y1&#10;G8y+Ddk1Sf31rlDocZiZb5jlerC16Kj1lWMF00kCgrhwuuJSwffX/i0F4QOyxtoxKfglD+vV6GWJ&#10;mXY9n6jLQykihH2GCkwITSalLwxZ9BPXEEfvx7UWQ5RtKXWLfYTbWs6S5F1arDguGGxoa6i45jer&#10;YHc7m/3dGX/8pOquL+i2i9lBqdfxsPkAEWgI/+G/9kErmKfTBTzfx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EWxQAAAN0AAAAPAAAAAAAAAAAAAAAAAJgCAABkcnMv&#10;ZG93bnJldi54bWxQSwUGAAAAAAQABAD1AAAAigMAAAAA&#10;" fillcolor="#8db3e2" strokeweight="2pt">
                  <v:textbox>
                    <w:txbxContent>
                      <w:p w14:paraId="388AF608" w14:textId="77777777" w:rsidR="001F32CB" w:rsidRPr="00B01E3F" w:rsidRDefault="001F32CB" w:rsidP="009673FB">
                        <w:pPr>
                          <w:spacing w:line="240" w:lineRule="auto"/>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v:textbox>
                </v:rect>
                <v:shape id="AutoShape 6066" o:spid="_x0000_s1365" type="#_x0000_t32" style="position:absolute;left:27325;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7VMsIAAADdAAAADwAAAGRycy9kb3ducmV2LnhtbERPTYvCMBC9C/sfwix401RRV6tRRBBF&#10;cEVX9Do0Y1tsJqWJtf57cxD2+Hjfs0VjClFT5XLLCnrdCARxYnXOqYLz37ozBuE8ssbCMil4kYPF&#10;/Ks1w1jbJx+pPvlUhBB2MSrIvC9jKV2SkUHXtSVx4G62MugDrFKpK3yGcFPIfhSNpMGcQ0OGJa0y&#10;Su6nh1FQHy6/P+uy3hx8ehkcd4PJFc1eqfZ3s5yC8NT4f/HHvdUKhuN+2B/ehCcg5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07VMsIAAADdAAAADwAAAAAAAAAAAAAA&#10;AAChAgAAZHJzL2Rvd25yZXYueG1sUEsFBgAAAAAEAAQA+QAAAJADAAAAAA==&#10;" strokeweight="2pt"/>
                <v:rect id="Rectangle 6067" o:spid="_x0000_s1366" style="position:absolute;left:2349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ZLYsUA&#10;AADdAAAADwAAAGRycy9kb3ducmV2LnhtbESPUWvCMBSF3wf7D+EO9jZTC26lGkUEcSAD57b3S3Nt&#10;i81NTVKN/nozGOzxcM75Dme2iKYTZ3K+taxgPMpAEFdWt1wr+P5avxQgfEDW2FkmBVfysJg/Psyw&#10;1PbCn3Teh1okCPsSFTQh9KWUvmrIoB/Znjh5B+sMhiRdLbXDS4KbTuZZ9ioNtpwWGuxp1VB13A9G&#10;Qf8xGTZvp627/RTDrsJttCGPSj0/xeUURKAY/sN/7XetYFLkY/h9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ktixQAAAN0AAAAPAAAAAAAAAAAAAAAAAJgCAABkcnMv&#10;ZG93bnJldi54bWxQSwUGAAAAAAQABAD1AAAAigMAAAAA&#10;" strokeweight="2pt"/>
                <v:rect id="Rectangle 6068" o:spid="_x0000_s1367" style="position:absolute;left:31366;top:8718;width:152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9gMYA&#10;AADdAAAADwAAAGRycy9kb3ducmV2LnhtbESPwWrDMBBE74X+g9hALyWRbdImOFFCaSktPcVuyHmx&#10;NraJtTKSmih/HxUKPQ6z82ZnvY1mEGdyvresIJ9lIIgbq3tuFey/36dLED4gaxwsk4Iredhu7u/W&#10;WGp74YrOdWhFgrAvUUEXwlhK6ZuODPqZHYmTd7TOYEjStVI7vCS4GWSRZc/SYM+pocORXjtqTvWP&#10;SW/ksTrUH49X+2Xfqj7Xbr6LC6UeJvFlBSJQDP/Hf+lPreBpWRTwuyY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J9gMYAAADdAAAADwAAAAAAAAAAAAAAAACYAgAAZHJz&#10;L2Rvd25yZXYueG1sUEsFBgAAAAAEAAQA9QAAAIsDAAAAAA==&#10;" filled="f" fillcolor="#8db3e2" strokeweight="2pt">
                  <v:textbox>
                    <w:txbxContent>
                      <w:p w14:paraId="388AF609" w14:textId="77777777" w:rsidR="001F32CB" w:rsidRPr="000B6F81" w:rsidRDefault="001F32CB" w:rsidP="009673FB">
                        <w:pPr>
                          <w:spacing w:line="240" w:lineRule="auto"/>
                        </w:pPr>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6069" o:spid="_x0000_s1368" type="#_x0000_t32" style="position:absolute;left:25411;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xLRccAAADdAAAADwAAAGRycy9kb3ducmV2LnhtbESPW2vCQBSE3wv+h+UIvtWNl3qJrlIK&#10;ohTa4AV9PWSPSTB7NmTXGP99t1Do4zAz3zDLdWtK0VDtCssKBv0IBHFqdcGZgtNx8zoD4TyyxtIy&#10;KXiSg/Wq87LEWNsH76k5+EwECLsYFeTeV7GULs3JoOvbijh4V1sb9EHWmdQ1PgLclHIYRRNpsOCw&#10;kGNFHzmlt8PdKGiS8/d0UzXbxGfn8f5zPL+g+VKq123fFyA8tf4//NfeaQVvs+EI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nEtFxwAAAN0AAAAPAAAAAAAA&#10;AAAAAAAAAKECAABkcnMvZG93bnJldi54bWxQSwUGAAAAAAQABAD5AAAAlQMAAAAA&#10;" strokeweight="2pt"/>
                <v:shape id="AutoShape 6070" o:spid="_x0000_s1369" type="#_x0000_t32" style="position:absolute;left:23391;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TMcYAAADdAAAADwAAAGRycy9kb3ducmV2LnhtbESPQWvCQBSE70L/w/IEb2ajxDamriKC&#10;tBSqaEu8PrKvSWj2bciuMf77bqHQ4zAz3zCrzWAa0VPnassKZlEMgriwuuZSwefHfpqCcB5ZY2OZ&#10;FNzJwWb9MFphpu2NT9SffSkChF2GCirv20xKV1Rk0EW2JQ7el+0M+iC7UuoObwFuGjmP40dpsOaw&#10;UGFLu4qK7/PVKOiP+eFp3/YvR1/myektWV7QvCs1GQ/bZxCeBv8f/mu/agWLdJ7A75vw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10zHGAAAA3QAAAA8AAAAAAAAA&#10;AAAAAAAAoQIAAGRycy9kb3ducmV2LnhtbFBLBQYAAAAABAAEAPkAAACUAwAAAAA=&#10;" strokeweight="2pt"/>
                <v:rect id="Rectangle 6071" o:spid="_x0000_s1370" style="position:absolute;left:31259;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l9MYA&#10;AADdAAAADwAAAGRycy9kb3ducmV2LnhtbESPQWsCMRCF7wX/Qxihl1KzK1plaxSxFEtP3bX0PGzG&#10;3cXNZElSjf++EYQeH2/e9+atNtH04kzOd5YV5JMMBHFtdceNgu/D+/MShA/IGnvLpOBKHjbr0cMK&#10;C20vXNK5Co1IEPYFKmhDGAopfd2SQT+xA3HyjtYZDEm6RmqHlwQ3vZxm2Ys02HFqaHGgXUv1qfo1&#10;6Y08lj/V/ulqP+1b2eXazb7iQqnHcdy+gggUw//xPf2hFcyX0z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vl9MYAAADdAAAADwAAAAAAAAAAAAAAAACYAgAAZHJz&#10;L2Rvd25yZXYueG1sUEsFBgAAAAAEAAQA9QAAAIsDAAAAAA==&#10;" filled="f" fillcolor="#8db3e2" strokeweight="2pt">
                  <v:textbox>
                    <w:txbxContent>
                      <w:p w14:paraId="388AF60A" w14:textId="77777777" w:rsidR="001F32CB" w:rsidRPr="000B6F81" w:rsidRDefault="001F32CB" w:rsidP="009673FB">
                        <w:pPr>
                          <w:spacing w:line="240" w:lineRule="auto"/>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6072" o:spid="_x0000_s1371" type="#_x0000_t32" style="position:absolute;left:27325;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o3cUAAADdAAAADwAAAGRycy9kb3ducmV2LnhtbESPQYvCMBSE74L/ITzBm6YrrrrVKCKI&#10;i7CKuuj10bxti81LaWKt/94ICx6HmfmGmS0aU4iaKpdbVvDRj0AQJ1bnnCr4Pa17ExDOI2ssLJOC&#10;BzlYzNutGcba3vlA9dGnIkDYxagg876MpXRJRgZd35bEwfuzlUEfZJVKXeE9wE0hB1E0kgZzDgsZ&#10;lrTKKLkeb0ZBvT/vxuuy3ux9eh4etsOvC5ofpbqdZjkF4anx7/B/+1sr+JwMR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o3cUAAADdAAAADwAAAAAAAAAA&#10;AAAAAAChAgAAZHJzL2Rvd25yZXYueG1sUEsFBgAAAAAEAAQA+QAAAJMDAAAAAA==&#10;" strokeweight="2pt"/>
                <v:shape id="AutoShape 6073" o:spid="_x0000_s1372" type="#_x0000_t32" style="position:absolute;left:27432;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dNRsUAAADdAAAADwAAAGRycy9kb3ducmV2LnhtbESPQYvCMBSE74L/ITzBm6Yr7upWo4gg&#10;LsIq6qLXR/O2LTYvpYm1/nsjCB6HmfmGmc4bU4iaKpdbVvDRj0AQJ1bnnCr4O656YxDOI2ssLJOC&#10;OzmYz9qtKcba3nhP9cGnIkDYxagg876MpXRJRgZd35bEwfu3lUEfZJVKXeEtwE0hB1H0JQ3mHBYy&#10;LGmZUXI5XI2CenfajlZlvd759DTcb4bfZzS/SnU7zWICwlPj3+FX+0cr+BwPR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dNRsUAAADdAAAADwAAAAAAAAAA&#10;AAAAAAChAgAAZHJzL2Rvd25yZXYueG1sUEsFBgAAAAAEAAQA+QAAAJMDAAAAAA==&#10;" strokeweight="2pt"/>
                <v:rect id="Rechteck 5828" o:spid="_x0000_s1373" style="position:absolute;top:4359;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KgcIA&#10;AADdAAAADwAAAGRycy9kb3ducmV2LnhtbERPTYvCMBC9C/sfwizsRdZ0BUWqUURYLIsgVtfz0Ixt&#10;sZnUJrb135uD4PHxvher3lSipcaVlhX8jCIQxJnVJecKTsff7xkI55E1VpZJwYMcrJYfgwXG2nZ8&#10;oDb1uQgh7GJUUHhfx1K6rCCDbmRr4sBdbGPQB9jkUjfYhXBTyXEUTaXBkkNDgTVtCsqu6d0o6LJ9&#10;ez7utnI/PCeWb8ltk/7/KfX12a/nIDz1/i1+uROtYDIbh7nhTXg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oqBwgAAAN0AAAAPAAAAAAAAAAAAAAAAAJgCAABkcnMvZG93&#10;bnJldi54bWxQSwUGAAAAAAQABAD1AAAAhwMAAAAA&#10;" filled="f" stroked="f">
                  <v:textbox>
                    <w:txbxContent>
                      <w:p w14:paraId="388AF60B" w14:textId="77777777" w:rsidR="001F32CB" w:rsidRDefault="001F32CB" w:rsidP="009673FB">
                        <w:pPr>
                          <w:rPr>
                            <w:rFonts w:cs="Arial"/>
                            <w:b/>
                            <w:sz w:val="24"/>
                            <w:szCs w:val="24"/>
                            <w:lang w:val="de-DE"/>
                          </w:rPr>
                        </w:pPr>
                        <w:r>
                          <w:rPr>
                            <w:rFonts w:cs="Arial"/>
                            <w:b/>
                            <w:sz w:val="24"/>
                            <w:szCs w:val="24"/>
                            <w:lang w:val="de-DE"/>
                          </w:rPr>
                          <w:t>0..*</w:t>
                        </w:r>
                      </w:p>
                    </w:txbxContent>
                  </v:textbox>
                </v:rect>
                <v:rect id="Rechteck 5838" o:spid="_x0000_s1374" style="position:absolute;left:27538;top:1594;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8cXMQA&#10;AADdAAAADwAAAGRycy9kb3ducmV2LnhtbERPTWvCQBC9F/wPywheSrOpUpE0q4hQDFIQo/U8ZKdJ&#10;MDsbs2uS/vvuodDj432nm9E0oqfO1ZYVvEYxCOLC6ppLBZfzx8sKhPPIGhvLpOCHHGzWk6cUE20H&#10;PlGf+1KEEHYJKqi8bxMpXVGRQRfZljhw37Yz6APsSqk7HEK4aeQ8jpfSYM2hocKWdhUVt/xhFAzF&#10;sb+eP/fy+HzNLN+z+y7/Oig1m47bdxCeRv8v/nNnWsHbahH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vHFzEAAAA3QAAAA8AAAAAAAAAAAAAAAAAmAIAAGRycy9k&#10;b3ducmV2LnhtbFBLBQYAAAAABAAEAPUAAACJAwAAAAA=&#10;" filled="f" stroked="f">
                  <v:textbox>
                    <w:txbxContent>
                      <w:p w14:paraId="388AF60C" w14:textId="77777777" w:rsidR="001F32CB" w:rsidRDefault="001F32CB" w:rsidP="009673FB">
                        <w:pPr>
                          <w:rPr>
                            <w:rFonts w:cs="Arial"/>
                            <w:b/>
                            <w:sz w:val="24"/>
                            <w:szCs w:val="24"/>
                            <w:lang w:val="de-DE"/>
                          </w:rPr>
                        </w:pPr>
                        <w:r>
                          <w:rPr>
                            <w:rFonts w:cs="Arial"/>
                            <w:b/>
                            <w:sz w:val="24"/>
                            <w:szCs w:val="24"/>
                            <w:lang w:val="de-DE"/>
                          </w:rPr>
                          <w:t>0..*</w:t>
                        </w:r>
                      </w:p>
                    </w:txbxContent>
                  </v:textbox>
                </v:rect>
                <v:rect id="Rechteck 5840" o:spid="_x0000_s1375" style="position:absolute;left:27432;top:105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9jJ8QA&#10;AADdAAAADwAAAGRycy9kb3ducmV2LnhtbERPTWvCQBC9F/wPywheSrOpWJE0q4hQDFIQo/U8ZKdJ&#10;MDsbs2uS/vvuodDj432nm9E0oqfO1ZYVvEYxCOLC6ppLBZfzx8sKhPPIGhvLpOCHHGzWk6cUE20H&#10;PlGf+1KEEHYJKqi8bxMpXVGRQRfZljhw37Yz6APsSqk7HEK4aeQ8jpfSYM2hocKWdhUVt/xhFAzF&#10;sb+eP/fy+HzNLN+z+y7/Oig1m47bdxCeRv8v/nNnWsHbahH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fYyfEAAAA3QAAAA8AAAAAAAAAAAAAAAAAmAIAAGRycy9k&#10;b3ducmV2LnhtbFBLBQYAAAAABAAEAPUAAACJAwAAAAA=&#10;" filled="f" stroked="f">
                  <v:textbox>
                    <w:txbxContent>
                      <w:p w14:paraId="388AF60D" w14:textId="77777777" w:rsidR="001F32CB" w:rsidRDefault="001F32CB" w:rsidP="009673FB">
                        <w:pPr>
                          <w:rPr>
                            <w:rFonts w:cs="Arial"/>
                            <w:b/>
                            <w:sz w:val="24"/>
                            <w:szCs w:val="24"/>
                            <w:lang w:val="de-DE"/>
                          </w:rPr>
                        </w:pPr>
                        <w:r>
                          <w:rPr>
                            <w:rFonts w:cs="Arial"/>
                            <w:b/>
                            <w:sz w:val="24"/>
                            <w:szCs w:val="24"/>
                            <w:lang w:val="de-DE"/>
                          </w:rPr>
                          <w:t>0..1</w:t>
                        </w:r>
                      </w:p>
                    </w:txbxContent>
                  </v:textbox>
                </v:rect>
                <w10:anchorlock/>
              </v:group>
            </w:pict>
          </mc:Fallback>
        </mc:AlternateContent>
      </w:r>
    </w:p>
    <w:p w14:paraId="388AF384" w14:textId="77777777" w:rsidR="009673FB" w:rsidRPr="009673FB" w:rsidRDefault="009673FB" w:rsidP="009673F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38C" w14:textId="77777777" w:rsidTr="009673FB">
        <w:trPr>
          <w:cantSplit/>
          <w:trHeight w:val="329"/>
        </w:trPr>
        <w:tc>
          <w:tcPr>
            <w:tcW w:w="1050" w:type="pct"/>
            <w:shd w:val="clear" w:color="auto" w:fill="FFFFCC"/>
            <w:vAlign w:val="center"/>
          </w:tcPr>
          <w:p w14:paraId="388AF385" w14:textId="77777777" w:rsidR="001C5CAA" w:rsidRPr="001C5CAA" w:rsidRDefault="001C5CAA" w:rsidP="009673FB">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386" w14:textId="77777777" w:rsidR="001C5CAA" w:rsidRPr="001C5CAA" w:rsidRDefault="001C5CAA" w:rsidP="009673FB">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387" w14:textId="77777777" w:rsidR="001C5CAA" w:rsidRPr="001C5CAA" w:rsidRDefault="001C5CAA" w:rsidP="009673FB">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388" w14:textId="77777777" w:rsidR="001C5CAA" w:rsidRPr="001C5CAA" w:rsidRDefault="001C5CAA" w:rsidP="009673FB">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389" w14:textId="77777777" w:rsidR="001C5CAA" w:rsidRPr="001C5CAA" w:rsidRDefault="001C5CAA" w:rsidP="009673FB">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38A" w14:textId="77777777" w:rsidR="001C5CAA" w:rsidRPr="001C5CAA" w:rsidRDefault="001C5CAA" w:rsidP="009673FB">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38B" w14:textId="77777777" w:rsidR="001C5CAA" w:rsidRPr="001C5CAA" w:rsidRDefault="001C5CAA" w:rsidP="009673FB">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396" w14:textId="77777777" w:rsidTr="009673FB">
        <w:trPr>
          <w:cantSplit/>
          <w:trHeight w:val="318"/>
        </w:trPr>
        <w:tc>
          <w:tcPr>
            <w:tcW w:w="1050" w:type="pct"/>
            <w:shd w:val="clear" w:color="auto" w:fill="92D050"/>
            <w:vAlign w:val="center"/>
          </w:tcPr>
          <w:p w14:paraId="388AF38D" w14:textId="77777777" w:rsidR="001C5CAA" w:rsidRPr="001C5CAA" w:rsidRDefault="001C5CAA" w:rsidP="009673FB">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8E" w14:textId="77777777" w:rsidR="001C5CAA" w:rsidRPr="001C5CAA" w:rsidRDefault="001C5CAA" w:rsidP="009673FB">
            <w:pPr>
              <w:rPr>
                <w:rFonts w:eastAsia="Times New Roman" w:cs="Arial"/>
                <w:color w:val="000000"/>
                <w:sz w:val="16"/>
                <w:szCs w:val="20"/>
                <w:highlight w:val="yellow"/>
                <w:lang w:eastAsia="de-DE"/>
              </w:rPr>
            </w:pPr>
            <w:r w:rsidRPr="001C5CAA">
              <w:rPr>
                <w:rFonts w:cs="Arial"/>
                <w:color w:val="000000"/>
                <w:sz w:val="16"/>
                <w:szCs w:val="20"/>
              </w:rPr>
              <w:t>String</w:t>
            </w:r>
          </w:p>
        </w:tc>
        <w:tc>
          <w:tcPr>
            <w:tcW w:w="400" w:type="pct"/>
            <w:shd w:val="clear" w:color="auto" w:fill="92D050"/>
            <w:vAlign w:val="center"/>
          </w:tcPr>
          <w:p w14:paraId="388AF38F"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390"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91" w14:textId="77777777" w:rsidR="001C5CAA" w:rsidRPr="001C5CAA" w:rsidRDefault="001C5CAA" w:rsidP="009673FB">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ROUND E-Z1CNDAT12-10 R1400 D72</w:t>
            </w:r>
          </w:p>
        </w:tc>
        <w:tc>
          <w:tcPr>
            <w:tcW w:w="300" w:type="pct"/>
            <w:shd w:val="clear" w:color="auto" w:fill="92D050"/>
            <w:vAlign w:val="center"/>
          </w:tcPr>
          <w:p w14:paraId="388AF392"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93" w14:textId="77777777" w:rsidR="001C5CAA" w:rsidRPr="001C5CAA" w:rsidRDefault="001C5CAA" w:rsidP="009673FB">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"CMD", the following assignment is valid:</w:t>
            </w:r>
          </w:p>
          <w:p w14:paraId="388AF394" w14:textId="77777777" w:rsidR="001C5CAA" w:rsidRPr="001C5CAA" w:rsidRDefault="001C5CAA" w:rsidP="009673FB">
            <w:pPr>
              <w:spacing w:line="240" w:lineRule="auto"/>
              <w:rPr>
                <w:rFonts w:eastAsia="Times New Roman" w:cs="Arial"/>
                <w:color w:val="000000"/>
                <w:sz w:val="16"/>
                <w:szCs w:val="20"/>
                <w:lang w:eastAsia="de-DE"/>
              </w:rPr>
            </w:pPr>
          </w:p>
          <w:p w14:paraId="388AF395" w14:textId="77777777" w:rsidR="001C5CAA" w:rsidRPr="001C5CAA" w:rsidRDefault="001C5CAA" w:rsidP="009673FB">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CustomerMaterialDescription</w:t>
            </w:r>
            <w:proofErr w:type="spellEnd"/>
            <w:r w:rsidRPr="001C5CAA">
              <w:rPr>
                <w:rFonts w:eastAsia="Times New Roman" w:cs="Arial"/>
                <w:color w:val="000000"/>
                <w:sz w:val="16"/>
                <w:szCs w:val="20"/>
                <w:lang w:eastAsia="de-DE"/>
              </w:rPr>
              <w:t xml:space="preserve"> : Customer material number description</w:t>
            </w:r>
          </w:p>
        </w:tc>
      </w:tr>
      <w:tr w:rsidR="001C5CAA" w:rsidRPr="007A6D70" w14:paraId="388AF3A0" w14:textId="77777777" w:rsidTr="009673FB">
        <w:trPr>
          <w:cantSplit/>
        </w:trPr>
        <w:tc>
          <w:tcPr>
            <w:tcW w:w="1050" w:type="pct"/>
            <w:shd w:val="clear" w:color="auto" w:fill="92D050"/>
            <w:vAlign w:val="center"/>
          </w:tcPr>
          <w:p w14:paraId="388AF397" w14:textId="77777777" w:rsidR="001C5CAA" w:rsidRPr="001C5CAA" w:rsidRDefault="001C5CAA" w:rsidP="009673FB">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98"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399"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256</w:t>
            </w:r>
          </w:p>
        </w:tc>
        <w:tc>
          <w:tcPr>
            <w:tcW w:w="350" w:type="pct"/>
            <w:shd w:val="clear" w:color="auto" w:fill="92D050"/>
            <w:vAlign w:val="center"/>
          </w:tcPr>
          <w:p w14:paraId="388AF39A"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9B" w14:textId="77777777" w:rsidR="001C5CAA" w:rsidRPr="001C5CAA" w:rsidRDefault="001C5CAA" w:rsidP="009673FB">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ROUND E-Z1CNDAT12-10 R1400 D72</w:t>
            </w:r>
          </w:p>
        </w:tc>
        <w:tc>
          <w:tcPr>
            <w:tcW w:w="300" w:type="pct"/>
            <w:shd w:val="clear" w:color="auto" w:fill="92D050"/>
            <w:vAlign w:val="center"/>
          </w:tcPr>
          <w:p w14:paraId="388AF39C"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9D" w14:textId="77777777" w:rsidR="001C5CAA" w:rsidRPr="001C5CAA" w:rsidRDefault="001C5CAA" w:rsidP="009673FB">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"SMD", the following assignment is valid:</w:t>
            </w:r>
          </w:p>
          <w:p w14:paraId="388AF39E" w14:textId="77777777" w:rsidR="001C5CAA" w:rsidRPr="001C5CAA" w:rsidRDefault="001C5CAA" w:rsidP="009673FB">
            <w:pPr>
              <w:spacing w:line="240" w:lineRule="auto"/>
              <w:rPr>
                <w:rFonts w:eastAsia="Times New Roman" w:cs="Arial"/>
                <w:color w:val="000000"/>
                <w:sz w:val="16"/>
                <w:szCs w:val="20"/>
                <w:lang w:eastAsia="de-DE"/>
              </w:rPr>
            </w:pPr>
          </w:p>
          <w:p w14:paraId="388AF39F" w14:textId="77777777" w:rsidR="001C5CAA" w:rsidRPr="001C5CAA" w:rsidRDefault="001C5CAA" w:rsidP="009673FB">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SupplierMaterialDescription</w:t>
            </w:r>
            <w:proofErr w:type="spellEnd"/>
            <w:r w:rsidRPr="001C5CAA">
              <w:rPr>
                <w:rFonts w:eastAsia="Times New Roman" w:cs="Arial"/>
                <w:color w:val="000000"/>
                <w:sz w:val="16"/>
                <w:szCs w:val="20"/>
                <w:lang w:eastAsia="de-DE"/>
              </w:rPr>
              <w:t>: Supplier material number description</w:t>
            </w:r>
          </w:p>
        </w:tc>
      </w:tr>
      <w:tr w:rsidR="001C5CAA" w:rsidRPr="004C274A" w14:paraId="388AF3AA" w14:textId="77777777" w:rsidTr="009673FB">
        <w:trPr>
          <w:cantSplit/>
          <w:trHeight w:val="318"/>
        </w:trPr>
        <w:tc>
          <w:tcPr>
            <w:tcW w:w="1050" w:type="pct"/>
            <w:shd w:val="clear" w:color="auto" w:fill="92D050"/>
            <w:vAlign w:val="center"/>
          </w:tcPr>
          <w:p w14:paraId="388AF3A1" w14:textId="77777777" w:rsidR="001C5CAA" w:rsidRPr="001C5CAA" w:rsidRDefault="001C5CAA" w:rsidP="009673FB">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A2"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3A3"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10</w:t>
            </w:r>
          </w:p>
        </w:tc>
        <w:tc>
          <w:tcPr>
            <w:tcW w:w="350" w:type="pct"/>
            <w:shd w:val="clear" w:color="auto" w:fill="92D050"/>
            <w:vAlign w:val="center"/>
          </w:tcPr>
          <w:p w14:paraId="388AF3A4"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A5" w14:textId="77777777" w:rsidR="001C5CAA" w:rsidRPr="001C5CAA" w:rsidRDefault="001C5CAA" w:rsidP="009673FB">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134</w:t>
            </w:r>
          </w:p>
        </w:tc>
        <w:tc>
          <w:tcPr>
            <w:tcW w:w="300" w:type="pct"/>
            <w:shd w:val="clear" w:color="auto" w:fill="92D050"/>
            <w:vAlign w:val="center"/>
          </w:tcPr>
          <w:p w14:paraId="388AF3A6"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A7" w14:textId="77777777" w:rsidR="001C5CAA" w:rsidRPr="001C5CAA" w:rsidRDefault="001C5CAA" w:rsidP="009673FB">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"CBN", the following assignment is valid:</w:t>
            </w:r>
          </w:p>
          <w:p w14:paraId="388AF3A8" w14:textId="77777777" w:rsidR="001C5CAA" w:rsidRPr="001C5CAA" w:rsidRDefault="001C5CAA" w:rsidP="009673FB">
            <w:pPr>
              <w:spacing w:line="240" w:lineRule="auto"/>
              <w:rPr>
                <w:rFonts w:eastAsia="Times New Roman" w:cs="Arial"/>
                <w:color w:val="000000"/>
                <w:sz w:val="16"/>
                <w:szCs w:val="20"/>
                <w:lang w:eastAsia="de-DE"/>
              </w:rPr>
            </w:pPr>
          </w:p>
          <w:p w14:paraId="388AF3A9" w14:textId="77777777" w:rsidR="001C5CAA" w:rsidRPr="001C5CAA" w:rsidRDefault="001C5CAA" w:rsidP="009673FB">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BatchNumberCustomer</w:t>
            </w:r>
            <w:proofErr w:type="spellEnd"/>
            <w:r w:rsidRPr="001C5CAA">
              <w:rPr>
                <w:rFonts w:eastAsia="Times New Roman" w:cs="Arial"/>
                <w:color w:val="000000"/>
                <w:sz w:val="16"/>
                <w:szCs w:val="20"/>
                <w:lang w:eastAsia="de-DE"/>
              </w:rPr>
              <w:t>: Batch Number (customer)</w:t>
            </w:r>
          </w:p>
        </w:tc>
      </w:tr>
      <w:tr w:rsidR="001C5CAA" w:rsidRPr="004C274A" w14:paraId="388AF3B4" w14:textId="77777777" w:rsidTr="009673FB">
        <w:trPr>
          <w:cantSplit/>
          <w:trHeight w:val="318"/>
        </w:trPr>
        <w:tc>
          <w:tcPr>
            <w:tcW w:w="1050" w:type="pct"/>
            <w:shd w:val="clear" w:color="auto" w:fill="92D050"/>
            <w:vAlign w:val="center"/>
          </w:tcPr>
          <w:p w14:paraId="388AF3AB" w14:textId="77777777" w:rsidR="001C5CAA" w:rsidRPr="001C5CAA" w:rsidRDefault="001C5CAA" w:rsidP="009673FB">
            <w:pPr>
              <w:spacing w:line="240" w:lineRule="auto"/>
              <w:rPr>
                <w:rFonts w:eastAsia="Times New Roman" w:cs="Arial"/>
                <w:color w:val="000000"/>
                <w:sz w:val="16"/>
                <w:szCs w:val="20"/>
                <w:highlight w:val="yellow"/>
                <w:lang w:eastAsia="de-DE"/>
              </w:rPr>
            </w:pPr>
            <w:proofErr w:type="spellStart"/>
            <w:r w:rsidRPr="001C5CAA">
              <w:rPr>
                <w:rFonts w:cs="Arial"/>
                <w:bCs/>
                <w:sz w:val="16"/>
                <w:szCs w:val="20"/>
                <w:lang w:val="de-DE"/>
              </w:rPr>
              <w:t>asram:ContentText</w:t>
            </w:r>
            <w:proofErr w:type="spellEnd"/>
          </w:p>
        </w:tc>
        <w:tc>
          <w:tcPr>
            <w:tcW w:w="450" w:type="pct"/>
            <w:shd w:val="clear" w:color="auto" w:fill="92D050"/>
            <w:vAlign w:val="center"/>
          </w:tcPr>
          <w:p w14:paraId="388AF3AC"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3AD"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10</w:t>
            </w:r>
          </w:p>
        </w:tc>
        <w:tc>
          <w:tcPr>
            <w:tcW w:w="350" w:type="pct"/>
            <w:shd w:val="clear" w:color="auto" w:fill="92D050"/>
            <w:vAlign w:val="center"/>
          </w:tcPr>
          <w:p w14:paraId="388AF3AE"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AF" w14:textId="77777777" w:rsidR="001C5CAA" w:rsidRPr="001C5CAA" w:rsidRDefault="001C5CAA" w:rsidP="009673FB">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eastAsia="de-DE"/>
              </w:rPr>
              <w:t>777</w:t>
            </w:r>
          </w:p>
        </w:tc>
        <w:tc>
          <w:tcPr>
            <w:tcW w:w="300" w:type="pct"/>
            <w:shd w:val="clear" w:color="auto" w:fill="92D050"/>
            <w:vAlign w:val="center"/>
          </w:tcPr>
          <w:p w14:paraId="388AF3B0" w14:textId="77777777" w:rsidR="001C5CAA" w:rsidRPr="001C5CAA" w:rsidRDefault="001C5CAA" w:rsidP="009673FB">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B1" w14:textId="77777777" w:rsidR="001C5CAA" w:rsidRPr="001C5CAA" w:rsidRDefault="001C5CAA" w:rsidP="009673FB">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asram:SubjectCode</w:t>
            </w:r>
            <w:proofErr w:type="spellEnd"/>
            <w:r w:rsidRPr="001C5CAA">
              <w:rPr>
                <w:rFonts w:eastAsia="Times New Roman" w:cs="Arial"/>
                <w:color w:val="000000"/>
                <w:sz w:val="16"/>
                <w:szCs w:val="20"/>
                <w:lang w:eastAsia="de-DE"/>
              </w:rPr>
              <w:t>” is equal to Value "SBN", the following assignment is valid:</w:t>
            </w:r>
          </w:p>
          <w:p w14:paraId="388AF3B2" w14:textId="77777777" w:rsidR="001C5CAA" w:rsidRPr="001C5CAA" w:rsidRDefault="001C5CAA" w:rsidP="009673FB">
            <w:pPr>
              <w:spacing w:line="240" w:lineRule="auto"/>
              <w:rPr>
                <w:rFonts w:eastAsia="Times New Roman" w:cs="Arial"/>
                <w:color w:val="000000"/>
                <w:sz w:val="16"/>
                <w:szCs w:val="20"/>
                <w:lang w:eastAsia="de-DE"/>
              </w:rPr>
            </w:pPr>
          </w:p>
          <w:p w14:paraId="388AF3B3" w14:textId="77777777" w:rsidR="001C5CAA" w:rsidRPr="001C5CAA" w:rsidRDefault="001C5CAA" w:rsidP="009673FB">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BatchNumberSupplier</w:t>
            </w:r>
            <w:proofErr w:type="spellEnd"/>
            <w:r w:rsidRPr="001C5CAA">
              <w:rPr>
                <w:rFonts w:eastAsia="Times New Roman" w:cs="Arial"/>
                <w:color w:val="000000"/>
                <w:sz w:val="16"/>
                <w:szCs w:val="20"/>
                <w:lang w:eastAsia="de-DE"/>
              </w:rPr>
              <w:t>: Batch Number (supplier)</w:t>
            </w:r>
          </w:p>
        </w:tc>
      </w:tr>
    </w:tbl>
    <w:p w14:paraId="388AF3B5" w14:textId="77777777" w:rsidR="001E004D" w:rsidRDefault="001E004D" w:rsidP="00C47C5B"/>
    <w:p w14:paraId="388AF3B6" w14:textId="77777777" w:rsidR="00C47C5B" w:rsidRDefault="00C47C5B">
      <w:pPr>
        <w:spacing w:line="240" w:lineRule="auto"/>
      </w:pPr>
      <w:r>
        <w:br w:type="page"/>
      </w:r>
    </w:p>
    <w:p w14:paraId="388AF3B7" w14:textId="77777777" w:rsidR="004C274A" w:rsidRPr="00E1772B" w:rsidRDefault="004C274A" w:rsidP="002C1092">
      <w:pPr>
        <w:pStyle w:val="berschrift4"/>
        <w:ind w:left="851" w:hanging="851"/>
        <w:rPr>
          <w:szCs w:val="20"/>
        </w:rPr>
      </w:pPr>
      <w:bookmarkStart w:id="61" w:name="_Toc347483419"/>
      <w:proofErr w:type="spellStart"/>
      <w:proofErr w:type="gramStart"/>
      <w:r w:rsidRPr="00E1772B">
        <w:rPr>
          <w:szCs w:val="20"/>
        </w:rPr>
        <w:t>asram:</w:t>
      </w:r>
      <w:proofErr w:type="gramEnd"/>
      <w:r w:rsidR="00896149" w:rsidRPr="00E1772B">
        <w:rPr>
          <w:szCs w:val="20"/>
        </w:rPr>
        <w:t>IndividualCITrade</w:t>
      </w:r>
      <w:r w:rsidR="004212F1" w:rsidRPr="00E1772B">
        <w:rPr>
          <w:szCs w:val="20"/>
        </w:rPr>
        <w:t>Product</w:t>
      </w:r>
      <w:r w:rsidRPr="00E1772B">
        <w:rPr>
          <w:szCs w:val="20"/>
        </w:rPr>
        <w:t>Instance</w:t>
      </w:r>
      <w:bookmarkEnd w:id="61"/>
      <w:proofErr w:type="spellEnd"/>
    </w:p>
    <w:p w14:paraId="388AF3B8" w14:textId="77777777" w:rsidR="002C1092" w:rsidRDefault="002C1092" w:rsidP="00896149"/>
    <w:p w14:paraId="388AF3B9" w14:textId="77777777" w:rsidR="00567EE4" w:rsidRDefault="002C1092" w:rsidP="006810CF">
      <w:pPr>
        <w:rPr>
          <w:sz w:val="30"/>
          <w:szCs w:val="30"/>
        </w:rPr>
      </w:pPr>
      <w:r>
        <w:rPr>
          <w:noProof/>
          <w:lang w:eastAsia="zh-TW"/>
        </w:rPr>
        <mc:AlternateContent>
          <mc:Choice Requires="wpg">
            <w:drawing>
              <wp:inline distT="0" distB="0" distL="0" distR="0" wp14:anchorId="388AF54C" wp14:editId="388AF54D">
                <wp:extent cx="7263440" cy="1643705"/>
                <wp:effectExtent l="0" t="0" r="13970" b="0"/>
                <wp:docPr id="5858" name="Gruppieren 5858"/>
                <wp:cNvGraphicFramePr/>
                <a:graphic xmlns:a="http://schemas.openxmlformats.org/drawingml/2006/main">
                  <a:graphicData uri="http://schemas.microsoft.com/office/word/2010/wordprocessingGroup">
                    <wpg:wgp>
                      <wpg:cNvGrpSpPr/>
                      <wpg:grpSpPr>
                        <a:xfrm>
                          <a:off x="0" y="0"/>
                          <a:ext cx="7263440" cy="1643705"/>
                          <a:chOff x="0" y="0"/>
                          <a:chExt cx="7263440" cy="1643705"/>
                        </a:xfrm>
                      </wpg:grpSpPr>
                      <wps:wsp>
                        <wps:cNvPr id="5801" name="Rectangle 7068"/>
                        <wps:cNvSpPr>
                          <a:spLocks noChangeArrowheads="1"/>
                        </wps:cNvSpPr>
                        <wps:spPr bwMode="auto">
                          <a:xfrm>
                            <a:off x="393405" y="563525"/>
                            <a:ext cx="2953385" cy="344805"/>
                          </a:xfrm>
                          <a:prstGeom prst="rect">
                            <a:avLst/>
                          </a:prstGeom>
                          <a:solidFill>
                            <a:srgbClr val="8DB3E2"/>
                          </a:solidFill>
                          <a:ln w="25400">
                            <a:solidFill>
                              <a:srgbClr val="000000"/>
                            </a:solidFill>
                            <a:miter lim="800000"/>
                            <a:headEnd/>
                            <a:tailEnd/>
                          </a:ln>
                        </wps:spPr>
                        <wps:txbx>
                          <w:txbxContent>
                            <w:p w14:paraId="388AF60E" w14:textId="77777777" w:rsidR="001F32CB" w:rsidRPr="00567EE4" w:rsidRDefault="001F32CB" w:rsidP="00567EE4">
                              <w:pPr>
                                <w:rPr>
                                  <w:szCs w:val="20"/>
                                </w:rPr>
                              </w:pPr>
                              <w:proofErr w:type="spellStart"/>
                              <w:proofErr w:type="gramStart"/>
                              <w:r w:rsidRPr="00567EE4">
                                <w:rPr>
                                  <w:rFonts w:cs="Arial"/>
                                  <w:b/>
                                  <w:bCs/>
                                  <w:sz w:val="22"/>
                                  <w:szCs w:val="20"/>
                                </w:rPr>
                                <w:t>asram:</w:t>
                              </w:r>
                              <w:proofErr w:type="gramEnd"/>
                              <w:r w:rsidRPr="00567EE4">
                                <w:rPr>
                                  <w:rFonts w:cs="Arial"/>
                                  <w:b/>
                                  <w:bCs/>
                                  <w:sz w:val="22"/>
                                  <w:szCs w:val="20"/>
                                </w:rPr>
                                <w:t>IndividualCITradeProductInstance</w:t>
                              </w:r>
                              <w:proofErr w:type="spellEnd"/>
                            </w:p>
                          </w:txbxContent>
                        </wps:txbx>
                        <wps:bodyPr rot="0" vert="horz" wrap="square" lIns="91440" tIns="45720" rIns="91440" bIns="45720" anchor="t" anchorCtr="0" upright="1">
                          <a:noAutofit/>
                        </wps:bodyPr>
                      </wps:wsp>
                      <wps:wsp>
                        <wps:cNvPr id="5803" name="AutoShape 7067"/>
                        <wps:cNvCnPr>
                          <a:cxnSpLocks noChangeShapeType="1"/>
                        </wps:cNvCnPr>
                        <wps:spPr bwMode="auto">
                          <a:xfrm>
                            <a:off x="3742660" y="14885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4" name="Rectangle 7069"/>
                        <wps:cNvSpPr>
                          <a:spLocks noChangeArrowheads="1"/>
                        </wps:cNvSpPr>
                        <wps:spPr bwMode="auto">
                          <a:xfrm>
                            <a:off x="3349256"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05" name="Rectangle 7070"/>
                        <wps:cNvSpPr>
                          <a:spLocks noChangeArrowheads="1"/>
                        </wps:cNvSpPr>
                        <wps:spPr bwMode="auto">
                          <a:xfrm>
                            <a:off x="4136065" y="563525"/>
                            <a:ext cx="31273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0F" w14:textId="77777777" w:rsidR="001F32CB" w:rsidRPr="00567EE4" w:rsidRDefault="001F32CB" w:rsidP="00567EE4">
                              <w:proofErr w:type="spellStart"/>
                              <w:proofErr w:type="gramStart"/>
                              <w:r w:rsidRPr="00567EE4">
                                <w:rPr>
                                  <w:rFonts w:cs="Arial"/>
                                  <w:bCs/>
                                  <w:szCs w:val="20"/>
                                </w:rPr>
                                <w:t>asram:</w:t>
                              </w:r>
                              <w:proofErr w:type="gramEnd"/>
                              <w:r w:rsidRPr="00567EE4">
                                <w:rPr>
                                  <w:rFonts w:cs="Arial"/>
                                  <w:bCs/>
                                  <w:szCs w:val="20"/>
                                </w:rPr>
                                <w:t>SupplierAssignedSerialIdentificationIdentifier</w:t>
                              </w:r>
                              <w:proofErr w:type="spellEnd"/>
                            </w:p>
                          </w:txbxContent>
                        </wps:txbx>
                        <wps:bodyPr rot="0" vert="horz" wrap="square" lIns="91440" tIns="45720" rIns="91440" bIns="45720" anchor="t" anchorCtr="0" upright="1">
                          <a:noAutofit/>
                        </wps:bodyPr>
                      </wps:wsp>
                      <wps:wsp>
                        <wps:cNvPr id="5806" name="AutoShape 7071"/>
                        <wps:cNvCnPr>
                          <a:cxnSpLocks noChangeShapeType="1"/>
                        </wps:cNvCnPr>
                        <wps:spPr bwMode="auto">
                          <a:xfrm>
                            <a:off x="3551274" y="75491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7" name="AutoShape 7072"/>
                        <wps:cNvCnPr>
                          <a:cxnSpLocks noChangeShapeType="1"/>
                        </wps:cNvCnPr>
                        <wps:spPr bwMode="auto">
                          <a:xfrm>
                            <a:off x="3349256" y="75491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8" name="Rectangle 7073"/>
                        <wps:cNvSpPr>
                          <a:spLocks noChangeArrowheads="1"/>
                        </wps:cNvSpPr>
                        <wps:spPr bwMode="auto">
                          <a:xfrm>
                            <a:off x="4136065" y="0"/>
                            <a:ext cx="15678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10" w14:textId="77777777" w:rsidR="001F32CB" w:rsidRPr="00567EE4" w:rsidRDefault="001F32CB" w:rsidP="00567EE4">
                              <w:pPr>
                                <w:rPr>
                                  <w:szCs w:val="20"/>
                                </w:rPr>
                              </w:pPr>
                              <w:proofErr w:type="spellStart"/>
                              <w:proofErr w:type="gramStart"/>
                              <w:r w:rsidRPr="00567EE4">
                                <w:rPr>
                                  <w:rFonts w:cs="Arial"/>
                                  <w:bCs/>
                                  <w:szCs w:val="20"/>
                                </w:rPr>
                                <w:t>asram:</w:t>
                              </w:r>
                              <w:proofErr w:type="gramEnd"/>
                              <w:r w:rsidRPr="00567EE4">
                                <w:rPr>
                                  <w:rFonts w:cs="Arial"/>
                                  <w:bCs/>
                                  <w:szCs w:val="20"/>
                                </w:rPr>
                                <w:t>ExpiryDateTime</w:t>
                              </w:r>
                              <w:proofErr w:type="spellEnd"/>
                            </w:p>
                          </w:txbxContent>
                        </wps:txbx>
                        <wps:bodyPr rot="0" vert="horz" wrap="square" lIns="91440" tIns="45720" rIns="91440" bIns="45720" anchor="t" anchorCtr="0" upright="1">
                          <a:noAutofit/>
                        </wps:bodyPr>
                      </wps:wsp>
                      <wps:wsp>
                        <wps:cNvPr id="5809" name="Rectangle 7074"/>
                        <wps:cNvSpPr>
                          <a:spLocks noChangeArrowheads="1"/>
                        </wps:cNvSpPr>
                        <wps:spPr bwMode="auto">
                          <a:xfrm>
                            <a:off x="4136065" y="1127051"/>
                            <a:ext cx="24091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11" w14:textId="77777777" w:rsidR="001F32CB" w:rsidRPr="00567EE4" w:rsidRDefault="001F32CB" w:rsidP="00567EE4">
                              <w:proofErr w:type="spellStart"/>
                              <w:proofErr w:type="gramStart"/>
                              <w:r w:rsidRPr="00567EE4">
                                <w:rPr>
                                  <w:rFonts w:cs="Arial"/>
                                  <w:bCs/>
                                  <w:szCs w:val="20"/>
                                </w:rPr>
                                <w:t>asram:</w:t>
                              </w:r>
                              <w:proofErr w:type="gramEnd"/>
                              <w:r w:rsidRPr="00567EE4">
                                <w:rPr>
                                  <w:rFonts w:cs="Arial"/>
                                  <w:bCs/>
                                  <w:szCs w:val="20"/>
                                </w:rPr>
                                <w:t>PackagingCISupplyChainEvent</w:t>
                              </w:r>
                              <w:proofErr w:type="spellEnd"/>
                            </w:p>
                          </w:txbxContent>
                        </wps:txbx>
                        <wps:bodyPr rot="0" vert="horz" wrap="square" lIns="91440" tIns="45720" rIns="91440" bIns="45720" anchor="t" anchorCtr="0" upright="1">
                          <a:noAutofit/>
                        </wps:bodyPr>
                      </wps:wsp>
                      <wps:wsp>
                        <wps:cNvPr id="5810" name="AutoShape 7075"/>
                        <wps:cNvCnPr>
                          <a:cxnSpLocks noChangeShapeType="1"/>
                        </wps:cNvCnPr>
                        <wps:spPr bwMode="auto">
                          <a:xfrm>
                            <a:off x="3753293" y="14885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1" name="AutoShape 7076"/>
                        <wps:cNvCnPr>
                          <a:cxnSpLocks noChangeShapeType="1"/>
                        </wps:cNvCnPr>
                        <wps:spPr bwMode="auto">
                          <a:xfrm>
                            <a:off x="3742660" y="132906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812" name="Group 7081"/>
                        <wpg:cNvGrpSpPr>
                          <a:grpSpLocks/>
                        </wpg:cNvGrpSpPr>
                        <wpg:grpSpPr bwMode="auto">
                          <a:xfrm>
                            <a:off x="6549656" y="1212111"/>
                            <a:ext cx="190500" cy="166370"/>
                            <a:chOff x="6283" y="5431"/>
                            <a:chExt cx="300" cy="262"/>
                          </a:xfrm>
                        </wpg:grpSpPr>
                        <wps:wsp>
                          <wps:cNvPr id="5813" name="Rectangle 708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14" name="AutoShape 708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15" name="AutoShape 708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16" name="Rechteck 5816"/>
                        <wps:cNvSpPr>
                          <a:spLocks noChangeArrowheads="1"/>
                        </wps:cNvSpPr>
                        <wps:spPr bwMode="auto">
                          <a:xfrm>
                            <a:off x="0" y="58479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2" w14:textId="77777777" w:rsidR="001F32CB" w:rsidRDefault="001F32CB" w:rsidP="00E1772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17" name="Rechteck 5817"/>
                        <wps:cNvSpPr>
                          <a:spLocks noChangeArrowheads="1"/>
                        </wps:cNvSpPr>
                        <wps:spPr bwMode="auto">
                          <a:xfrm>
                            <a:off x="3721395" y="1382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3" w14:textId="77777777" w:rsidR="001F32CB" w:rsidRDefault="001F32CB" w:rsidP="00E1772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18" name="Rechteck 5818"/>
                        <wps:cNvSpPr>
                          <a:spLocks noChangeArrowheads="1"/>
                        </wps:cNvSpPr>
                        <wps:spPr bwMode="auto">
                          <a:xfrm>
                            <a:off x="3710763" y="765544"/>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4" w14:textId="77777777" w:rsidR="001F32CB" w:rsidRDefault="001F32CB" w:rsidP="00E1772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57" name="Rechteck 5857"/>
                        <wps:cNvSpPr>
                          <a:spLocks noChangeArrowheads="1"/>
                        </wps:cNvSpPr>
                        <wps:spPr bwMode="auto">
                          <a:xfrm>
                            <a:off x="3689498" y="135033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5" w14:textId="77777777" w:rsidR="001F32CB" w:rsidRDefault="001F32CB" w:rsidP="002C109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858" o:spid="_x0000_s1376" style="width:571.9pt;height:129.45pt;mso-position-horizontal-relative:char;mso-position-vertical-relative:line" coordsize="72634,16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">
                <v:rect id="Rectangle 7068" o:spid="_x0000_s1377" style="position:absolute;left:3934;top:5635;width:295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R7zcUA&#10;AADdAAAADwAAAGRycy9kb3ducmV2LnhtbESPQWvCQBSE7wX/w/KE3upGQbFpNiKKEHoQ1ILXZ/Y1&#10;G8y+DdnVpP76rlDocZiZb5hsNdhG3KnztWMF00kCgrh0uuZKwddp97YE4QOyxsYxKfghD6t89JJh&#10;ql3PB7ofQyUihH2KCkwIbSqlLw1Z9BPXEkfv23UWQ5RdJXWHfYTbRs6SZCEt1hwXDLa0MVRejzer&#10;YHs7m93DGf+5p/qhL+g277NCqdfxsP4AEWgI/+G/dqEVzJfJFJ5v4hO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HvNxQAAAN0AAAAPAAAAAAAAAAAAAAAAAJgCAABkcnMv&#10;ZG93bnJldi54bWxQSwUGAAAAAAQABAD1AAAAigMAAAAA&#10;" fillcolor="#8db3e2" strokeweight="2pt">
                  <v:textbox>
                    <w:txbxContent>
                      <w:p w14:paraId="388AF60E" w14:textId="77777777" w:rsidR="001F32CB" w:rsidRPr="00567EE4" w:rsidRDefault="001F32CB" w:rsidP="00567EE4">
                        <w:pPr>
                          <w:rPr>
                            <w:szCs w:val="20"/>
                          </w:rPr>
                        </w:pPr>
                        <w:proofErr w:type="spellStart"/>
                        <w:proofErr w:type="gramStart"/>
                        <w:r w:rsidRPr="00567EE4">
                          <w:rPr>
                            <w:rFonts w:cs="Arial"/>
                            <w:b/>
                            <w:bCs/>
                            <w:sz w:val="22"/>
                            <w:szCs w:val="20"/>
                          </w:rPr>
                          <w:t>asram:</w:t>
                        </w:r>
                        <w:proofErr w:type="gramEnd"/>
                        <w:r w:rsidRPr="00567EE4">
                          <w:rPr>
                            <w:rFonts w:cs="Arial"/>
                            <w:b/>
                            <w:bCs/>
                            <w:sz w:val="22"/>
                            <w:szCs w:val="20"/>
                          </w:rPr>
                          <w:t>IndividualCITradeProductInstance</w:t>
                        </w:r>
                        <w:proofErr w:type="spellEnd"/>
                      </w:p>
                    </w:txbxContent>
                  </v:textbox>
                </v:rect>
                <v:shape id="AutoShape 7067" o:spid="_x0000_s1378" type="#_x0000_t32" style="position:absolute;left:37426;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XJccAAADdAAAADwAAAGRycy9kb3ducmV2LnhtbESPQWvCQBSE74X+h+UVetONVmtMXaUU&#10;pFKwwSj2+sg+k2D2bchuY/z3XUHocZiZb5jFqje16Kh1lWUFo2EEgji3uuJCwWG/HsQgnEfWWFsm&#10;BVdysFo+Piww0fbCO+oyX4gAYZeggtL7JpHS5SUZdEPbEAfvZFuDPsi2kLrFS4CbWo6j6FUarDgs&#10;lNjQR0n5Ofs1Crr0+D1bN91n6ovjZPc1mf+g2Sr1/NS/v4Hw1Pv/8L290QqmcfQCtzfhCc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KRclxwAAAN0AAAAPAAAAAAAA&#10;AAAAAAAAAKECAABkcnMvZG93bnJldi54bWxQSwUGAAAAAAQABAD5AAAAlQMAAAAA&#10;" strokeweight="2pt"/>
                <v:rect id="Rectangle 7069" o:spid="_x0000_s1379" style="position:absolute;left:33492;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0msUA&#10;AADdAAAADwAAAGRycy9kb3ducmV2LnhtbESPQWsCMRSE70L/Q3hCb5pVql1WoxShVJCCtfX+2Lzu&#10;Lt28rElWY399UxA8DjPzDbNcR9OKMznfWFYwGWcgiEurG64UfH2+jnIQPiBrbC2Tgit5WK8eBkss&#10;tL3wB50PoRIJwr5ABXUIXSGlL2sy6Me2I07et3UGQ5KuktrhJcFNK6dZNpcGG04LNXa0qan8OfRG&#10;Qfc+69+eTzv3e8z7fYm7aMM0KvU4jC8LEIFiuIdv7a1WMMuzJ/h/k5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LSaxQAAAN0AAAAPAAAAAAAAAAAAAAAAAJgCAABkcnMv&#10;ZG93bnJldi54bWxQSwUGAAAAAAQABAD1AAAAigMAAAAA&#10;" strokeweight="2pt"/>
                <v:rect id="Rectangle 7070" o:spid="_x0000_s1380" style="position:absolute;left:41360;top:5635;width:312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65lMYA&#10;AADdAAAADwAAAGRycy9kb3ducmV2LnhtbESPzWrDMBCE74W8g9hALyWRHZof3CghJJSWnmKn9LxY&#10;W9vEWhlJSZS3rwqFHofZ+WZnvY2mF1dyvrOsIJ9mIIhrqztuFHyeXicrED4ga+wtk4I7edhuRg9r&#10;LLS9cUnXKjQiQdgXqKANYSik9HVLBv3UDsTJ+7bOYEjSNVI7vCW46eUsyxbSYMepocWB9i3V5+pi&#10;0ht5LL+qt6e7/bCHssu1ez7GpVKP47h7AREohv/jv/S7VjBfZXP4XZMQ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65lMYAAADdAAAADwAAAAAAAAAAAAAAAACYAgAAZHJz&#10;L2Rvd25yZXYueG1sUEsFBgAAAAAEAAQA9QAAAIsDAAAAAA==&#10;" filled="f" fillcolor="#8db3e2" strokeweight="2pt">
                  <v:textbox>
                    <w:txbxContent>
                      <w:p w14:paraId="388AF60F" w14:textId="77777777" w:rsidR="001F32CB" w:rsidRPr="00567EE4" w:rsidRDefault="001F32CB" w:rsidP="00567EE4">
                        <w:proofErr w:type="spellStart"/>
                        <w:proofErr w:type="gramStart"/>
                        <w:r w:rsidRPr="00567EE4">
                          <w:rPr>
                            <w:rFonts w:cs="Arial"/>
                            <w:bCs/>
                            <w:szCs w:val="20"/>
                          </w:rPr>
                          <w:t>asram:</w:t>
                        </w:r>
                        <w:proofErr w:type="gramEnd"/>
                        <w:r w:rsidRPr="00567EE4">
                          <w:rPr>
                            <w:rFonts w:cs="Arial"/>
                            <w:bCs/>
                            <w:szCs w:val="20"/>
                          </w:rPr>
                          <w:t>SupplierAssignedSerialIdentificationIdentifier</w:t>
                        </w:r>
                        <w:proofErr w:type="spellEnd"/>
                      </w:p>
                    </w:txbxContent>
                  </v:textbox>
                </v:rect>
                <v:shape id="AutoShape 7071" o:spid="_x0000_s1381" type="#_x0000_t32" style="position:absolute;left:35512;top:754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60vcYAAADdAAAADwAAAGRycy9kb3ducmV2LnhtbESPQWvCQBSE7wX/w/KE3urGYjVGVykF&#10;aSnUYBS9PrLPJJh9G7LbJP333ULB4zAz3zDr7WBq0VHrKssKppMIBHFudcWFgtNx9xSDcB5ZY22Z&#10;FPyQg+1m9LDGRNueD9RlvhABwi5BBaX3TSKly0sy6Ca2IQ7e1bYGfZBtIXWLfYCbWj5H0VwarDgs&#10;lNjQW0n5Lfs2Crr0vF/smu499cV5dvicLS9ovpR6HA+vKxCeBn8P/7c/tIKXOJrD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etL3GAAAA3QAAAA8AAAAAAAAA&#10;AAAAAAAAoQIAAGRycy9kb3ducmV2LnhtbFBLBQYAAAAABAAEAPkAAACUAwAAAAA=&#10;" strokeweight="2pt"/>
                <v:shape id="AutoShape 7072" o:spid="_x0000_s1382" type="#_x0000_t32" style="position:absolute;left:33492;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JsYAAADdAAAADwAAAGRycy9kb3ducmV2LnhtbESPQWvCQBSE7wX/w/KE3pqNxdYYXaUU&#10;pKVQxSh6fWSfSTD7NmS3SfrvuwXB4zAz3zDL9WBq0VHrKssKJlEMgji3uuJCwfGweUpAOI+ssbZM&#10;Cn7JwXo1elhiqm3Pe+oyX4gAYZeigtL7JpXS5SUZdJFtiIN3sa1BH2RbSN1iH+Cmls9x/CoNVhwW&#10;SmzovaT8mv0YBd3utJ1tmu5j54vTdP81nZ/RfCv1OB7eFiA8Df4evrU/tYKXJJ7B/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SESbGAAAA3QAAAA8AAAAAAAAA&#10;AAAAAAAAoQIAAGRycy9kb3ducmV2LnhtbFBLBQYAAAAABAAEAPkAAACUAwAAAAA=&#10;" strokeweight="2pt"/>
                <v:rect id="Rectangle 7073" o:spid="_x0000_s1383" style="position:absolute;left:41360;width:156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8WCsUA&#10;AADdAAAADwAAAGRycy9kb3ducmV2LnhtbESPwUrDQBCG70LfYRnBi9hNRGuJ3ZaiiOKpSUvPQ3ZM&#10;gtnZsLu227d3DoLH4Z//m29Wm+xGdaIQB88GynkBirj1duDOwGH/drcEFROyxdEzGbhQhM16drXC&#10;yvoz13RqUqcEwrFCA31KU6V1bHtyGOd+IpbsyweHScbQaRvwLHA36vuiWGiHA8uFHid66an9bn6c&#10;aJS5Pjbvtxf/6V/robThYZefjLm5zttnUIly+l/+a39YA4/LQnTlG0G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xYKxQAAAN0AAAAPAAAAAAAAAAAAAAAAAJgCAABkcnMv&#10;ZG93bnJldi54bWxQSwUGAAAAAAQABAD1AAAAigMAAAAA&#10;" filled="f" fillcolor="#8db3e2" strokeweight="2pt">
                  <v:textbox>
                    <w:txbxContent>
                      <w:p w14:paraId="388AF610" w14:textId="77777777" w:rsidR="001F32CB" w:rsidRPr="00567EE4" w:rsidRDefault="001F32CB" w:rsidP="00567EE4">
                        <w:pPr>
                          <w:rPr>
                            <w:szCs w:val="20"/>
                          </w:rPr>
                        </w:pPr>
                        <w:proofErr w:type="spellStart"/>
                        <w:proofErr w:type="gramStart"/>
                        <w:r w:rsidRPr="00567EE4">
                          <w:rPr>
                            <w:rFonts w:cs="Arial"/>
                            <w:bCs/>
                            <w:szCs w:val="20"/>
                          </w:rPr>
                          <w:t>asram:</w:t>
                        </w:r>
                        <w:proofErr w:type="gramEnd"/>
                        <w:r w:rsidRPr="00567EE4">
                          <w:rPr>
                            <w:rFonts w:cs="Arial"/>
                            <w:bCs/>
                            <w:szCs w:val="20"/>
                          </w:rPr>
                          <w:t>ExpiryDateTime</w:t>
                        </w:r>
                        <w:proofErr w:type="spellEnd"/>
                      </w:p>
                    </w:txbxContent>
                  </v:textbox>
                </v:rect>
                <v:rect id="Rectangle 7074" o:spid="_x0000_s1384" style="position:absolute;left:41360;top:11270;width:240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zkcYA&#10;AADdAAAADwAAAGRycy9kb3ducmV2LnhtbESPT2sCMRDF7wW/QxjBi9TsSv/YrVHEUiyeutvS87CZ&#10;7i5uJksSNX77RhB6fLx5vzdvuY6mFydyvrOsIJ9lIIhrqztuFHx/vd8vQPiArLG3TAou5GG9Gt0t&#10;sdD2zCWdqtCIBGFfoII2hKGQ0tctGfQzOxAn79c6gyFJ10jt8JzgppfzLHuSBjtODS0OtG2pPlRH&#10;k97IY/lT7aYXu7dvZZdr9/AZn5WajOPmFUSgGP6Pb+kPreBxkb3A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OzkcYAAADdAAAADwAAAAAAAAAAAAAAAACYAgAAZHJz&#10;L2Rvd25yZXYueG1sUEsFBgAAAAAEAAQA9QAAAIsDAAAAAA==&#10;" filled="f" fillcolor="#8db3e2" strokeweight="2pt">
                  <v:textbox>
                    <w:txbxContent>
                      <w:p w14:paraId="388AF611" w14:textId="77777777" w:rsidR="001F32CB" w:rsidRPr="00567EE4" w:rsidRDefault="001F32CB" w:rsidP="00567EE4">
                        <w:proofErr w:type="spellStart"/>
                        <w:proofErr w:type="gramStart"/>
                        <w:r w:rsidRPr="00567EE4">
                          <w:rPr>
                            <w:rFonts w:cs="Arial"/>
                            <w:bCs/>
                            <w:szCs w:val="20"/>
                          </w:rPr>
                          <w:t>asram:</w:t>
                        </w:r>
                        <w:proofErr w:type="gramEnd"/>
                        <w:r w:rsidRPr="00567EE4">
                          <w:rPr>
                            <w:rFonts w:cs="Arial"/>
                            <w:bCs/>
                            <w:szCs w:val="20"/>
                          </w:rPr>
                          <w:t>PackagingCISupplyChainEvent</w:t>
                        </w:r>
                        <w:proofErr w:type="spellEnd"/>
                      </w:p>
                    </w:txbxContent>
                  </v:textbox>
                </v:rect>
                <v:shape id="AutoShape 7075" o:spid="_x0000_s1385" type="#_x0000_t32" style="position:absolute;left:37532;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Ifj8IAAADdAAAADwAAAGRycy9kb3ducmV2LnhtbERPy4rCMBTdC/5DuII7TRWf1SgiyMiA&#10;Iz7Q7aW5tsXmpjSZ2vl7sxBmeTjv5boxhaipcrllBYN+BII4sTrnVMH1suvNQDiPrLGwTAr+yMF6&#10;1W4tMdb2xSeqzz4VIYRdjAoy78tYSpdkZND1bUkcuIetDPoAq1TqCl8h3BRyGEUTaTDn0JBhSduM&#10;kuf51yioj7ef6a6sv44+vY1O36P5Hc1BqW6n2SxAeGr8v/jj3msF49kg7A9vwhO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SIfj8IAAADdAAAADwAAAAAAAAAAAAAA&#10;AAChAgAAZHJzL2Rvd25yZXYueG1sUEsFBgAAAAAEAAQA+QAAAJADAAAAAA==&#10;" strokeweight="2pt"/>
                <v:shape id="AutoShape 7076" o:spid="_x0000_s1386" type="#_x0000_t32" style="position:absolute;left:37426;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66FMYAAADdAAAADwAAAGRycy9kb3ducmV2LnhtbESPQWvCQBSE70L/w/IKvZlNxNqYukoR&#10;RCmoaEu8PrKvSWj2bchuY/rvu4LQ4zAz3zCL1WAa0VPnassKkigGQVxYXXOp4PNjM05BOI+ssbFM&#10;Cn7JwWr5MFpgpu2VT9SffSkChF2GCirv20xKV1Rk0EW2JQ7el+0M+iC7UuoOrwFuGjmJ45k0WHNY&#10;qLCldUXF9/nHKOiP+eFl0/bboy/z6el9Or+g2Sv19Di8vYLwNPj/8L290wqe0ySB2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uuhTGAAAA3QAAAA8AAAAAAAAA&#10;AAAAAAAAoQIAAGRycy9kb3ducmV2LnhtbFBLBQYAAAAABAAEAPkAAACUAwAAAAA=&#10;" strokeweight="2pt"/>
                <v:group id="Group 7081" o:spid="_x0000_s1387" style="position:absolute;left:65496;top:121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bh68YAAADdAAAADwAAAGRycy9kb3ducmV2LnhtbESPQWvCQBSE74X+h+UV&#10;vNVNlJSQuoqISg+hUFMovT2yzySYfRuyaxL/fbcgeBxm5htmtZlMKwbqXWNZQTyPQBCXVjdcKfgu&#10;Dq8pCOeRNbaWScGNHGzWz08rzLQd+YuGk69EgLDLUEHtfZdJ6cqaDLq57YiDd7a9QR9kX0nd4xjg&#10;ppWLKHqTBhsOCzV2tKupvJyuRsFxxHG7jPdDfjnvbr9F8vmTx6TU7GXavoPwNPlH+N7+0AqSNF7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puHrxgAAAN0A&#10;AAAPAAAAAAAAAAAAAAAAAKoCAABkcnMvZG93bnJldi54bWxQSwUGAAAAAAQABAD6AAAAnQMAAAAA&#10;">
                  <v:rect id="Rectangle 7082" o:spid="_x0000_s138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S6M8UA&#10;AADdAAAADwAAAGRycy9kb3ducmV2LnhtbESPQWsCMRSE74X+h/AK3jSrYl22RilCqSCFqu39sXnd&#10;Xbp5WZOsRn+9KQg9DjPzDbNYRdOKEznfWFYwHmUgiEurG64UfB3ehjkIH5A1tpZJwYU8rJaPDwss&#10;tD3zjk77UIkEYV+ggjqErpDSlzUZ9CPbESfvxzqDIUlXSe3wnOCmlZMse5YGG04LNXa0rqn83fdG&#10;Qfcx69/nx627fuf9Z4nbaMMkKjV4iq8vIALF8B++tzdawSwfT+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ozxQAAAN0AAAAPAAAAAAAAAAAAAAAAAJgCAABkcnMv&#10;ZG93bnJldi54bWxQSwUGAAAAAAQABAD1AAAAigMAAAAA&#10;" strokeweight="2pt"/>
                  <v:shape id="AutoShape 7083" o:spid="_x0000_s138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S078IAAADdAAAADwAAAGRycy9kb3ducmV2LnhtbESPQYvCMBSE74L/ITzBm6ZKXUs1iggL&#10;XuuK50fzbMs2L90mtdl/bxYWPA4z8w2zPwbTiif1rrGsYLVMQBCXVjdcKbh9fS4yEM4ja2wtk4Jf&#10;cnA8TCd7zLUduaDn1VciQtjlqKD2vsuldGVNBt3SdsTRe9jeoI+yr6TucYxw08p1knxIgw3HhRo7&#10;OtdUfl8Ho6Aofqr74MJ4yh5hm950apLhotR8Fk47EJ6Cf4f/2xetYJOtUvh7E5+AP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bS078IAAADdAAAADwAAAAAAAAAAAAAA&#10;AAChAgAAZHJzL2Rvd25yZXYueG1sUEsFBgAAAAAEAAQA+QAAAJADAAAAAA==&#10;" strokeweight="1.25pt"/>
                  <v:shape id="AutoShape 7084" o:spid="_x0000_s139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P+scAAADdAAAADwAAAGRycy9kb3ducmV2LnhtbESPQWvCQBSE74L/YXlCb7qJoEh0FWkr&#10;9KCFWD309pp9TYLZtyG7JtFf3xWEHoeZb4ZZbXpTiZYaV1pWEE8iEMSZ1SXnCk5fu/EChPPIGivL&#10;pOBGDjbr4WCFibYdp9QefS5CCbsEFRTe14mULivIoJvYmjh4v7Yx6INscqkb7EK5qeQ0iubSYMlh&#10;ocCaXgvKLserUTC7dj/f85jT7eH97Zze2+zzct4r9TLqt0sQnnr/H37SHzpwi3gGjzfhCcj1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gs/6xwAAAN0AAAAPAAAAAAAA&#10;AAAAAAAAAKECAABkcnMvZG93bnJldi54bWxQSwUGAAAAAAQABAD5AAAAlQMAAAAA&#10;" strokeweight="1.25pt"/>
                </v:group>
                <v:rect id="Rechteck 5816" o:spid="_x0000_s1391" style="position:absolute;top:5847;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x1cYA&#10;AADdAAAADwAAAGRycy9kb3ducmV2LnhtbESP3WrCQBSE7wu+w3IEb4puFCoSXUUEaZCCNP5cH7LH&#10;JJg9G7PbJL59t1DwcpiZb5jVpjeVaKlxpWUF00kEgjizuuRcwfm0Hy9AOI+ssbJMCp7kYLMevK0w&#10;1rbjb2pTn4sAYRejgsL7OpbSZQUZdBNbEwfvZhuDPsgml7rBLsBNJWdRNJcGSw4LBda0Kyi7pz9G&#10;QZcd2+vp61Me36+J5Ufy2KWXg1KjYb9dgvDU+1f4v51oBR+L6R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lx1cYAAADdAAAADwAAAAAAAAAAAAAAAACYAgAAZHJz&#10;L2Rvd25yZXYueG1sUEsFBgAAAAAEAAQA9QAAAIsDAAAAAA==&#10;" filled="f" stroked="f">
                  <v:textbox>
                    <w:txbxContent>
                      <w:p w14:paraId="388AF612" w14:textId="77777777" w:rsidR="001F32CB" w:rsidRDefault="001F32CB" w:rsidP="00E1772B">
                        <w:pPr>
                          <w:rPr>
                            <w:rFonts w:cs="Arial"/>
                            <w:b/>
                            <w:sz w:val="24"/>
                            <w:szCs w:val="24"/>
                            <w:lang w:val="de-DE"/>
                          </w:rPr>
                        </w:pPr>
                        <w:r>
                          <w:rPr>
                            <w:rFonts w:cs="Arial"/>
                            <w:b/>
                            <w:sz w:val="24"/>
                            <w:szCs w:val="24"/>
                            <w:lang w:val="de-DE"/>
                          </w:rPr>
                          <w:t>0..*</w:t>
                        </w:r>
                      </w:p>
                    </w:txbxContent>
                  </v:textbox>
                </v:rect>
                <v:rect id="Rechteck 5817" o:spid="_x0000_s1392" style="position:absolute;left:37213;top:1382;width:501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UTsYA&#10;AADdAAAADwAAAGRycy9kb3ducmV2LnhtbESPQWvCQBSE74L/YXmFXqRuLFQluooIpaEIYrSeH9ln&#10;Epp9G7PbJP33riB4HGbmG2a57k0lWmpcaVnBZByBIM6sLjlXcDp+vs1BOI+ssbJMCv7JwXo1HCwx&#10;1rbjA7Wpz0WAsItRQeF9HUvpsoIMurGtiYN3sY1BH2STS91gF+Cmku9RNJUGSw4LBda0LSj7Tf+M&#10;gi7bt+fj7kvuR+fE8jW5btOfb6VeX/rNAoSn3j/Dj3aiFXzMJz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XUTsYAAADdAAAADwAAAAAAAAAAAAAAAACYAgAAZHJz&#10;L2Rvd25yZXYueG1sUEsFBgAAAAAEAAQA9QAAAIsDAAAAAA==&#10;" filled="f" stroked="f">
                  <v:textbox>
                    <w:txbxContent>
                      <w:p w14:paraId="388AF613" w14:textId="77777777" w:rsidR="001F32CB" w:rsidRDefault="001F32CB" w:rsidP="00E1772B">
                        <w:pPr>
                          <w:rPr>
                            <w:rFonts w:cs="Arial"/>
                            <w:b/>
                            <w:sz w:val="24"/>
                            <w:szCs w:val="24"/>
                            <w:lang w:val="de-DE"/>
                          </w:rPr>
                        </w:pPr>
                        <w:r>
                          <w:rPr>
                            <w:rFonts w:cs="Arial"/>
                            <w:b/>
                            <w:sz w:val="24"/>
                            <w:szCs w:val="24"/>
                            <w:lang w:val="de-DE"/>
                          </w:rPr>
                          <w:t>0..1</w:t>
                        </w:r>
                      </w:p>
                    </w:txbxContent>
                  </v:textbox>
                </v:rect>
                <v:rect id="Rechteck 5818" o:spid="_x0000_s1393" style="position:absolute;left:37107;top:765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APMIA&#10;AADdAAAADwAAAGRycy9kb3ducmV2LnhtbERPTYvCMBC9C/sfwix4kTV1QZFqFBGWLSKI1fU8NGNb&#10;bCa1ybb135uD4PHxvpfr3lSipcaVlhVMxhEI4szqknMF59PP1xyE88gaK8uk4EEO1quPwRJjbTs+&#10;Upv6XIQQdjEqKLyvYyldVpBBN7Y1ceCutjHoA2xyqRvsQrip5HcUzaTBkkNDgTVtC8pu6b9R0GWH&#10;9nLa/8rD6JJYvif3bfq3U2r42W8WIDz1/i1+uROtYDqf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2kA8wgAAAN0AAAAPAAAAAAAAAAAAAAAAAJgCAABkcnMvZG93&#10;bnJldi54bWxQSwUGAAAAAAQABAD1AAAAhwMAAAAA&#10;" filled="f" stroked="f">
                  <v:textbox>
                    <w:txbxContent>
                      <w:p w14:paraId="388AF614" w14:textId="77777777" w:rsidR="001F32CB" w:rsidRDefault="001F32CB" w:rsidP="00E1772B">
                        <w:pPr>
                          <w:rPr>
                            <w:rFonts w:cs="Arial"/>
                            <w:b/>
                            <w:sz w:val="24"/>
                            <w:szCs w:val="24"/>
                            <w:lang w:val="de-DE"/>
                          </w:rPr>
                        </w:pPr>
                        <w:r>
                          <w:rPr>
                            <w:rFonts w:cs="Arial"/>
                            <w:b/>
                            <w:sz w:val="24"/>
                            <w:szCs w:val="24"/>
                            <w:lang w:val="de-DE"/>
                          </w:rPr>
                          <w:t>0..1</w:t>
                        </w:r>
                      </w:p>
                    </w:txbxContent>
                  </v:textbox>
                </v:rect>
                <v:rect id="Rechteck 5857" o:spid="_x0000_s1394" style="position:absolute;left:36894;top:13503;width:501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9tjsYA&#10;AADdAAAADwAAAGRycy9kb3ducmV2LnhtbESP3WrCQBSE7wu+w3IEb4puKlgluooIxVAKYvy5PmSP&#10;STB7NmbXJH37bqHQy2FmvmFWm95UoqXGlZYVvE0iEMSZ1SXnCs6nj/EChPPIGivLpOCbHGzWg5cV&#10;xtp2fKQ29bkIEHYxKii8r2MpXVaQQTexNXHwbrYx6INscqkb7ALcVHIaRe/SYMlhocCadgVl9/Rp&#10;FHTZob2evvby8HpNLD+Sxy69fCo1GvbbJQhPvf8P/7UTrWC2mM3h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9tjsYAAADdAAAADwAAAAAAAAAAAAAAAACYAgAAZHJz&#10;L2Rvd25yZXYueG1sUEsFBgAAAAAEAAQA9QAAAIsDAAAAAA==&#10;" filled="f" stroked="f">
                  <v:textbox>
                    <w:txbxContent>
                      <w:p w14:paraId="388AF615" w14:textId="77777777" w:rsidR="001F32CB" w:rsidRDefault="001F32CB" w:rsidP="002C1092">
                        <w:pPr>
                          <w:rPr>
                            <w:rFonts w:cs="Arial"/>
                            <w:b/>
                            <w:sz w:val="24"/>
                            <w:szCs w:val="24"/>
                            <w:lang w:val="de-DE"/>
                          </w:rPr>
                        </w:pPr>
                        <w:r>
                          <w:rPr>
                            <w:rFonts w:cs="Arial"/>
                            <w:b/>
                            <w:sz w:val="24"/>
                            <w:szCs w:val="24"/>
                            <w:lang w:val="de-DE"/>
                          </w:rPr>
                          <w:t>0..1</w:t>
                        </w:r>
                      </w:p>
                    </w:txbxContent>
                  </v:textbox>
                </v:rect>
                <w10:anchorlock/>
              </v:group>
            </w:pict>
          </mc:Fallback>
        </mc:AlternateContent>
      </w:r>
    </w:p>
    <w:p w14:paraId="388AF3BA" w14:textId="77777777" w:rsidR="00567EE4" w:rsidRDefault="00567EE4" w:rsidP="002C1092"/>
    <w:tbl>
      <w:tblPr>
        <w:tblpPr w:leftFromText="141" w:rightFromText="141" w:vertAnchor="text" w:horzAnchor="margin" w:tblpY="17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545979" w14:paraId="388AF3C2" w14:textId="77777777" w:rsidTr="00A53E91">
        <w:trPr>
          <w:cantSplit/>
          <w:trHeight w:val="329"/>
        </w:trPr>
        <w:tc>
          <w:tcPr>
            <w:tcW w:w="1050" w:type="pct"/>
            <w:shd w:val="clear" w:color="auto" w:fill="FFFFCC"/>
            <w:vAlign w:val="center"/>
          </w:tcPr>
          <w:p w14:paraId="388AF3BB" w14:textId="77777777" w:rsidR="001C5CAA" w:rsidRPr="001C5CAA" w:rsidRDefault="001C5CAA" w:rsidP="00A53E91">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3BC" w14:textId="77777777" w:rsidR="001C5CAA" w:rsidRPr="001C5CAA" w:rsidRDefault="001C5CAA" w:rsidP="00A53E91">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3BD" w14:textId="77777777" w:rsidR="001C5CAA" w:rsidRPr="001C5CAA" w:rsidRDefault="001C5CAA" w:rsidP="00A53E91">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3BE" w14:textId="77777777" w:rsidR="001C5CAA" w:rsidRPr="001C5CAA" w:rsidRDefault="001C5CAA" w:rsidP="00A53E91">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3BF" w14:textId="77777777" w:rsidR="001C5CAA" w:rsidRPr="001C5CAA" w:rsidRDefault="001C5CAA" w:rsidP="00A53E91">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3C0" w14:textId="77777777" w:rsidR="001C5CAA" w:rsidRPr="001C5CAA" w:rsidRDefault="001C5CAA" w:rsidP="00A53E91">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3C1" w14:textId="77777777" w:rsidR="001C5CAA" w:rsidRPr="001C5CAA" w:rsidRDefault="001C5CAA" w:rsidP="00A53E91">
            <w:pPr>
              <w:spacing w:line="240" w:lineRule="auto"/>
              <w:rPr>
                <w:rFonts w:eastAsia="Times New Roman"/>
                <w:b/>
                <w:bCs/>
                <w:color w:val="000000"/>
                <w:lang w:eastAsia="de-DE"/>
              </w:rPr>
            </w:pPr>
            <w:r w:rsidRPr="001C5CAA">
              <w:rPr>
                <w:rFonts w:eastAsia="Times New Roman"/>
                <w:b/>
                <w:bCs/>
                <w:color w:val="000000"/>
                <w:lang w:eastAsia="de-DE"/>
              </w:rPr>
              <w:t>De</w:t>
            </w:r>
            <w:r w:rsidR="00E1772B">
              <w:rPr>
                <w:rFonts w:ascii="Times New Roman" w:hAnsi="Times New Roman"/>
                <w:noProof/>
                <w:sz w:val="24"/>
                <w:szCs w:val="24"/>
                <w:lang w:eastAsia="zh-TW"/>
              </w:rPr>
              <mc:AlternateContent>
                <mc:Choice Requires="wps">
                  <w:drawing>
                    <wp:anchor distT="0" distB="0" distL="114300" distR="114300" simplePos="0" relativeHeight="251622400" behindDoc="0" locked="0" layoutInCell="1" allowOverlap="1" wp14:anchorId="388AF54E" wp14:editId="388AF54F">
                      <wp:simplePos x="0" y="0"/>
                      <wp:positionH relativeFrom="column">
                        <wp:posOffset>5378450</wp:posOffset>
                      </wp:positionH>
                      <wp:positionV relativeFrom="paragraph">
                        <wp:posOffset>5346065</wp:posOffset>
                      </wp:positionV>
                      <wp:extent cx="501015" cy="293370"/>
                      <wp:effectExtent l="0" t="0" r="0" b="0"/>
                      <wp:wrapNone/>
                      <wp:docPr id="5842" name="Rechteck 5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6" w14:textId="77777777" w:rsidR="001F32CB" w:rsidRDefault="001F32CB" w:rsidP="00E1772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5842" o:spid="_x0000_s1395" style="position:absolute;margin-left:423.5pt;margin-top:420.95pt;width:39.45pt;height:23.1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" filled="f" stroked="f">
                      <v:textbox>
                        <w:txbxContent>
                          <w:p w14:paraId="388AF616" w14:textId="77777777" w:rsidR="001F32CB" w:rsidRDefault="001F32CB" w:rsidP="00E1772B">
                            <w:pPr>
                              <w:rPr>
                                <w:rFonts w:cs="Arial"/>
                                <w:b/>
                                <w:sz w:val="24"/>
                                <w:szCs w:val="24"/>
                                <w:lang w:val="de-DE"/>
                              </w:rPr>
                            </w:pPr>
                            <w:r>
                              <w:rPr>
                                <w:rFonts w:cs="Arial"/>
                                <w:b/>
                                <w:sz w:val="24"/>
                                <w:szCs w:val="24"/>
                                <w:lang w:val="de-DE"/>
                              </w:rPr>
                              <w:t>0..1</w:t>
                            </w:r>
                          </w:p>
                        </w:txbxContent>
                      </v:textbox>
                    </v:rect>
                  </w:pict>
                </mc:Fallback>
              </mc:AlternateContent>
            </w:r>
            <w:r w:rsidRPr="001C5CAA">
              <w:rPr>
                <w:rFonts w:eastAsia="Times New Roman"/>
                <w:b/>
                <w:bCs/>
                <w:color w:val="000000"/>
                <w:lang w:eastAsia="de-DE"/>
              </w:rPr>
              <w:t>scription</w:t>
            </w:r>
          </w:p>
        </w:tc>
      </w:tr>
      <w:tr w:rsidR="001C5CAA" w:rsidRPr="00545979" w14:paraId="388AF3CA" w14:textId="77777777" w:rsidTr="00E1772B">
        <w:trPr>
          <w:cantSplit/>
          <w:trHeight w:val="318"/>
        </w:trPr>
        <w:tc>
          <w:tcPr>
            <w:tcW w:w="1050" w:type="pct"/>
            <w:shd w:val="clear" w:color="auto" w:fill="92D050"/>
            <w:vAlign w:val="center"/>
          </w:tcPr>
          <w:p w14:paraId="388AF3C3"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lang w:val="de-DE"/>
              </w:rPr>
              <w:t>asram:ExpiryDateTime</w:t>
            </w:r>
            <w:proofErr w:type="spellEnd"/>
          </w:p>
        </w:tc>
        <w:tc>
          <w:tcPr>
            <w:tcW w:w="450" w:type="pct"/>
            <w:shd w:val="clear" w:color="auto" w:fill="92D050"/>
            <w:vAlign w:val="center"/>
          </w:tcPr>
          <w:p w14:paraId="388AF3C4" w14:textId="77777777" w:rsidR="001C5CAA" w:rsidRPr="001C5CAA" w:rsidRDefault="001C5CAA" w:rsidP="00E1772B">
            <w:pPr>
              <w:rPr>
                <w:rFonts w:eastAsia="Times New Roman" w:cs="Arial"/>
                <w:color w:val="000000"/>
                <w:sz w:val="16"/>
                <w:szCs w:val="20"/>
                <w:lang w:eastAsia="de-DE"/>
              </w:rPr>
            </w:pPr>
            <w:r w:rsidRPr="001C5CAA">
              <w:rPr>
                <w:rFonts w:cs="Arial"/>
                <w:color w:val="000000"/>
                <w:sz w:val="16"/>
                <w:szCs w:val="20"/>
              </w:rPr>
              <w:t>DATETIME</w:t>
            </w:r>
          </w:p>
        </w:tc>
        <w:tc>
          <w:tcPr>
            <w:tcW w:w="400" w:type="pct"/>
            <w:shd w:val="clear" w:color="auto" w:fill="92D050"/>
            <w:vAlign w:val="center"/>
          </w:tcPr>
          <w:p w14:paraId="388AF3C5" w14:textId="77777777" w:rsidR="001C5CAA" w:rsidRPr="001C5CAA" w:rsidRDefault="001C5CAA" w:rsidP="00A53E91">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w:t>
            </w:r>
          </w:p>
        </w:tc>
        <w:tc>
          <w:tcPr>
            <w:tcW w:w="350" w:type="pct"/>
            <w:shd w:val="clear" w:color="auto" w:fill="92D050"/>
            <w:vAlign w:val="center"/>
          </w:tcPr>
          <w:p w14:paraId="388AF3C6" w14:textId="77777777" w:rsidR="001C5CAA" w:rsidRPr="001C5CAA" w:rsidRDefault="001C5CAA" w:rsidP="00A53E91">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C7" w14:textId="77777777" w:rsidR="001C5CAA" w:rsidRPr="001C5CAA" w:rsidRDefault="001C5CAA" w:rsidP="00A53E91">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2011-06-28T10:02:45</w:t>
            </w:r>
          </w:p>
        </w:tc>
        <w:tc>
          <w:tcPr>
            <w:tcW w:w="300" w:type="pct"/>
            <w:shd w:val="clear" w:color="auto" w:fill="92D050"/>
            <w:vAlign w:val="center"/>
          </w:tcPr>
          <w:p w14:paraId="388AF3C8" w14:textId="77777777" w:rsidR="001C5CAA" w:rsidRPr="001C5CAA" w:rsidRDefault="001C5CAA" w:rsidP="00A53E91">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C9"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Expiry date of the received material.</w:t>
            </w:r>
          </w:p>
        </w:tc>
      </w:tr>
      <w:tr w:rsidR="001C5CAA" w:rsidRPr="007A6D70" w14:paraId="388AF3D2" w14:textId="77777777" w:rsidTr="00E1772B">
        <w:trPr>
          <w:cantSplit/>
        </w:trPr>
        <w:tc>
          <w:tcPr>
            <w:tcW w:w="1050" w:type="pct"/>
            <w:shd w:val="clear" w:color="auto" w:fill="92D050"/>
            <w:vAlign w:val="center"/>
          </w:tcPr>
          <w:p w14:paraId="388AF3CB" w14:textId="77777777" w:rsidR="001C5CAA" w:rsidRPr="001C5CAA" w:rsidRDefault="001C5CAA" w:rsidP="00905F75">
            <w:pPr>
              <w:spacing w:line="240" w:lineRule="auto"/>
              <w:rPr>
                <w:rFonts w:eastAsia="Times New Roman" w:cs="Arial"/>
                <w:color w:val="000000"/>
                <w:sz w:val="16"/>
                <w:szCs w:val="20"/>
                <w:highlight w:val="yellow"/>
                <w:lang w:eastAsia="de-DE"/>
              </w:rPr>
            </w:pPr>
            <w:proofErr w:type="spellStart"/>
            <w:r w:rsidRPr="001C5CAA">
              <w:rPr>
                <w:rFonts w:cs="Arial"/>
                <w:bCs/>
                <w:sz w:val="16"/>
                <w:szCs w:val="20"/>
              </w:rPr>
              <w:t>asram:SupplierAssignedSerialIdentificationIdentifier</w:t>
            </w:r>
            <w:proofErr w:type="spellEnd"/>
          </w:p>
        </w:tc>
        <w:tc>
          <w:tcPr>
            <w:tcW w:w="450" w:type="pct"/>
            <w:shd w:val="clear" w:color="auto" w:fill="92D050"/>
            <w:vAlign w:val="center"/>
          </w:tcPr>
          <w:p w14:paraId="388AF3CC" w14:textId="77777777" w:rsidR="001C5CAA" w:rsidRPr="001C5CAA" w:rsidRDefault="001C5CAA" w:rsidP="00A53E91">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3CD" w14:textId="77777777" w:rsidR="001C5CAA" w:rsidRPr="001C5CAA" w:rsidRDefault="001C5CAA" w:rsidP="00A53E91">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18</w:t>
            </w:r>
          </w:p>
        </w:tc>
        <w:tc>
          <w:tcPr>
            <w:tcW w:w="350" w:type="pct"/>
            <w:shd w:val="clear" w:color="auto" w:fill="92D050"/>
            <w:vAlign w:val="center"/>
          </w:tcPr>
          <w:p w14:paraId="388AF3CE" w14:textId="77777777" w:rsidR="001C5CAA" w:rsidRPr="001C5CAA" w:rsidRDefault="001C5CAA" w:rsidP="00A53E91">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3CF" w14:textId="77777777" w:rsidR="001C5CAA" w:rsidRPr="001C5CAA" w:rsidRDefault="001C5CAA" w:rsidP="00A53E91">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val="de-DE" w:eastAsia="de-DE"/>
              </w:rPr>
              <w:t>13468</w:t>
            </w:r>
          </w:p>
        </w:tc>
        <w:tc>
          <w:tcPr>
            <w:tcW w:w="300" w:type="pct"/>
            <w:shd w:val="clear" w:color="auto" w:fill="92D050"/>
            <w:vAlign w:val="center"/>
          </w:tcPr>
          <w:p w14:paraId="388AF3D0" w14:textId="77777777" w:rsidR="001C5CAA" w:rsidRPr="001C5CAA" w:rsidRDefault="001C5CAA" w:rsidP="00A53E91">
            <w:pPr>
              <w:spacing w:line="240" w:lineRule="auto"/>
              <w:rPr>
                <w:rFonts w:eastAsia="Times New Roman" w:cs="Arial"/>
                <w:color w:val="000000"/>
                <w:sz w:val="16"/>
                <w:szCs w:val="20"/>
                <w:highlight w:val="yellow"/>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D1"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Serial number of the received material.</w:t>
            </w:r>
          </w:p>
        </w:tc>
      </w:tr>
    </w:tbl>
    <w:p w14:paraId="388AF3D3" w14:textId="77777777" w:rsidR="0005210E" w:rsidRDefault="0005210E" w:rsidP="00A07FC2">
      <w:pPr>
        <w:rPr>
          <w:sz w:val="30"/>
          <w:szCs w:val="30"/>
        </w:rPr>
      </w:pPr>
    </w:p>
    <w:p w14:paraId="388AF3D4" w14:textId="77777777" w:rsidR="00AF6A80" w:rsidRPr="00D57425" w:rsidRDefault="00AF6A80" w:rsidP="00AF6A80">
      <w:pPr>
        <w:pStyle w:val="berschrift5"/>
      </w:pPr>
      <w:bookmarkStart w:id="62" w:name="_Toc347483420"/>
      <w:proofErr w:type="spellStart"/>
      <w:proofErr w:type="gramStart"/>
      <w:r w:rsidRPr="00AF6A80">
        <w:t>asram:</w:t>
      </w:r>
      <w:proofErr w:type="gramEnd"/>
      <w:r w:rsidRPr="00AF6A80">
        <w:t>PackagingCISupplyChainEvent</w:t>
      </w:r>
      <w:bookmarkEnd w:id="62"/>
      <w:proofErr w:type="spellEnd"/>
    </w:p>
    <w:p w14:paraId="388AF3D5" w14:textId="77777777" w:rsidR="00444E13" w:rsidRDefault="00444E13" w:rsidP="002C1092"/>
    <w:p w14:paraId="388AF3D6" w14:textId="77777777" w:rsidR="002C1092" w:rsidRDefault="002C1092" w:rsidP="002C1092">
      <w:r>
        <w:rPr>
          <w:noProof/>
          <w:lang w:eastAsia="zh-TW"/>
        </w:rPr>
        <mc:AlternateContent>
          <mc:Choice Requires="wpg">
            <w:drawing>
              <wp:inline distT="0" distB="0" distL="0" distR="0" wp14:anchorId="388AF550" wp14:editId="388AF551">
                <wp:extent cx="6559713" cy="686775"/>
                <wp:effectExtent l="0" t="0" r="12700" b="0"/>
                <wp:docPr id="5870" name="Gruppieren 5870"/>
                <wp:cNvGraphicFramePr/>
                <a:graphic xmlns:a="http://schemas.openxmlformats.org/drawingml/2006/main">
                  <a:graphicData uri="http://schemas.microsoft.com/office/word/2010/wordprocessingGroup">
                    <wpg:wgp>
                      <wpg:cNvGrpSpPr/>
                      <wpg:grpSpPr>
                        <a:xfrm>
                          <a:off x="0" y="0"/>
                          <a:ext cx="6559713" cy="686775"/>
                          <a:chOff x="0" y="0"/>
                          <a:chExt cx="6559713" cy="686775"/>
                        </a:xfrm>
                      </wpg:grpSpPr>
                      <wps:wsp>
                        <wps:cNvPr id="5789" name="Rectangle 7259"/>
                        <wps:cNvSpPr>
                          <a:spLocks noChangeArrowheads="1"/>
                        </wps:cNvSpPr>
                        <wps:spPr bwMode="auto">
                          <a:xfrm>
                            <a:off x="5475768"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17" w14:textId="77777777" w:rsidR="001F32CB" w:rsidRPr="0092092D" w:rsidRDefault="001F32CB" w:rsidP="002C1092">
                              <w:pPr>
                                <w:spacing w:line="240" w:lineRule="auto"/>
                              </w:pPr>
                              <w:proofErr w:type="gramStart"/>
                              <w:r>
                                <w:rPr>
                                  <w:rFonts w:cs="Arial"/>
                                  <w:bCs/>
                                  <w:szCs w:val="20"/>
                                </w:rPr>
                                <w:t>attributes</w:t>
                              </w:r>
                              <w:proofErr w:type="gramEnd"/>
                            </w:p>
                            <w:p w14:paraId="388AF618" w14:textId="77777777" w:rsidR="001F32CB" w:rsidRDefault="001F32CB" w:rsidP="002C1092">
                              <w:pPr>
                                <w:spacing w:line="240" w:lineRule="auto"/>
                                <w:rPr>
                                  <w:noProof/>
                                  <w:lang w:val="de-DE" w:eastAsia="de-DE"/>
                                </w:rPr>
                              </w:pPr>
                            </w:p>
                            <w:p w14:paraId="388AF619" w14:textId="77777777" w:rsidR="001F32CB" w:rsidRPr="00C9342C" w:rsidRDefault="001F32CB" w:rsidP="002C1092">
                              <w:pPr>
                                <w:spacing w:line="240" w:lineRule="auto"/>
                              </w:pPr>
                            </w:p>
                          </w:txbxContent>
                        </wps:txbx>
                        <wps:bodyPr rot="0" vert="horz" wrap="square" lIns="91440" tIns="45720" rIns="91440" bIns="45720" anchor="t" anchorCtr="0" upright="1">
                          <a:noAutofit/>
                        </wps:bodyPr>
                      </wps:wsp>
                      <wps:wsp>
                        <wps:cNvPr id="5790" name="Rectangle 7260"/>
                        <wps:cNvSpPr>
                          <a:spLocks noChangeArrowheads="1"/>
                        </wps:cNvSpPr>
                        <wps:spPr bwMode="auto">
                          <a:xfrm>
                            <a:off x="5475768" y="244549"/>
                            <a:ext cx="1083945" cy="297815"/>
                          </a:xfrm>
                          <a:prstGeom prst="rect">
                            <a:avLst/>
                          </a:prstGeom>
                          <a:solidFill>
                            <a:srgbClr val="FFFFFF"/>
                          </a:solidFill>
                          <a:ln w="9525">
                            <a:solidFill>
                              <a:srgbClr val="000000"/>
                            </a:solidFill>
                            <a:miter lim="800000"/>
                            <a:headEnd/>
                            <a:tailEnd/>
                          </a:ln>
                        </wps:spPr>
                        <wps:txbx>
                          <w:txbxContent>
                            <w:p w14:paraId="388AF61A" w14:textId="77777777" w:rsidR="001F32CB" w:rsidRDefault="001F32CB" w:rsidP="002C1092">
                              <w:proofErr w:type="spellStart"/>
                              <w:proofErr w:type="gramStart"/>
                              <w:r>
                                <w:t>unitCode</w:t>
                              </w:r>
                              <w:proofErr w:type="spellEnd"/>
                              <w:proofErr w:type="gramEnd"/>
                            </w:p>
                          </w:txbxContent>
                        </wps:txbx>
                        <wps:bodyPr rot="0" vert="horz" wrap="square" lIns="91440" tIns="45720" rIns="91440" bIns="45720" anchor="t" anchorCtr="0" upright="1">
                          <a:noAutofit/>
                        </wps:bodyPr>
                      </wps:wsp>
                      <wps:wsp>
                        <wps:cNvPr id="5791" name="AutoShape 7261"/>
                        <wps:cNvCnPr>
                          <a:cxnSpLocks noChangeShapeType="1"/>
                        </wps:cNvCnPr>
                        <wps:spPr bwMode="auto">
                          <a:xfrm>
                            <a:off x="5146158" y="372139"/>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793" name="Rectangle 7095"/>
                        <wps:cNvSpPr>
                          <a:spLocks noChangeArrowheads="1"/>
                        </wps:cNvSpPr>
                        <wps:spPr bwMode="auto">
                          <a:xfrm>
                            <a:off x="425303" y="212651"/>
                            <a:ext cx="2581910" cy="344805"/>
                          </a:xfrm>
                          <a:prstGeom prst="rect">
                            <a:avLst/>
                          </a:prstGeom>
                          <a:solidFill>
                            <a:srgbClr val="8DB3E2"/>
                          </a:solidFill>
                          <a:ln w="25400">
                            <a:solidFill>
                              <a:srgbClr val="000000"/>
                            </a:solidFill>
                            <a:miter lim="800000"/>
                            <a:headEnd/>
                            <a:tailEnd/>
                          </a:ln>
                        </wps:spPr>
                        <wps:txbx>
                          <w:txbxContent>
                            <w:p w14:paraId="388AF61B" w14:textId="77777777" w:rsidR="001F32CB" w:rsidRPr="00AF6A80" w:rsidRDefault="001F32CB" w:rsidP="002C1092">
                              <w:pPr>
                                <w:rPr>
                                  <w:szCs w:val="24"/>
                                </w:rPr>
                              </w:pPr>
                              <w:proofErr w:type="spellStart"/>
                              <w:proofErr w:type="gramStart"/>
                              <w:r w:rsidRPr="00AF6A80">
                                <w:rPr>
                                  <w:rFonts w:cs="Arial"/>
                                  <w:b/>
                                  <w:bCs/>
                                  <w:szCs w:val="20"/>
                                </w:rPr>
                                <w:t>asram:</w:t>
                              </w:r>
                              <w:proofErr w:type="gramEnd"/>
                              <w:r w:rsidRPr="00AF6A80">
                                <w:rPr>
                                  <w:rFonts w:cs="Arial"/>
                                  <w:b/>
                                  <w:bCs/>
                                  <w:szCs w:val="20"/>
                                </w:rPr>
                                <w:t>PackagingCISupplyChainEvent</w:t>
                              </w:r>
                              <w:proofErr w:type="spellEnd"/>
                            </w:p>
                          </w:txbxContent>
                        </wps:txbx>
                        <wps:bodyPr rot="0" vert="horz" wrap="square" lIns="91440" tIns="45720" rIns="91440" bIns="45720" anchor="t" anchorCtr="0" upright="1">
                          <a:noAutofit/>
                        </wps:bodyPr>
                      </wps:wsp>
                      <wps:wsp>
                        <wps:cNvPr id="5794" name="AutoShape 7100"/>
                        <wps:cNvCnPr>
                          <a:cxnSpLocks noChangeShapeType="1"/>
                        </wps:cNvCnPr>
                        <wps:spPr bwMode="auto">
                          <a:xfrm>
                            <a:off x="3211033" y="404037"/>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5" name="Rectangle 7101"/>
                        <wps:cNvSpPr>
                          <a:spLocks noChangeArrowheads="1"/>
                        </wps:cNvSpPr>
                        <wps:spPr bwMode="auto">
                          <a:xfrm>
                            <a:off x="3785191" y="212651"/>
                            <a:ext cx="13589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1C" w14:textId="77777777" w:rsidR="001F32CB" w:rsidRPr="00AF6A80" w:rsidRDefault="001F32CB" w:rsidP="002C1092">
                              <w:proofErr w:type="spellStart"/>
                              <w:proofErr w:type="gramStart"/>
                              <w:r w:rsidRPr="00AF6A80">
                                <w:rPr>
                                  <w:rFonts w:cs="Arial"/>
                                  <w:bCs/>
                                  <w:szCs w:val="20"/>
                                </w:rPr>
                                <w:t>asram:</w:t>
                              </w:r>
                              <w:proofErr w:type="gramEnd"/>
                              <w:r w:rsidRPr="00AF6A80">
                                <w:rPr>
                                  <w:rFonts w:cs="Arial"/>
                                  <w:bCs/>
                                  <w:szCs w:val="20"/>
                                </w:rPr>
                                <w:t>UnitQuantity</w:t>
                              </w:r>
                              <w:proofErr w:type="spellEnd"/>
                            </w:p>
                          </w:txbxContent>
                        </wps:txbx>
                        <wps:bodyPr rot="0" vert="horz" wrap="square" lIns="91440" tIns="45720" rIns="91440" bIns="45720" anchor="t" anchorCtr="0" upright="1">
                          <a:noAutofit/>
                        </wps:bodyPr>
                      </wps:wsp>
                      <wps:wsp>
                        <wps:cNvPr id="5796" name="Rectangle 7102"/>
                        <wps:cNvSpPr>
                          <a:spLocks noChangeArrowheads="1"/>
                        </wps:cNvSpPr>
                        <wps:spPr bwMode="auto">
                          <a:xfrm>
                            <a:off x="3019647" y="318977"/>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97" name="AutoShape 7103"/>
                        <wps:cNvCnPr>
                          <a:cxnSpLocks noChangeShapeType="1"/>
                        </wps:cNvCnPr>
                        <wps:spPr bwMode="auto">
                          <a:xfrm>
                            <a:off x="3009014" y="404037"/>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9" name="Rechteck 5859"/>
                        <wps:cNvSpPr>
                          <a:spLocks noChangeArrowheads="1"/>
                        </wps:cNvSpPr>
                        <wps:spPr bwMode="auto">
                          <a:xfrm>
                            <a:off x="0" y="255181"/>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D" w14:textId="77777777" w:rsidR="001F32CB" w:rsidRDefault="001F32CB" w:rsidP="002C109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60" name="Rechteck 5860"/>
                        <wps:cNvSpPr>
                          <a:spLocks noChangeArrowheads="1"/>
                        </wps:cNvSpPr>
                        <wps:spPr bwMode="auto">
                          <a:xfrm>
                            <a:off x="3359889" y="39340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1E" w14:textId="77777777" w:rsidR="001F32CB" w:rsidRDefault="001F32CB" w:rsidP="002C109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870" o:spid="_x0000_s1396" style="width:516.5pt;height:54.1pt;mso-position-horizontal-relative:char;mso-position-vertical-relative:line" coordsize="65597,6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">
                <v:rect id="Rectangle 7259" o:spid="_x0000_s1397" style="position:absolute;left:54757;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EH8cA&#10;AADdAAAADwAAAGRycy9kb3ducmV2LnhtbESPT2sCMRTE74V+h/AKXqRmVWrt1ijiHxC82LWUHl83&#10;r7urm5clibp+e1MQehxm5jfMZNaaWpzJ+cqygn4vAUGcW11xoeBzv34eg/ABWWNtmRRcycNs+vgw&#10;wVTbC3/QOQuFiBD2KSooQ2hSKX1ekkHfsw1x9H6tMxiidIXUDi8Rbmo5SJKRNFhxXCixoUVJ+TE7&#10;GQX7/u4rO/CP2/rv1bIbtma4YqNU56mdv4MI1Ib/8L290QpeXsdv8PcmP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xBB/HAAAA3QAAAA8AAAAAAAAAAAAAAAAAmAIAAGRy&#10;cy9kb3ducmV2LnhtbFBLBQYAAAAABAAEAPUAAACMAwAAAAA=&#10;" filled="f" fillcolor="#8db3e2" strokeweight="1pt">
                  <v:textbox>
                    <w:txbxContent>
                      <w:p w14:paraId="388AF617" w14:textId="77777777" w:rsidR="001F32CB" w:rsidRPr="0092092D" w:rsidRDefault="001F32CB" w:rsidP="002C1092">
                        <w:pPr>
                          <w:spacing w:line="240" w:lineRule="auto"/>
                        </w:pPr>
                        <w:proofErr w:type="gramStart"/>
                        <w:r>
                          <w:rPr>
                            <w:rFonts w:cs="Arial"/>
                            <w:bCs/>
                            <w:szCs w:val="20"/>
                          </w:rPr>
                          <w:t>attributes</w:t>
                        </w:r>
                        <w:proofErr w:type="gramEnd"/>
                      </w:p>
                      <w:p w14:paraId="388AF618" w14:textId="77777777" w:rsidR="001F32CB" w:rsidRDefault="001F32CB" w:rsidP="002C1092">
                        <w:pPr>
                          <w:spacing w:line="240" w:lineRule="auto"/>
                          <w:rPr>
                            <w:noProof/>
                            <w:lang w:val="de-DE" w:eastAsia="de-DE"/>
                          </w:rPr>
                        </w:pPr>
                      </w:p>
                      <w:p w14:paraId="388AF619" w14:textId="77777777" w:rsidR="001F32CB" w:rsidRPr="00C9342C" w:rsidRDefault="001F32CB" w:rsidP="002C1092">
                        <w:pPr>
                          <w:spacing w:line="240" w:lineRule="auto"/>
                        </w:pPr>
                      </w:p>
                    </w:txbxContent>
                  </v:textbox>
                </v:rect>
                <v:rect id="Rectangle 7260" o:spid="_x0000_s1398" style="position:absolute;left:54757;top:2445;width:10840;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YydcMA&#10;AADdAAAADwAAAGRycy9kb3ducmV2LnhtbERPPW/CMBDdK/EfrEPqVhyC2kLARAiUqh0hLGxHfCSB&#10;+BzFJqT99fVQqePT+16lg2lET52rLSuYTiIQxIXVNZcKjnn2MgfhPLLGxjIp+CYH6Xr0tMJE2wfv&#10;qT/4UoQQdgkqqLxvEyldUZFBN7EtceAutjPoA+xKqTt8hHDTyDiK3qTBmkNDhS1tKypuh7tRcK7j&#10;I/7s84/ILLKZ/xry6/20U+p5PGyWIDwN/l/85/7UCl7fF2F/eB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YydcMAAADdAAAADwAAAAAAAAAAAAAAAACYAgAAZHJzL2Rv&#10;d25yZXYueG1sUEsFBgAAAAAEAAQA9QAAAIgDAAAAAA==&#10;">
                  <v:textbox>
                    <w:txbxContent>
                      <w:p w14:paraId="388AF61A" w14:textId="77777777" w:rsidR="001F32CB" w:rsidRDefault="001F32CB" w:rsidP="002C1092">
                        <w:proofErr w:type="spellStart"/>
                        <w:proofErr w:type="gramStart"/>
                        <w:r>
                          <w:t>unitCode</w:t>
                        </w:r>
                        <w:proofErr w:type="spellEnd"/>
                        <w:proofErr w:type="gramEnd"/>
                      </w:p>
                    </w:txbxContent>
                  </v:textbox>
                </v:rect>
                <v:shape id="AutoShape 7261" o:spid="_x0000_s1399" type="#_x0000_t32" style="position:absolute;left:51461;top:3721;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1ga8UAAADdAAAADwAAAGRycy9kb3ducmV2LnhtbESPT4vCMBTE78J+h/AWvIimXVBrNcru&#10;giDe/IN4fDTPtti8lCat9dsbYWGPw8z8hlltelOJjhpXWlYQTyIQxJnVJecKzqftOAHhPLLGyjIp&#10;eJKDzfpjsMJU2wcfqDv6XAQIuxQVFN7XqZQuK8igm9iaOHg32xj0QTa51A0+AtxU8iuKZtJgyWGh&#10;wJp+C8rux9YoaKv96NRefNzlP938liySa391Sg0/++8lCE+9/w//tXdawXS+iOH9JjwBuX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1ga8UAAADdAAAADwAAAAAAAAAA&#10;AAAAAAChAgAAZHJzL2Rvd25yZXYueG1sUEsFBgAAAAAEAAQA+QAAAJMDAAAAAA==&#10;" strokeweight="1pt"/>
                <v:rect id="Rectangle 7095" o:spid="_x0000_s1400" style="position:absolute;left:4253;top:2126;width:258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RB8MYA&#10;AADdAAAADwAAAGRycy9kb3ducmV2LnhtbESPQWvCQBSE70L/w/KE3nRjxFpT11AUIfRQ0BZ6fc2+&#10;ZkOzb0N21TS/3i0IHoeZ+YZZ571txJk6XztWMJsmIIhLp2uuFHx+7CfPIHxA1tg4JgV/5CHfPIzW&#10;mGl34QOdj6ESEcI+QwUmhDaT0peGLPqpa4mj9+M6iyHKrpK6w0uE20amSfIkLdYcFwy2tDVU/h5P&#10;VsHu9GX2gzP+7Z3qQX+j267SQqnHcf/6AiJQH+7hW7vQChbL1Rz+38Qn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RB8MYAAADdAAAADwAAAAAAAAAAAAAAAACYAgAAZHJz&#10;L2Rvd25yZXYueG1sUEsFBgAAAAAEAAQA9QAAAIsDAAAAAA==&#10;" fillcolor="#8db3e2" strokeweight="2pt">
                  <v:textbox>
                    <w:txbxContent>
                      <w:p w14:paraId="388AF61B" w14:textId="77777777" w:rsidR="001F32CB" w:rsidRPr="00AF6A80" w:rsidRDefault="001F32CB" w:rsidP="002C1092">
                        <w:pPr>
                          <w:rPr>
                            <w:szCs w:val="24"/>
                          </w:rPr>
                        </w:pPr>
                        <w:proofErr w:type="spellStart"/>
                        <w:proofErr w:type="gramStart"/>
                        <w:r w:rsidRPr="00AF6A80">
                          <w:rPr>
                            <w:rFonts w:cs="Arial"/>
                            <w:b/>
                            <w:bCs/>
                            <w:szCs w:val="20"/>
                          </w:rPr>
                          <w:t>asram:</w:t>
                        </w:r>
                        <w:proofErr w:type="gramEnd"/>
                        <w:r w:rsidRPr="00AF6A80">
                          <w:rPr>
                            <w:rFonts w:cs="Arial"/>
                            <w:b/>
                            <w:bCs/>
                            <w:szCs w:val="20"/>
                          </w:rPr>
                          <w:t>PackagingCISupplyChainEvent</w:t>
                        </w:r>
                        <w:proofErr w:type="spellEnd"/>
                      </w:p>
                    </w:txbxContent>
                  </v:textbox>
                </v:rect>
                <v:shape id="AutoShape 7100" o:spid="_x0000_s1401" type="#_x0000_t32" style="position:absolute;left:32110;top:4040;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6OgMYAAADdAAAADwAAAGRycy9kb3ducmV2LnhtbESPQWvCQBSE74L/YXlCb7ppSY3GrFIK&#10;0lJQ0ZZ4fWRfk9Ds25DdxvTfdwXB4zAz3zDZZjCN6KlztWUFj7MIBHFhdc2lgq/P7XQBwnlkjY1l&#10;UvBHDjbr8SjDVNsLH6k/+VIECLsUFVTet6mUrqjIoJvZljh437Yz6IPsSqk7vAS4aeRTFM2lwZrD&#10;QoUtvVZU/Jx+jYL+kO+Tbdu/HXyZx8ePeHlGs1PqYTK8rEB4Gvw9fGu/awXPyTKG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joDGAAAA3QAAAA8AAAAAAAAA&#10;AAAAAAAAoQIAAGRycy9kb3ducmV2LnhtbFBLBQYAAAAABAAEAPkAAACUAwAAAAA=&#10;" strokeweight="2pt"/>
                <v:rect id="Rectangle 7101" o:spid="_x0000_s1402" style="position:absolute;left:37851;top:2126;width:135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C4RcYA&#10;AADdAAAADwAAAGRycy9kb3ducmV2LnhtbESPQWsCMRCF7wX/QxihF9Hslqrt1ihiKRZP7rb0PGym&#10;u0s3kyVJNf57UxB6fLx535u32kTTixM531lWkM8yEMS11R03Cj4/3qZPIHxA1thbJgUX8rBZj+5W&#10;WGh75pJOVWhEgrAvUEEbwlBI6euWDPqZHYiT922dwZCka6R2eE5w08uHLFtIgx2nhhYH2rVU/1S/&#10;Jr2Rx/Kr2k8u9mBfyy7X7vEYl0rdj+P2BUSgGP6Pb+l3rWC+fJ7D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C4RcYAAADdAAAADwAAAAAAAAAAAAAAAACYAgAAZHJz&#10;L2Rvd25yZXYueG1sUEsFBgAAAAAEAAQA9QAAAIsDAAAAAA==&#10;" filled="f" fillcolor="#8db3e2" strokeweight="2pt">
                  <v:textbox>
                    <w:txbxContent>
                      <w:p w14:paraId="388AF61C" w14:textId="77777777" w:rsidR="001F32CB" w:rsidRPr="00AF6A80" w:rsidRDefault="001F32CB" w:rsidP="002C1092">
                        <w:proofErr w:type="spellStart"/>
                        <w:proofErr w:type="gramStart"/>
                        <w:r w:rsidRPr="00AF6A80">
                          <w:rPr>
                            <w:rFonts w:cs="Arial"/>
                            <w:bCs/>
                            <w:szCs w:val="20"/>
                          </w:rPr>
                          <w:t>asram:</w:t>
                        </w:r>
                        <w:proofErr w:type="gramEnd"/>
                        <w:r w:rsidRPr="00AF6A80">
                          <w:rPr>
                            <w:rFonts w:cs="Arial"/>
                            <w:bCs/>
                            <w:szCs w:val="20"/>
                          </w:rPr>
                          <w:t>UnitQuantity</w:t>
                        </w:r>
                        <w:proofErr w:type="spellEnd"/>
                      </w:p>
                    </w:txbxContent>
                  </v:textbox>
                </v:rect>
                <v:rect id="Rectangle 7102" o:spid="_x0000_s1403" style="position:absolute;left:30196;top:318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SOp8UA&#10;AADdAAAADwAAAGRycy9kb3ducmV2LnhtbESP3WoCMRSE7wXfIRzBO80q+Lc1ihSKBRFaW+8Pm9Pd&#10;xc3JmmQ17dM3QqGXw8x8w6y30TTiRs7XlhVMxhkI4sLqmksFnx8voyUIH5A1NpZJwTd52G76vTXm&#10;2t75nW6nUIoEYZ+jgiqENpfSFxUZ9GPbEifvyzqDIUlXSu3wnuCmkdMsm0uDNaeFClt6rqi4nDqj&#10;oD3Ouv3ienA/52X3VuAh2jCNSg0HcfcEIlAM/+G/9qtWMFus5vB4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I6nxQAAAN0AAAAPAAAAAAAAAAAAAAAAAJgCAABkcnMv&#10;ZG93bnJldi54bWxQSwUGAAAAAAQABAD1AAAAigMAAAAA&#10;" strokeweight="2pt"/>
                <v:shape id="AutoShape 7103" o:spid="_x0000_s1404" type="#_x0000_t32" style="position:absolute;left:30090;top:404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wQ98YAAADdAAAADwAAAGRycy9kb3ducmV2LnhtbESPQWvCQBSE70L/w/IKvemmoqZGVymC&#10;KIIGbdHrI/uahGbfhuw2xn/vCkKPw8x8w8yXnalES40rLSt4H0QgiDOrS84VfH+t+x8gnEfWWFkm&#10;BTdysFy89OaYaHvlI7Unn4sAYZeggsL7OpHSZQUZdANbEwfvxzYGfZBNLnWD1wA3lRxG0UQaLDks&#10;FFjTqqDs9/RnFLTp+RCv63aT+vw8Ou5G0wuavVJvr93nDISnzv+Hn+2tVjCOp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sEPfGAAAA3QAAAA8AAAAAAAAA&#10;AAAAAAAAoQIAAGRycy9kb3ducmV2LnhtbFBLBQYAAAAABAAEAPkAAACUAwAAAAA=&#10;" strokeweight="2pt"/>
                <v:rect id="Rechteck 5859" o:spid="_x0000_s1405" style="position:absolute;top:2551;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xcZ8YA&#10;AADdAAAADwAAAGRycy9kb3ducmV2LnhtbESP3WrCQBSE7wu+w3IEb4puFCwaXUWE0lAKYvy5PmSP&#10;STB7Nma3Sfr23ULBy2FmvmHW295UoqXGlZYVTCcRCOLM6pJzBefT+3gBwnlkjZVlUvBDDrabwcsa&#10;Y207PlKb+lwECLsYFRTe17GULivIoJvYmjh4N9sY9EE2udQNdgFuKjmLojdpsOSwUGBN+4Kye/pt&#10;FHTZob2evj7k4fWaWH4kj316+VRqNOx3KxCeev8M/7cTrWC+mC/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xcZ8YAAADdAAAADwAAAAAAAAAAAAAAAACYAgAAZHJz&#10;L2Rvd25yZXYueG1sUEsFBgAAAAAEAAQA9QAAAIsDAAAAAA==&#10;" filled="f" stroked="f">
                  <v:textbox>
                    <w:txbxContent>
                      <w:p w14:paraId="388AF61D" w14:textId="77777777" w:rsidR="001F32CB" w:rsidRDefault="001F32CB" w:rsidP="002C1092">
                        <w:pPr>
                          <w:rPr>
                            <w:rFonts w:cs="Arial"/>
                            <w:b/>
                            <w:sz w:val="24"/>
                            <w:szCs w:val="24"/>
                            <w:lang w:val="de-DE"/>
                          </w:rPr>
                        </w:pPr>
                        <w:r>
                          <w:rPr>
                            <w:rFonts w:cs="Arial"/>
                            <w:b/>
                            <w:sz w:val="24"/>
                            <w:szCs w:val="24"/>
                            <w:lang w:val="de-DE"/>
                          </w:rPr>
                          <w:t>0..1</w:t>
                        </w:r>
                      </w:p>
                    </w:txbxContent>
                  </v:textbox>
                </v:rect>
                <v:rect id="Rechteck 5860" o:spid="_x0000_s1406" style="position:absolute;left:33598;top:3934;width:501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o/R8IA&#10;AADdAAAADwAAAGRycy9kb3ducmV2LnhtbERPTYvCMBC9C/sfwix4kTVdQZFqFBGWLSKI1fU8NGNb&#10;bCa1ybb135uD4PHxvpfr3lSipcaVlhV8jyMQxJnVJecKzqefrzkI55E1VpZJwYMcrFcfgyXG2nZ8&#10;pDb1uQgh7GJUUHhfx1K6rCCDbmxr4sBdbWPQB9jkUjfYhXBTyUkUzaTBkkNDgTVtC8pu6b9R0GWH&#10;9nLa/8rD6JJYvif3bfq3U2r42W8WIDz1/i1+uROtYDqfhf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j9HwgAAAN0AAAAPAAAAAAAAAAAAAAAAAJgCAABkcnMvZG93&#10;bnJldi54bWxQSwUGAAAAAAQABAD1AAAAhwMAAAAA&#10;" filled="f" stroked="f">
                  <v:textbox>
                    <w:txbxContent>
                      <w:p w14:paraId="388AF61E" w14:textId="77777777" w:rsidR="001F32CB" w:rsidRDefault="001F32CB" w:rsidP="002C1092">
                        <w:pPr>
                          <w:rPr>
                            <w:rFonts w:cs="Arial"/>
                            <w:b/>
                            <w:sz w:val="24"/>
                            <w:szCs w:val="24"/>
                            <w:lang w:val="de-DE"/>
                          </w:rPr>
                        </w:pPr>
                        <w:r>
                          <w:rPr>
                            <w:rFonts w:cs="Arial"/>
                            <w:b/>
                            <w:sz w:val="24"/>
                            <w:szCs w:val="24"/>
                            <w:lang w:val="de-DE"/>
                          </w:rPr>
                          <w:t>0..1</w:t>
                        </w:r>
                      </w:p>
                    </w:txbxContent>
                  </v:textbox>
                </v:rect>
                <w10:anchorlock/>
              </v:group>
            </w:pict>
          </mc:Fallback>
        </mc:AlternateContent>
      </w:r>
    </w:p>
    <w:p w14:paraId="388AF3D7" w14:textId="77777777" w:rsidR="002C1092" w:rsidRDefault="002C1092" w:rsidP="002C1092"/>
    <w:tbl>
      <w:tblPr>
        <w:tblpPr w:leftFromText="141" w:rightFromText="141" w:vertAnchor="text" w:horzAnchor="margin" w:tblpY="17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545979" w14:paraId="388AF3DF" w14:textId="77777777" w:rsidTr="001C5CAA">
        <w:trPr>
          <w:cantSplit/>
          <w:trHeight w:val="329"/>
        </w:trPr>
        <w:tc>
          <w:tcPr>
            <w:tcW w:w="1050" w:type="pct"/>
            <w:shd w:val="clear" w:color="auto" w:fill="FFFFCC"/>
            <w:vAlign w:val="center"/>
          </w:tcPr>
          <w:p w14:paraId="388AF3D8"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3D9"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3DA"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3DB"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3DC"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3DD"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3DE"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545979" w14:paraId="388AF3E7" w14:textId="77777777" w:rsidTr="002C1092">
        <w:trPr>
          <w:cantSplit/>
          <w:trHeight w:val="318"/>
        </w:trPr>
        <w:tc>
          <w:tcPr>
            <w:tcW w:w="1050" w:type="pct"/>
            <w:shd w:val="clear" w:color="auto" w:fill="92D050"/>
            <w:vAlign w:val="center"/>
          </w:tcPr>
          <w:p w14:paraId="388AF3E0"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lang w:val="de-DE"/>
              </w:rPr>
              <w:t>asram:UnitQuantity</w:t>
            </w:r>
            <w:proofErr w:type="spellEnd"/>
          </w:p>
        </w:tc>
        <w:tc>
          <w:tcPr>
            <w:tcW w:w="450" w:type="pct"/>
            <w:shd w:val="clear" w:color="auto" w:fill="92D050"/>
            <w:vAlign w:val="center"/>
          </w:tcPr>
          <w:p w14:paraId="388AF3E1" w14:textId="77777777" w:rsidR="001C5CAA" w:rsidRPr="001C5CAA" w:rsidRDefault="001C5CAA" w:rsidP="00905F75">
            <w:pPr>
              <w:rPr>
                <w:rFonts w:eastAsia="Times New Roman" w:cs="Arial"/>
                <w:color w:val="000000"/>
                <w:sz w:val="16"/>
                <w:szCs w:val="20"/>
                <w:lang w:eastAsia="de-DE"/>
              </w:rPr>
            </w:pPr>
            <w:r w:rsidRPr="001C5CAA">
              <w:rPr>
                <w:rFonts w:cs="Arial"/>
                <w:color w:val="000000"/>
                <w:sz w:val="16"/>
                <w:szCs w:val="20"/>
              </w:rPr>
              <w:t>Decimal</w:t>
            </w:r>
          </w:p>
        </w:tc>
        <w:tc>
          <w:tcPr>
            <w:tcW w:w="400" w:type="pct"/>
            <w:shd w:val="clear" w:color="auto" w:fill="92D050"/>
            <w:vAlign w:val="center"/>
          </w:tcPr>
          <w:p w14:paraId="388AF3E2"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15+5</w:t>
            </w:r>
          </w:p>
        </w:tc>
        <w:tc>
          <w:tcPr>
            <w:tcW w:w="350" w:type="pct"/>
            <w:shd w:val="clear" w:color="auto" w:fill="92D050"/>
            <w:vAlign w:val="center"/>
          </w:tcPr>
          <w:p w14:paraId="388AF3E3"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7</w:t>
            </w:r>
          </w:p>
        </w:tc>
        <w:tc>
          <w:tcPr>
            <w:tcW w:w="950" w:type="pct"/>
            <w:shd w:val="clear" w:color="auto" w:fill="92D050"/>
            <w:vAlign w:val="center"/>
          </w:tcPr>
          <w:p w14:paraId="388AF3E4" w14:textId="77777777" w:rsidR="001C5CAA" w:rsidRPr="001C5CAA" w:rsidRDefault="001C5CAA" w:rsidP="00905F75">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12</w:t>
            </w:r>
          </w:p>
        </w:tc>
        <w:tc>
          <w:tcPr>
            <w:tcW w:w="300" w:type="pct"/>
            <w:shd w:val="clear" w:color="auto" w:fill="92D050"/>
            <w:vAlign w:val="center"/>
          </w:tcPr>
          <w:p w14:paraId="388AF3E5"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3E6"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RECEIVED, RETURNED or CANCELLED quantity. Depends on </w:t>
            </w:r>
            <w:proofErr w:type="spellStart"/>
            <w:r w:rsidRPr="001C5CAA">
              <w:rPr>
                <w:rFonts w:eastAsia="Times New Roman" w:cs="Arial"/>
                <w:color w:val="000000"/>
                <w:sz w:val="16"/>
                <w:szCs w:val="20"/>
                <w:lang w:eastAsia="de-DE"/>
              </w:rPr>
              <w:t>MovementCodeDescription</w:t>
            </w:r>
            <w:proofErr w:type="spellEnd"/>
            <w:r w:rsidRPr="001C5CAA">
              <w:rPr>
                <w:rFonts w:eastAsia="Times New Roman" w:cs="Arial"/>
                <w:color w:val="000000"/>
                <w:sz w:val="16"/>
                <w:szCs w:val="20"/>
                <w:lang w:eastAsia="de-DE"/>
              </w:rPr>
              <w:t>.</w:t>
            </w:r>
          </w:p>
        </w:tc>
      </w:tr>
      <w:tr w:rsidR="001C5CAA" w:rsidRPr="00545979" w14:paraId="388AF3EF" w14:textId="77777777" w:rsidTr="002C1092">
        <w:trPr>
          <w:cantSplit/>
          <w:trHeight w:val="318"/>
        </w:trPr>
        <w:tc>
          <w:tcPr>
            <w:tcW w:w="1050" w:type="pct"/>
            <w:shd w:val="clear" w:color="auto" w:fill="C00000"/>
            <w:vAlign w:val="center"/>
          </w:tcPr>
          <w:p w14:paraId="388AF3E8" w14:textId="77777777" w:rsidR="001C5CAA" w:rsidRPr="002C1092" w:rsidRDefault="001C5CAA" w:rsidP="00905F75">
            <w:pPr>
              <w:spacing w:line="240" w:lineRule="auto"/>
              <w:rPr>
                <w:rFonts w:eastAsia="Times New Roman" w:cs="Arial"/>
                <w:color w:val="FFFFFF" w:themeColor="background1"/>
                <w:sz w:val="16"/>
                <w:szCs w:val="20"/>
                <w:lang w:eastAsia="de-DE"/>
              </w:rPr>
            </w:pPr>
            <w:proofErr w:type="spellStart"/>
            <w:r w:rsidRPr="002C1092">
              <w:rPr>
                <w:rFonts w:eastAsia="Times New Roman" w:cs="Arial"/>
                <w:bCs/>
                <w:color w:val="FFFFFF" w:themeColor="background1"/>
                <w:sz w:val="16"/>
                <w:szCs w:val="20"/>
                <w:lang w:eastAsia="de-DE"/>
              </w:rPr>
              <w:t>unitCode</w:t>
            </w:r>
            <w:proofErr w:type="spellEnd"/>
          </w:p>
        </w:tc>
        <w:tc>
          <w:tcPr>
            <w:tcW w:w="450" w:type="pct"/>
            <w:shd w:val="clear" w:color="auto" w:fill="C00000"/>
            <w:vAlign w:val="center"/>
          </w:tcPr>
          <w:p w14:paraId="388AF3E9" w14:textId="77777777" w:rsidR="001C5CAA" w:rsidRPr="002C1092" w:rsidRDefault="001C5CAA" w:rsidP="00905F75">
            <w:pPr>
              <w:spacing w:line="240" w:lineRule="auto"/>
              <w:rPr>
                <w:rFonts w:eastAsia="Times New Roman" w:cs="Arial"/>
                <w:color w:val="FFFFFF" w:themeColor="background1"/>
                <w:sz w:val="16"/>
                <w:szCs w:val="20"/>
                <w:lang w:eastAsia="de-DE"/>
              </w:rPr>
            </w:pPr>
            <w:r w:rsidRPr="002C1092">
              <w:rPr>
                <w:rFonts w:eastAsia="Times New Roman" w:cs="Arial"/>
                <w:color w:val="FFFFFF" w:themeColor="background1"/>
                <w:sz w:val="16"/>
                <w:szCs w:val="20"/>
                <w:lang w:eastAsia="de-DE"/>
              </w:rPr>
              <w:t>String</w:t>
            </w:r>
          </w:p>
        </w:tc>
        <w:tc>
          <w:tcPr>
            <w:tcW w:w="400" w:type="pct"/>
            <w:shd w:val="clear" w:color="auto" w:fill="C00000"/>
            <w:vAlign w:val="center"/>
          </w:tcPr>
          <w:p w14:paraId="388AF3EA" w14:textId="77777777" w:rsidR="001C5CAA" w:rsidRPr="002C1092" w:rsidRDefault="001C5CAA" w:rsidP="00905F75">
            <w:pPr>
              <w:spacing w:line="240" w:lineRule="auto"/>
              <w:rPr>
                <w:rFonts w:eastAsia="Times New Roman" w:cs="Arial"/>
                <w:color w:val="FFFFFF" w:themeColor="background1"/>
                <w:sz w:val="16"/>
                <w:szCs w:val="20"/>
                <w:lang w:eastAsia="de-DE"/>
              </w:rPr>
            </w:pPr>
            <w:r w:rsidRPr="002C1092">
              <w:rPr>
                <w:rFonts w:eastAsia="Times New Roman" w:cs="Arial"/>
                <w:color w:val="FFFFFF" w:themeColor="background1"/>
                <w:sz w:val="16"/>
                <w:szCs w:val="20"/>
                <w:lang w:eastAsia="de-DE"/>
              </w:rPr>
              <w:t>3</w:t>
            </w:r>
          </w:p>
        </w:tc>
        <w:tc>
          <w:tcPr>
            <w:tcW w:w="350" w:type="pct"/>
            <w:shd w:val="clear" w:color="auto" w:fill="C00000"/>
            <w:vAlign w:val="center"/>
          </w:tcPr>
          <w:p w14:paraId="388AF3EB" w14:textId="77777777" w:rsidR="001C5CAA" w:rsidRPr="002C1092" w:rsidRDefault="001C5CAA" w:rsidP="00905F75">
            <w:pPr>
              <w:spacing w:line="240" w:lineRule="auto"/>
              <w:rPr>
                <w:rFonts w:eastAsia="Times New Roman" w:cs="Arial"/>
                <w:color w:val="FFFFFF" w:themeColor="background1"/>
                <w:sz w:val="16"/>
                <w:szCs w:val="20"/>
                <w:lang w:eastAsia="de-DE"/>
              </w:rPr>
            </w:pPr>
            <w:r w:rsidRPr="002C1092">
              <w:rPr>
                <w:rFonts w:eastAsia="Times New Roman" w:cs="Arial"/>
                <w:color w:val="FFFFFF" w:themeColor="background1"/>
                <w:sz w:val="16"/>
                <w:szCs w:val="20"/>
                <w:lang w:eastAsia="de-DE"/>
              </w:rPr>
              <w:t>7</w:t>
            </w:r>
          </w:p>
        </w:tc>
        <w:tc>
          <w:tcPr>
            <w:tcW w:w="950" w:type="pct"/>
            <w:shd w:val="clear" w:color="auto" w:fill="C00000"/>
            <w:vAlign w:val="center"/>
          </w:tcPr>
          <w:p w14:paraId="388AF3EC" w14:textId="77777777" w:rsidR="001C5CAA" w:rsidRPr="002C1092" w:rsidRDefault="001C5CAA" w:rsidP="00905F75">
            <w:pPr>
              <w:spacing w:line="240" w:lineRule="auto"/>
              <w:rPr>
                <w:rFonts w:eastAsia="Times New Roman" w:cs="Arial"/>
                <w:color w:val="FFFFFF" w:themeColor="background1"/>
                <w:sz w:val="16"/>
                <w:szCs w:val="20"/>
                <w:lang w:eastAsia="de-DE"/>
              </w:rPr>
            </w:pPr>
            <w:r w:rsidRPr="002C1092">
              <w:rPr>
                <w:rFonts w:eastAsia="Times New Roman" w:cs="Arial"/>
                <w:color w:val="FFFFFF" w:themeColor="background1"/>
                <w:sz w:val="16"/>
                <w:szCs w:val="20"/>
                <w:lang w:eastAsia="de-DE"/>
              </w:rPr>
              <w:t>PCE</w:t>
            </w:r>
          </w:p>
        </w:tc>
        <w:tc>
          <w:tcPr>
            <w:tcW w:w="300" w:type="pct"/>
            <w:shd w:val="clear" w:color="auto" w:fill="C00000"/>
            <w:vAlign w:val="center"/>
          </w:tcPr>
          <w:p w14:paraId="388AF3ED" w14:textId="77777777" w:rsidR="001C5CAA" w:rsidRPr="002C1092" w:rsidRDefault="001C5CAA" w:rsidP="00905F75">
            <w:pPr>
              <w:spacing w:line="240" w:lineRule="auto"/>
              <w:rPr>
                <w:rFonts w:eastAsia="Times New Roman" w:cs="Arial"/>
                <w:color w:val="FFFFFF" w:themeColor="background1"/>
                <w:sz w:val="16"/>
                <w:szCs w:val="20"/>
                <w:lang w:eastAsia="de-DE"/>
              </w:rPr>
            </w:pPr>
            <w:r w:rsidRPr="002C1092">
              <w:rPr>
                <w:rFonts w:eastAsia="Times New Roman" w:cs="Arial"/>
                <w:color w:val="FFFFFF" w:themeColor="background1"/>
                <w:sz w:val="16"/>
                <w:szCs w:val="20"/>
                <w:lang w:eastAsia="de-DE"/>
              </w:rPr>
              <w:t>M</w:t>
            </w:r>
          </w:p>
        </w:tc>
        <w:tc>
          <w:tcPr>
            <w:tcW w:w="1500" w:type="pct"/>
            <w:shd w:val="clear" w:color="auto" w:fill="C00000"/>
            <w:vAlign w:val="center"/>
          </w:tcPr>
          <w:p w14:paraId="388AF3EE" w14:textId="77777777" w:rsidR="001C5CAA" w:rsidRPr="002C1092" w:rsidRDefault="001C5CAA" w:rsidP="00905F75">
            <w:pPr>
              <w:spacing w:line="240" w:lineRule="auto"/>
              <w:rPr>
                <w:rFonts w:eastAsia="Times New Roman" w:cs="Arial"/>
                <w:color w:val="FFFFFF" w:themeColor="background1"/>
                <w:sz w:val="16"/>
                <w:szCs w:val="20"/>
                <w:lang w:eastAsia="de-DE"/>
              </w:rPr>
            </w:pPr>
            <w:proofErr w:type="spellStart"/>
            <w:r w:rsidRPr="002C1092">
              <w:rPr>
                <w:rFonts w:eastAsia="Times New Roman" w:cs="Arial"/>
                <w:color w:val="FFFFFF" w:themeColor="background1"/>
                <w:sz w:val="16"/>
                <w:szCs w:val="20"/>
                <w:lang w:eastAsia="de-DE"/>
              </w:rPr>
              <w:t>UnitOfMeasure</w:t>
            </w:r>
            <w:proofErr w:type="spellEnd"/>
            <w:r w:rsidRPr="002C1092">
              <w:rPr>
                <w:rFonts w:eastAsia="Times New Roman" w:cs="Arial"/>
                <w:color w:val="FFFFFF" w:themeColor="background1"/>
                <w:sz w:val="16"/>
                <w:szCs w:val="20"/>
                <w:lang w:eastAsia="de-DE"/>
              </w:rPr>
              <w:t>(UOM)</w:t>
            </w:r>
          </w:p>
        </w:tc>
      </w:tr>
    </w:tbl>
    <w:p w14:paraId="388AF3F0" w14:textId="77777777" w:rsidR="002C1092" w:rsidRDefault="002C1092" w:rsidP="002C1092"/>
    <w:p w14:paraId="388AF3F1" w14:textId="77777777" w:rsidR="002C1092" w:rsidRDefault="002C1092">
      <w:pPr>
        <w:spacing w:line="240" w:lineRule="auto"/>
      </w:pPr>
      <w:r>
        <w:br w:type="page"/>
      </w:r>
    </w:p>
    <w:p w14:paraId="388AF3F2" w14:textId="77777777" w:rsidR="000F3D98" w:rsidRDefault="00B52C81" w:rsidP="00CB7683">
      <w:pPr>
        <w:pStyle w:val="berschrift3"/>
      </w:pPr>
      <w:bookmarkStart w:id="63" w:name="_asram:CISIFLSupplyChainTradeAgreeme"/>
      <w:bookmarkStart w:id="64" w:name="_asram:SpecifiedCIRALSupplyChainTrad"/>
      <w:bookmarkStart w:id="65" w:name="_Toc347483421"/>
      <w:bookmarkEnd w:id="63"/>
      <w:bookmarkEnd w:id="64"/>
      <w:proofErr w:type="spellStart"/>
      <w:proofErr w:type="gramStart"/>
      <w:r w:rsidRPr="002C1092">
        <w:t>asram:</w:t>
      </w:r>
      <w:proofErr w:type="gramEnd"/>
      <w:r w:rsidRPr="002C1092">
        <w:t>SpecifiedCIRALSupplyChainTradeAgreement</w:t>
      </w:r>
      <w:bookmarkEnd w:id="65"/>
      <w:proofErr w:type="spellEnd"/>
    </w:p>
    <w:p w14:paraId="388AF3F3" w14:textId="77777777" w:rsidR="00145676" w:rsidRPr="00145676" w:rsidRDefault="00145676" w:rsidP="00145676"/>
    <w:p w14:paraId="388AF3F4" w14:textId="77777777" w:rsidR="00145676" w:rsidRDefault="00145676" w:rsidP="00145676">
      <w:pPr>
        <w:rPr>
          <w:sz w:val="30"/>
          <w:szCs w:val="30"/>
        </w:rPr>
      </w:pPr>
      <w:r>
        <w:rPr>
          <w:noProof/>
          <w:lang w:eastAsia="zh-TW"/>
        </w:rPr>
        <mc:AlternateContent>
          <mc:Choice Requires="wpg">
            <w:drawing>
              <wp:inline distT="0" distB="0" distL="0" distR="0" wp14:anchorId="388AF552" wp14:editId="388AF553">
                <wp:extent cx="7431272" cy="2760124"/>
                <wp:effectExtent l="0" t="0" r="17780" b="2540"/>
                <wp:docPr id="5900" name="Gruppieren 5900"/>
                <wp:cNvGraphicFramePr/>
                <a:graphic xmlns:a="http://schemas.openxmlformats.org/drawingml/2006/main">
                  <a:graphicData uri="http://schemas.microsoft.com/office/word/2010/wordprocessingGroup">
                    <wpg:wgp>
                      <wpg:cNvGrpSpPr/>
                      <wpg:grpSpPr>
                        <a:xfrm>
                          <a:off x="0" y="0"/>
                          <a:ext cx="7431272" cy="2760124"/>
                          <a:chOff x="0" y="0"/>
                          <a:chExt cx="7431272" cy="2760124"/>
                        </a:xfrm>
                      </wpg:grpSpPr>
                      <wps:wsp>
                        <wps:cNvPr id="5748" name="Rectangle 6125"/>
                        <wps:cNvSpPr>
                          <a:spLocks noChangeArrowheads="1"/>
                        </wps:cNvSpPr>
                        <wps:spPr bwMode="auto">
                          <a:xfrm>
                            <a:off x="276446" y="1127051"/>
                            <a:ext cx="3130550" cy="345440"/>
                          </a:xfrm>
                          <a:prstGeom prst="rect">
                            <a:avLst/>
                          </a:prstGeom>
                          <a:solidFill>
                            <a:srgbClr val="8DB3E2"/>
                          </a:solidFill>
                          <a:ln w="25400">
                            <a:solidFill>
                              <a:srgbClr val="000000"/>
                            </a:solidFill>
                            <a:miter lim="800000"/>
                            <a:headEnd/>
                            <a:tailEnd/>
                          </a:ln>
                        </wps:spPr>
                        <wps:txbx>
                          <w:txbxContent>
                            <w:p w14:paraId="388AF61F" w14:textId="77777777" w:rsidR="001F32CB" w:rsidRPr="00A15655" w:rsidRDefault="001F32CB" w:rsidP="00A15655">
                              <w:pPr>
                                <w:spacing w:line="360" w:lineRule="auto"/>
                                <w:rPr>
                                  <w:b/>
                                  <w:sz w:val="18"/>
                                  <w:szCs w:val="18"/>
                                </w:rPr>
                              </w:pPr>
                              <w:proofErr w:type="spellStart"/>
                              <w:proofErr w:type="gramStart"/>
                              <w:r w:rsidRPr="00A15655">
                                <w:rPr>
                                  <w:rFonts w:cs="Arial"/>
                                  <w:b/>
                                  <w:bCs/>
                                  <w:sz w:val="18"/>
                                  <w:szCs w:val="18"/>
                                </w:rPr>
                                <w:t>asram:</w:t>
                              </w:r>
                              <w:proofErr w:type="gramEnd"/>
                              <w:r w:rsidRPr="00A15655">
                                <w:rPr>
                                  <w:rFonts w:cs="Arial"/>
                                  <w:b/>
                                  <w:bCs/>
                                  <w:sz w:val="18"/>
                                  <w:szCs w:val="18"/>
                                </w:rPr>
                                <w:t>SpecifiedCIRALSupplyChainTradeAgreement</w:t>
                              </w:r>
                              <w:proofErr w:type="spellEnd"/>
                              <w:r w:rsidRPr="00A15655">
                                <w:rPr>
                                  <w:rFonts w:cs="Arial"/>
                                  <w:bCs/>
                                  <w:sz w:val="18"/>
                                  <w:szCs w:val="18"/>
                                </w:rPr>
                                <w:t xml:space="preserve"> </w:t>
                              </w:r>
                            </w:p>
                          </w:txbxContent>
                        </wps:txbx>
                        <wps:bodyPr rot="0" vert="horz" wrap="square" lIns="91440" tIns="45720" rIns="91440" bIns="45720" anchor="t" anchorCtr="0" upright="1">
                          <a:noAutofit/>
                        </wps:bodyPr>
                      </wps:wsp>
                      <wpg:grpSp>
                        <wpg:cNvPr id="5750" name="Group 6153"/>
                        <wpg:cNvGrpSpPr>
                          <a:grpSpLocks/>
                        </wpg:cNvGrpSpPr>
                        <wpg:grpSpPr bwMode="auto">
                          <a:xfrm>
                            <a:off x="6103088" y="95693"/>
                            <a:ext cx="190500" cy="166370"/>
                            <a:chOff x="6283" y="5431"/>
                            <a:chExt cx="300" cy="262"/>
                          </a:xfrm>
                        </wpg:grpSpPr>
                        <wps:wsp>
                          <wps:cNvPr id="5751" name="Rectangle 615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52" name="AutoShape 615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53" name="AutoShape 615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54" name="Group 6157"/>
                        <wpg:cNvGrpSpPr>
                          <a:grpSpLocks/>
                        </wpg:cNvGrpSpPr>
                        <wpg:grpSpPr bwMode="auto">
                          <a:xfrm>
                            <a:off x="7091916" y="648586"/>
                            <a:ext cx="190500" cy="166370"/>
                            <a:chOff x="6283" y="5431"/>
                            <a:chExt cx="300" cy="262"/>
                          </a:xfrm>
                        </wpg:grpSpPr>
                        <wps:wsp>
                          <wps:cNvPr id="5755" name="Rectangle 615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56" name="AutoShape 615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57" name="AutoShape 616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58" name="Group 6161"/>
                        <wpg:cNvGrpSpPr>
                          <a:grpSpLocks/>
                        </wpg:cNvGrpSpPr>
                        <wpg:grpSpPr bwMode="auto">
                          <a:xfrm>
                            <a:off x="7240772" y="1212112"/>
                            <a:ext cx="190500" cy="166370"/>
                            <a:chOff x="6283" y="5431"/>
                            <a:chExt cx="300" cy="262"/>
                          </a:xfrm>
                        </wpg:grpSpPr>
                        <wps:wsp>
                          <wps:cNvPr id="5759" name="Rectangle 616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60" name="AutoShape 616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61" name="AutoShape 616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62" name="Group 6126"/>
                        <wpg:cNvGrpSpPr>
                          <a:grpSpLocks/>
                        </wpg:cNvGrpSpPr>
                        <wpg:grpSpPr bwMode="auto">
                          <a:xfrm>
                            <a:off x="6390167" y="1765005"/>
                            <a:ext cx="190500" cy="166370"/>
                            <a:chOff x="6283" y="5431"/>
                            <a:chExt cx="300" cy="262"/>
                          </a:xfrm>
                        </wpg:grpSpPr>
                        <wps:wsp>
                          <wps:cNvPr id="5763" name="Rectangle 612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64" name="AutoShape 612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65" name="AutoShape 612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66" name="Group 6130"/>
                        <wpg:cNvGrpSpPr>
                          <a:grpSpLocks/>
                        </wpg:cNvGrpSpPr>
                        <wpg:grpSpPr bwMode="auto">
                          <a:xfrm>
                            <a:off x="5794744" y="2349796"/>
                            <a:ext cx="190500" cy="166370"/>
                            <a:chOff x="6283" y="5431"/>
                            <a:chExt cx="300" cy="262"/>
                          </a:xfrm>
                        </wpg:grpSpPr>
                        <wps:wsp>
                          <wps:cNvPr id="5767" name="Rectangle 613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68" name="AutoShape 613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69" name="AutoShape 613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74" name="Rectangle 6139"/>
                        <wps:cNvSpPr>
                          <a:spLocks noChangeArrowheads="1"/>
                        </wps:cNvSpPr>
                        <wps:spPr bwMode="auto">
                          <a:xfrm>
                            <a:off x="4189228" y="2254103"/>
                            <a:ext cx="16040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0"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SellerCITradeParty</w:t>
                              </w:r>
                              <w:proofErr w:type="spellEnd"/>
                            </w:p>
                          </w:txbxContent>
                        </wps:txbx>
                        <wps:bodyPr rot="0" vert="horz" wrap="square" lIns="91440" tIns="45720" rIns="91440" bIns="45720" anchor="t" anchorCtr="0" upright="1">
                          <a:noAutofit/>
                        </wps:bodyPr>
                      </wps:wsp>
                      <wps:wsp>
                        <wps:cNvPr id="5775" name="AutoShape 6140"/>
                        <wps:cNvCnPr>
                          <a:cxnSpLocks noChangeShapeType="1"/>
                        </wps:cNvCnPr>
                        <wps:spPr bwMode="auto">
                          <a:xfrm>
                            <a:off x="3795823" y="2456121"/>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76" name="AutoShape 6141"/>
                        <wps:cNvCnPr>
                          <a:cxnSpLocks noChangeShapeType="1"/>
                        </wps:cNvCnPr>
                        <wps:spPr bwMode="auto">
                          <a:xfrm>
                            <a:off x="3795823"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77" name="Rectangle 6142"/>
                        <wps:cNvSpPr>
                          <a:spLocks noChangeArrowheads="1"/>
                        </wps:cNvSpPr>
                        <wps:spPr bwMode="auto">
                          <a:xfrm>
                            <a:off x="3413051" y="1233377"/>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8" name="Rectangle 6143"/>
                        <wps:cNvSpPr>
                          <a:spLocks noChangeArrowheads="1"/>
                        </wps:cNvSpPr>
                        <wps:spPr bwMode="auto">
                          <a:xfrm>
                            <a:off x="4199860" y="563526"/>
                            <a:ext cx="28956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1"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sz w:val="18"/>
                                  <w:szCs w:val="18"/>
                                </w:rPr>
                                <w:t>AdditionalReferencedCIReferencedDocument</w:t>
                              </w:r>
                              <w:proofErr w:type="spellEnd"/>
                            </w:p>
                          </w:txbxContent>
                        </wps:txbx>
                        <wps:bodyPr rot="0" vert="horz" wrap="square" lIns="91440" tIns="45720" rIns="91440" bIns="45720" anchor="t" anchorCtr="0" upright="1">
                          <a:noAutofit/>
                        </wps:bodyPr>
                      </wps:wsp>
                      <wps:wsp>
                        <wps:cNvPr id="5779" name="AutoShape 6144"/>
                        <wps:cNvCnPr>
                          <a:cxnSpLocks noChangeShapeType="1"/>
                        </wps:cNvCnPr>
                        <wps:spPr bwMode="auto">
                          <a:xfrm>
                            <a:off x="3402419" y="1318437"/>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0" name="Rectangle 6145"/>
                        <wps:cNvSpPr>
                          <a:spLocks noChangeArrowheads="1"/>
                        </wps:cNvSpPr>
                        <wps:spPr bwMode="auto">
                          <a:xfrm>
                            <a:off x="4189228" y="0"/>
                            <a:ext cx="189992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2"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ProgramCIMissionProject</w:t>
                              </w:r>
                              <w:proofErr w:type="spellEnd"/>
                            </w:p>
                          </w:txbxContent>
                        </wps:txbx>
                        <wps:bodyPr rot="0" vert="horz" wrap="square" lIns="91440" tIns="45720" rIns="91440" bIns="45720" anchor="t" anchorCtr="0" upright="1">
                          <a:noAutofit/>
                        </wps:bodyPr>
                      </wps:wsp>
                      <wps:wsp>
                        <wps:cNvPr id="5781" name="Rectangle 6146"/>
                        <wps:cNvSpPr>
                          <a:spLocks noChangeArrowheads="1"/>
                        </wps:cNvSpPr>
                        <wps:spPr bwMode="auto">
                          <a:xfrm>
                            <a:off x="4199860" y="1127051"/>
                            <a:ext cx="30467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3"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BuyerOrderReferencedCIReferencedDocument</w:t>
                              </w:r>
                              <w:proofErr w:type="spellEnd"/>
                              <w:r w:rsidRPr="00A15655">
                                <w:rPr>
                                  <w:rFonts w:cs="Arial"/>
                                  <w:bCs/>
                                  <w:sz w:val="18"/>
                                  <w:szCs w:val="18"/>
                                </w:rPr>
                                <w:t xml:space="preserve">  </w:t>
                              </w:r>
                            </w:p>
                          </w:txbxContent>
                        </wps:txbx>
                        <wps:bodyPr rot="0" vert="horz" wrap="square" lIns="91440" tIns="45720" rIns="91440" bIns="45720" anchor="t" anchorCtr="0" upright="1">
                          <a:noAutofit/>
                        </wps:bodyPr>
                      </wps:wsp>
                      <wps:wsp>
                        <wps:cNvPr id="5782" name="AutoShape 6147"/>
                        <wps:cNvCnPr>
                          <a:cxnSpLocks noChangeShapeType="1"/>
                        </wps:cNvCnPr>
                        <wps:spPr bwMode="auto">
                          <a:xfrm flipH="1">
                            <a:off x="3806456" y="148856"/>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3" name="AutoShape 6148"/>
                        <wps:cNvCnPr>
                          <a:cxnSpLocks noChangeShapeType="1"/>
                        </wps:cNvCnPr>
                        <wps:spPr bwMode="auto">
                          <a:xfrm>
                            <a:off x="3806456"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4" name="Rectangle 6149"/>
                        <wps:cNvSpPr>
                          <a:spLocks noChangeArrowheads="1"/>
                        </wps:cNvSpPr>
                        <wps:spPr bwMode="auto">
                          <a:xfrm>
                            <a:off x="4210493" y="1669312"/>
                            <a:ext cx="216662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4" w14:textId="77777777" w:rsidR="001F32CB" w:rsidRPr="00A15655" w:rsidRDefault="001F32CB" w:rsidP="000F3D98">
                              <w:pPr>
                                <w:spacing w:line="240" w:lineRule="auto"/>
                                <w:rPr>
                                  <w:sz w:val="18"/>
                                  <w:szCs w:val="18"/>
                                  <w:lang w:val="de-DE"/>
                                </w:rPr>
                              </w:pPr>
                              <w:proofErr w:type="spellStart"/>
                              <w:proofErr w:type="gramStart"/>
                              <w:r w:rsidRPr="00A15655">
                                <w:rPr>
                                  <w:rFonts w:cs="Arial"/>
                                  <w:bCs/>
                                  <w:sz w:val="18"/>
                                  <w:szCs w:val="18"/>
                                </w:rPr>
                                <w:t>asram:</w:t>
                              </w:r>
                              <w:proofErr w:type="gramEnd"/>
                              <w:r w:rsidRPr="00A15655">
                                <w:rPr>
                                  <w:rFonts w:cs="Arial"/>
                                  <w:bCs/>
                                  <w:sz w:val="18"/>
                                  <w:szCs w:val="18"/>
                                </w:rPr>
                                <w:t>SpecifiedCITradeBusinessFlag</w:t>
                              </w:r>
                              <w:proofErr w:type="spellEnd"/>
                            </w:p>
                          </w:txbxContent>
                        </wps:txbx>
                        <wps:bodyPr rot="0" vert="horz" wrap="square" lIns="91440" tIns="45720" rIns="91440" bIns="45720" anchor="t" anchorCtr="0" upright="1">
                          <a:noAutofit/>
                        </wps:bodyPr>
                      </wps:wsp>
                      <wps:wsp>
                        <wps:cNvPr id="5785" name="AutoShape 6150"/>
                        <wps:cNvCnPr>
                          <a:cxnSpLocks noChangeShapeType="1"/>
                        </wps:cNvCnPr>
                        <wps:spPr bwMode="auto">
                          <a:xfrm>
                            <a:off x="3817088" y="185006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6" name="AutoShape 6151"/>
                        <wps:cNvCnPr>
                          <a:cxnSpLocks noChangeShapeType="1"/>
                        </wps:cNvCnPr>
                        <wps:spPr bwMode="auto">
                          <a:xfrm>
                            <a:off x="3817088" y="733647"/>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7" name="AutoShape 6152"/>
                        <wps:cNvCnPr>
                          <a:cxnSpLocks noChangeShapeType="1"/>
                        </wps:cNvCnPr>
                        <wps:spPr bwMode="auto">
                          <a:xfrm>
                            <a:off x="3561907" y="1318437"/>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1" name="Rechteck 5871"/>
                        <wps:cNvSpPr>
                          <a:spLocks noChangeArrowheads="1"/>
                        </wps:cNvSpPr>
                        <wps:spPr bwMode="auto">
                          <a:xfrm>
                            <a:off x="0" y="1137684"/>
                            <a:ext cx="293370" cy="293370"/>
                          </a:xfrm>
                          <a:prstGeom prst="rect">
                            <a:avLst/>
                          </a:prstGeom>
                          <a:noFill/>
                          <a:ln>
                            <a:noFill/>
                          </a:ln>
                          <a:extLst/>
                        </wps:spPr>
                        <wps:txbx>
                          <w:txbxContent>
                            <w:p w14:paraId="388AF625" w14:textId="77777777" w:rsidR="001F32CB" w:rsidRDefault="001F32CB" w:rsidP="003561A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77" name="Rechteck 5877"/>
                        <wps:cNvSpPr>
                          <a:spLocks noChangeArrowheads="1"/>
                        </wps:cNvSpPr>
                        <wps:spPr bwMode="auto">
                          <a:xfrm>
                            <a:off x="3912781" y="2466754"/>
                            <a:ext cx="293370" cy="293370"/>
                          </a:xfrm>
                          <a:prstGeom prst="rect">
                            <a:avLst/>
                          </a:prstGeom>
                          <a:noFill/>
                          <a:ln>
                            <a:noFill/>
                          </a:ln>
                          <a:extLst/>
                        </wps:spPr>
                        <wps:txbx>
                          <w:txbxContent>
                            <w:p w14:paraId="388AF626" w14:textId="77777777" w:rsidR="001F32CB" w:rsidRDefault="001F32CB" w:rsidP="0014567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78" name="Rechteck 5878"/>
                        <wps:cNvSpPr>
                          <a:spLocks noChangeArrowheads="1"/>
                        </wps:cNvSpPr>
                        <wps:spPr bwMode="auto">
                          <a:xfrm>
                            <a:off x="3817088" y="17012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7" w14:textId="77777777" w:rsidR="001F32CB" w:rsidRDefault="001F32CB" w:rsidP="00145676">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79" name="Rechteck 5879"/>
                        <wps:cNvSpPr>
                          <a:spLocks noChangeArrowheads="1"/>
                        </wps:cNvSpPr>
                        <wps:spPr bwMode="auto">
                          <a:xfrm>
                            <a:off x="3838353" y="744279"/>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8" w14:textId="77777777" w:rsidR="001F32CB" w:rsidRDefault="001F32CB" w:rsidP="00145676">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89" name="Rechteck 5889"/>
                        <wps:cNvSpPr>
                          <a:spLocks noChangeArrowheads="1"/>
                        </wps:cNvSpPr>
                        <wps:spPr bwMode="auto">
                          <a:xfrm>
                            <a:off x="3848986" y="130780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9" w14:textId="77777777" w:rsidR="001F32CB" w:rsidRDefault="001F32CB" w:rsidP="00145676">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90" name="Rechteck 5890"/>
                        <wps:cNvSpPr>
                          <a:spLocks noChangeArrowheads="1"/>
                        </wps:cNvSpPr>
                        <wps:spPr bwMode="auto">
                          <a:xfrm>
                            <a:off x="3827721" y="1839433"/>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A" w14:textId="77777777" w:rsidR="001F32CB" w:rsidRDefault="001F32CB" w:rsidP="00145676">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900" o:spid="_x0000_s1407" style="width:585.15pt;height:217.35pt;mso-position-horizontal-relative:char;mso-position-vertical-relative:line" coordsize="74312,27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">
                <v:rect id="Rectangle 6125" o:spid="_x0000_s1408" style="position:absolute;left:2764;top:11270;width:31305;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xsMA&#10;AADdAAAADwAAAGRycy9kb3ducmV2LnhtbERPz2vCMBS+C/sfwhvsZlNlc65rFFEK4mGwbuD1rXlr&#10;is1LaaLt/OvNYeDx4/udr0fbigv1vnGsYJakIIgrpxuuFXx/FdMlCB+QNbaOScEfeVivHiY5ZtoN&#10;/EmXMtQihrDPUIEJocuk9JUhiz5xHXHkfl1vMUTY11L3OMRw28p5mi6kxYZjg8GOtoaqU3m2Cnbn&#10;oymuzvjDBzVX/YNu+zbfK/X0OG7eQQQaw138795rBS+vz3FufBOf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D/xsMAAADdAAAADwAAAAAAAAAAAAAAAACYAgAAZHJzL2Rv&#10;d25yZXYueG1sUEsFBgAAAAAEAAQA9QAAAIgDAAAAAA==&#10;" fillcolor="#8db3e2" strokeweight="2pt">
                  <v:textbox>
                    <w:txbxContent>
                      <w:p w14:paraId="388AF61F" w14:textId="77777777" w:rsidR="001F32CB" w:rsidRPr="00A15655" w:rsidRDefault="001F32CB" w:rsidP="00A15655">
                        <w:pPr>
                          <w:spacing w:line="360" w:lineRule="auto"/>
                          <w:rPr>
                            <w:b/>
                            <w:sz w:val="18"/>
                            <w:szCs w:val="18"/>
                          </w:rPr>
                        </w:pPr>
                        <w:proofErr w:type="spellStart"/>
                        <w:proofErr w:type="gramStart"/>
                        <w:r w:rsidRPr="00A15655">
                          <w:rPr>
                            <w:rFonts w:cs="Arial"/>
                            <w:b/>
                            <w:bCs/>
                            <w:sz w:val="18"/>
                            <w:szCs w:val="18"/>
                          </w:rPr>
                          <w:t>asram:</w:t>
                        </w:r>
                        <w:proofErr w:type="gramEnd"/>
                        <w:r w:rsidRPr="00A15655">
                          <w:rPr>
                            <w:rFonts w:cs="Arial"/>
                            <w:b/>
                            <w:bCs/>
                            <w:sz w:val="18"/>
                            <w:szCs w:val="18"/>
                          </w:rPr>
                          <w:t>SpecifiedCIRALSupplyChainTradeAgreement</w:t>
                        </w:r>
                        <w:proofErr w:type="spellEnd"/>
                        <w:r w:rsidRPr="00A15655">
                          <w:rPr>
                            <w:rFonts w:cs="Arial"/>
                            <w:bCs/>
                            <w:sz w:val="18"/>
                            <w:szCs w:val="18"/>
                          </w:rPr>
                          <w:t xml:space="preserve"> </w:t>
                        </w:r>
                      </w:p>
                    </w:txbxContent>
                  </v:textbox>
                </v:rect>
                <v:group id="Group 6153" o:spid="_x0000_s1409" style="position:absolute;left:61030;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3kcMAAADdAAAADwAAAGRycy9kb3ducmV2LnhtbERPTYvCMBC9L/gfwgje&#10;1rRKd6UaRWQVD7KwKoi3oRnbYjMpTbat/94cBI+P971Y9aYSLTWutKwgHkcgiDOrS84VnE/bzxkI&#10;55E1VpZJwYMcrJaDjwWm2nb8R+3R5yKEsEtRQeF9nUrpsoIMurGtiQN3s41BH2CTS91gF8JNJSdR&#10;9CUNlhwaCqxpU1B2P/4bBbsOu/U0/mkP99vmcT0lv5dDTEqNhv16DsJT79/il3uvFSTfSd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5veRwwAAAN0AAAAP&#10;AAAAAAAAAAAAAAAAAKoCAABkcnMvZG93bnJldi54bWxQSwUGAAAAAAQABAD6AAAAmgMAAAAA&#10;">
                  <v:rect id="Rectangle 6154" o:spid="_x0000_s141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sScUA&#10;AADdAAAADwAAAGRycy9kb3ducmV2LnhtbESPQWsCMRSE7wX/Q3hCbzWrsCpbo4hQFERo1d4fm9fd&#10;pZuXbZLV1F9vCgWPw8x8wyxW0bTiQs43lhWMRxkI4tLqhisF59PbyxyED8gaW8uk4Jc8rJaDpwUW&#10;2l75gy7HUIkEYV+ggjqErpDSlzUZ9CPbESfvyzqDIUlXSe3wmuCmlZMsm0qDDaeFGjva1FR+H3uj&#10;oDvk/Xb2s3e3z3n/XuI+2jCJSj0P4/oVRKAYHuH/9k4ryGf5GP7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5KxJxQAAAN0AAAAPAAAAAAAAAAAAAAAAAJgCAABkcnMv&#10;ZG93bnJldi54bWxQSwUGAAAAAAQABAD1AAAAigMAAAAA&#10;" strokeweight="2pt"/>
                  <v:shape id="AutoShape 6155" o:spid="_x0000_s141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klsEAAADdAAAADwAAAGRycy9kb3ducmV2LnhtbESPQYvCMBSE74L/ITzBm6aKrlKNIoLg&#10;ta54fjTPtti81Ca18d9vFgSPw8x8w2z3wdTiRa2rLCuYTRMQxLnVFRcKrr+nyRqE88gaa8uk4E0O&#10;9rvhYIuptj1n9Lr4QkQIuxQVlN43qZQuL8mgm9qGOHp32xr0UbaF1C32EW5qOU+SH2mw4rhQYkPH&#10;kvLHpTMKsuxZ3DoX+sP6HlaLq16YpDsrNR6FwwaEp+C/4U/7rBUsV8s5/L+JT0D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z6SWwQAAAN0AAAAPAAAAAAAAAAAAAAAA&#10;AKECAABkcnMvZG93bnJldi54bWxQSwUGAAAAAAQABAD5AAAAjwMAAAAA&#10;" strokeweight="1.25pt"/>
                  <v:shape id="AutoShape 6156" o:spid="_x0000_s141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nfg8cAAADdAAAADwAAAGRycy9kb3ducmV2LnhtbESPQWvCQBSE74X+h+UVvNWNilpSV5Gq&#10;0IMKsXrw9pp9TYLZtyG7Jqm/vlsQPA4z3wwzW3SmFA3VrrCsYNCPQBCnVhecKTh+bV7fQDiPrLG0&#10;TAp+ycFi/vw0w1jblhNqDj4ToYRdjApy76tYSpfmZND1bUUcvB9bG/RB1pnUNbah3JRyGEUTabDg&#10;sJBjRR85pZfD1SgYX9vv82TAyXK3Xp2SW5PuL6etUr2XbvkOwlPnH+E7/akDNx2P4P9Ne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d+DxwAAAN0AAAAPAAAAAAAA&#10;AAAAAAAAAKECAABkcnMvZG93bnJldi54bWxQSwUGAAAAAAQABAD5AAAAlQMAAAAA&#10;" strokeweight="1.25pt"/>
                </v:group>
                <v:group id="Group 6157" o:spid="_x0000_s1413" style="position:absolute;left:70919;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3xksYAAADdAAAADwAAAGRycy9kb3ducmV2LnhtbESPQWvCQBSE74X+h+UV&#10;vNVNqmkldRURFQ8iqIXi7ZF9JsHs25Bdk/jvXaHQ4zAz3zDTeW8q0VLjSssK4mEEgjizuuRcwc9p&#10;/T4B4TyyxsoyKbiTg/ns9WWKqbYdH6g9+lwECLsUFRTe16mULivIoBvamjh4F9sY9EE2udQNdgFu&#10;KvkRRZ/SYMlhocCalgVl1+PNKNh02C1G8ardXS/L+/mU7H93MSk1eOsX3yA89f4//NfeagXJVzK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3fGSxgAAAN0A&#10;AAAPAAAAAAAAAAAAAAAAAKoCAABkcnMvZG93bnJldi54bWxQSwUGAAAAAAQABAD6AAAAnQMAAAAA&#10;">
                  <v:rect id="Rectangle 6158" o:spid="_x0000_s141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SsUA&#10;AADdAAAADwAAAGRycy9kb3ducmV2LnhtbESPQWsCMRSE7wX/Q3hCbzWrsCqrUUQoClJord4fm+fu&#10;4uZlm2Q17a83hUKPw8x8wyzX0bTiRs43lhWMRxkI4tLqhisFp8/XlzkIH5A1tpZJwTd5WK8GT0ss&#10;tL3zB92OoRIJwr5ABXUIXSGlL2sy6Ee2I07exTqDIUlXSe3wnuCmlZMsm0qDDaeFGjva1lRej71R&#10;0L3l/W72dXA/53n/XuIh2jCJSj0P42YBIlAM/+G/9l4ryGd5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6pKxQAAAN0AAAAPAAAAAAAAAAAAAAAAAJgCAABkcnMv&#10;ZG93bnJldi54bWxQSwUGAAAAAAQABAD1AAAAigMAAAAA&#10;" strokeweight="2pt"/>
                  <v:shape id="AutoShape 6159" o:spid="_x0000_s141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SilcIAAADdAAAADwAAAGRycy9kb3ducmV2LnhtbESPT4vCMBTE78J+h/AW9qap4j+qsRRh&#10;wWtVPD+aZ1tsXmqT2uy33ywseBxm5jfMPgumFS/qXWNZwXyWgCAurW64UnC9fE+3IJxH1thaJgU/&#10;5CA7fEz2mGo7ckGvs69EhLBLUUHtfZdK6cqaDLqZ7Yijd7e9QR9lX0nd4xjhppWLJFlLgw3HhRo7&#10;OtZUPs6DUVAUz+o2uDDm23vYLK96aZLhpNTXZ8h3IDwF/w7/t09awWqzWsPfm/gE5OE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SilcIAAADdAAAADwAAAAAAAAAAAAAA&#10;AAChAgAAZHJzL2Rvd25yZXYueG1sUEsFBgAAAAAEAAQA+QAAAJADAAAAAA==&#10;" strokeweight="1.25pt"/>
                  <v:shape id="AutoShape 6160" o:spid="_x0000_s141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LZgMcAAADdAAAADwAAAGRycy9kb3ducmV2LnhtbESPT2vCQBTE70K/w/IK3nRjwT9EVxGt&#10;0EMrxNaDt9fsaxLMvg3ZNYl+ercgeBxmfjPMYtWZUjRUu8KygtEwAkGcWl1wpuDnezeYgXAeWWNp&#10;mRRcycFq+dJbYKxtywk1B5+JUMIuRgW591UspUtzMuiGtiIO3p+tDfog60zqGttQbkr5FkUTabDg&#10;sJBjRZuc0vPhYhSML+3vaTLiZP31vj0mtybdn4+fSvVfu/UchKfOP8MP+kMHbjqewv+b8ATk8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wtmAxwAAAN0AAAAPAAAAAAAA&#10;AAAAAAAAAKECAABkcnMvZG93bnJldi54bWxQSwUGAAAAAAQABAD5AAAAlQMAAAAA&#10;" strokeweight="1.25pt"/>
                </v:group>
                <v:group id="Group 6161" o:spid="_x0000_s1417" style="position:absolute;left:72407;top:121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D7l8MAAADdAAAADwAAAGRycy9kb3ducmV2LnhtbERPTYvCMBC9L/gfwgje&#10;1rRKd6UaRWQVD7KwKoi3oRnbYjMpTbat/94cBI+P971Y9aYSLTWutKwgHkcgiDOrS84VnE/bzxkI&#10;55E1VpZJwYMcrJaDjwWm2nb8R+3R5yKEsEtRQeF9nUrpsoIMurGtiQN3s41BH2CTS91gF8JNJSdR&#10;9CUNlhwaCqxpU1B2P/4bBbsOu/U0/mkP99vmcT0lv5dDTEqNhv16DsJT79/il3uvFSTfSZ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kPuXwwAAAN0AAAAP&#10;AAAAAAAAAAAAAAAAAKoCAABkcnMvZG93bnJldi54bWxQSwUGAAAAAAQABAD6AAAAmgMAAAAA&#10;">
                  <v:rect id="Rectangle 6162" o:spid="_x0000_s141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KgT8UA&#10;AADdAAAADwAAAGRycy9kb3ducmV2LnhtbESPQWsCMRSE74L/IbxCb5qtsGq3RpGCWJBC1fb+2Lzu&#10;Lt28bJOsRn+9KRQ8DjPzDbNYRdOKEznfWFbwNM5AEJdWN1wp+DxuRnMQPiBrbC2Tggt5WC2HgwUW&#10;2p55T6dDqESCsC9QQR1CV0jpy5oM+rHtiJP3bZ3BkKSrpHZ4TnDTykmWTaXBhtNCjR291lT+HHqj&#10;oHvP++3sd+euX/P+o8RdtGESlXp8iOsXEIFiuIf/229aQT7Ln+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BPxQAAAN0AAAAPAAAAAAAAAAAAAAAAAJgCAABkcnMv&#10;ZG93bnJldi54bWxQSwUGAAAAAAQABAD1AAAAigMAAAAA&#10;" strokeweight="2pt"/>
                  <v:shape id="AutoShape 6163" o:spid="_x0000_s141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1Vx8AAAADdAAAADwAAAGRycy9kb3ducmV2LnhtbERPz2uDMBS+F/Y/hDfYrY0bnS2uUWRQ&#10;6FVXen6YV5WZF2eipv/9chjs+PH9PhXBDGKhyfWWFbzuEhDEjdU9twquX+ftEYTzyBoHy6TgQQ6K&#10;/GlzwkzblStaat+KGMIuQwWd92MmpWs6Muh2diSO3N1OBn2EUyv1hGsMN4N8S5JUGuw5NnQ40mdH&#10;zXc9GwVV9dPeZhfW8ngPh/1V700yX5R6eQ7lBwhPwf+L/9wXreD9kMb98U18AjL/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w9VcfAAAAA3QAAAA8AAAAAAAAAAAAAAAAA&#10;oQIAAGRycy9kb3ducmV2LnhtbFBLBQYAAAAABAAEAPkAAACOAwAAAAA=&#10;" strokeweight="1.25pt"/>
                  <v:shape id="AutoShape 6164" o:spid="_x0000_s142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su0scAAADdAAAADwAAAGRycy9kb3ducmV2LnhtbESPQWvCQBSE74X+h+UVequbCI2Suoqo&#10;hR6qEFsPvb1mX5Ng9m3Irknqr3cFweMw880ws8VgatFR6yrLCuJRBII4t7riQsH31/vLFITzyBpr&#10;y6Tgnxws5o8PM0y17Tmjbu8LEUrYpaig9L5JpXR5SQbdyDbEwfuzrUEfZFtI3WIfyk0tx1GUSIMV&#10;h4USG1qVlB/3J6Pg9dT//iQxZ8vtZn3Izl2+Ox4+lXp+GpZvIDwN/h6+0R86cJMkhuub8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Cy7SxwAAAN0AAAAPAAAAAAAA&#10;AAAAAAAAAKECAABkcnMvZG93bnJldi54bWxQSwUGAAAAAAQABAD5AAAAlQMAAAAA&#10;" strokeweight="1.25pt"/>
                </v:group>
                <v:group id="Group 6126" o:spid="_x0000_s1421" style="position:absolute;left:63901;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QGwMYAAADdAAAADwAAAGRycy9kb3ducmV2LnhtbESPT4vCMBTE78J+h/AW&#10;9qZpXdSlGkXEXTyI4B9YvD2aZ1tsXkoT2/rtjSB4HGbmN8xs0ZlSNFS7wrKCeBCBIE6tLjhTcDr+&#10;9n9AOI+ssbRMCu7kYDH/6M0w0bblPTUHn4kAYZeggtz7KpHSpTkZdANbEQfvYmuDPsg6k7rGNsBN&#10;KYdRNJYGCw4LOVa0yim9Hm5GwV+L7fI7Xjfb62V1Px9Hu/9tTEp9fXbLKQhPnX+HX+2NVjCajI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AbAxgAAAN0A&#10;AAAPAAAAAAAAAAAAAAAAAKoCAABkcnMvZG93bnJldi54bWxQSwUGAAAAAAQABAD6AAAAnQMAAAAA&#10;">
                  <v:rect id="Rectangle 6127" o:spid="_x0000_s142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dGMYA&#10;AADdAAAADwAAAGRycy9kb3ducmV2LnhtbESPW2sCMRSE3wv+h3AE32pWxQurUaRQWhCh9fJ+2Bx3&#10;Fzcn2ySraX99IxT6OMzMN8xqE00jbuR8bVnBaJiBIC6srrlUcDq+Pi9A+ICssbFMCr7Jw2bde1ph&#10;ru2dP+l2CKVIEPY5KqhCaHMpfVGRQT+0LXHyLtYZDEm6UmqH9wQ3jRxn2UwarDktVNjSS0XF9dAZ&#10;Be1+2r3Nv3bu57zoPgrcRRvGUalBP26XIALF8B/+a79rBdP5bAKPN+k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ZdGMYAAADdAAAADwAAAAAAAAAAAAAAAACYAgAAZHJz&#10;L2Rvd25yZXYueG1sUEsFBgAAAAAEAAQA9QAAAIsDAAAAAA==&#10;" strokeweight="2pt"/>
                  <v:shape id="AutoShape 6128" o:spid="_x0000_s142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ZTxMEAAADdAAAADwAAAGRycy9kb3ducmV2LnhtbESPQYvCMBSE74L/ITzBm6YuXZWuUURY&#10;8FqVPT+aZ1tsXmqT2vjvjbDgcZiZb5jNLphGPKhztWUFi3kCgriwuuZSweX8O1uDcB5ZY2OZFDzJ&#10;wW47Hm0w03bgnB4nX4oIYZehgsr7NpPSFRUZdHPbEkfvajuDPsqulLrDIcJNI7+SZCkN1hwXKmzp&#10;UFFxO/VGQZ7fy7/ehWG/voZVetGpSfqjUtNJ2P+A8BT8J/zfPmoF36tlCu838Qn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BlPEwQAAAN0AAAAPAAAAAAAAAAAAAAAA&#10;AKECAABkcnMvZG93bnJldi54bWxQSwUGAAAAAAQABAD5AAAAjwMAAAAA&#10;" strokeweight="1.25pt"/>
                  <v:shape id="AutoShape 6129" o:spid="_x0000_s142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Ao0ccAAADdAAAADwAAAGRycy9kb3ducmV2LnhtbESPQWvCQBSE74L/YXlCb7pRMC3RVURb&#10;6EELsfXQ2zP7TILZtyG7JtFf3y0Uehxmvhlmue5NJVpqXGlZwXQSgSDOrC45V/D1+TZ+AeE8ssbK&#10;Mim4k4P1ajhYYqJtxym1R5+LUMIuQQWF93UipcsKMugmtiYO3sU2Bn2QTS51g10oN5WcRVEsDZYc&#10;FgqsaVtQdj3ejIL5rTt/x1NON4fX3Sl9tNnH9bRX6mnUbxYgPPX+P/xHv+vAPcdz+H0Tno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MCjRxwAAAN0AAAAPAAAAAAAA&#10;AAAAAAAAAKECAABkcnMvZG93bnJldi54bWxQSwUGAAAAAAQABAD5AAAAlQMAAAAA&#10;" strokeweight="1.25pt"/>
                </v:group>
                <v:group id="Group 6130" o:spid="_x0000_s1425" style="position:absolute;left:57947;top:234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8Aw8YAAADdAAAADwAAAGRycy9kb3ducmV2LnhtbESPQWvCQBSE7wX/w/KE&#10;3uomiqlEVxHR0oMUqoJ4e2SfSTD7NmTXJP77riD0OMzMN8xi1ZtKtNS40rKCeBSBIM6sLjlXcDru&#10;PmYgnEfWWFkmBQ9ysFoO3haYatvxL7UHn4sAYZeigsL7OpXSZQUZdCNbEwfvahuDPsgml7rBLsBN&#10;JcdRlEiDJYeFAmvaFJTdDnej4KvDbj2Jt+3+dt08Lsfpz3kfk1Lvw349B+Gp9//hV/tbK5h+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LwDDxgAAAN0A&#10;AAAPAAAAAAAAAAAAAAAAAKoCAABkcnMvZG93bnJldi54bWxQSwUGAAAAAAQABAD6AAAAnQMAAAAA&#10;">
                  <v:rect id="Rectangle 6131" o:spid="_x0000_s142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bG8UA&#10;AADdAAAADwAAAGRycy9kb3ducmV2LnhtbESPUWvCMBSF3wf7D+EO9jbTCdrSGWUMxIEITt37pblr&#10;y5qbLkk1+uuNMPDxcM75Dme2iKYTR3K+tazgdZSBIK6sbrlWcNgvXwoQPiBr7CyTgjN5WMwfH2ZY&#10;anviLzruQi0ShH2JCpoQ+lJKXzVk0I9sT5y8H+sMhiRdLbXDU4KbTo6zbCoNtpwWGuzpo6HqdzcY&#10;Bf1mMqzyv7W7fBfDtsJ1tGEclXp+iu9vIALFcA//tz+1gkk+zeH2Jj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VsbxQAAAN0AAAAPAAAAAAAAAAAAAAAAAJgCAABkcnMv&#10;ZG93bnJldi54bWxQSwUGAAAAAAQABAD1AAAAigMAAAAA&#10;" strokeweight="2pt"/>
                  <v:shape id="AutoShape 6132" o:spid="_x0000_s142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tZwcAAAADdAAAADwAAAGRycy9kb3ducmV2LnhtbERPz2uDMBS+F/Y/hDfYrY0bnS2uUWRQ&#10;6FVXen6YV5WZF2eipv/9chjs+PH9PhXBDGKhyfWWFbzuEhDEjdU9twquX+ftEYTzyBoHy6TgQQ6K&#10;/GlzwkzblStaat+KGMIuQwWd92MmpWs6Muh2diSO3N1OBn2EUyv1hGsMN4N8S5JUGuw5NnQ40mdH&#10;zXc9GwVV9dPeZhfW8ngPh/1V700yX5R6eQ7lBwhPwf+L/9wXreD9kMa58U18AjL/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JLWcHAAAAA3QAAAA8AAAAAAAAAAAAAAAAA&#10;oQIAAGRycy9kb3ducmV2LnhtbFBLBQYAAAAABAAEAPkAAACOAwAAAAA=&#10;" strokeweight="1.25pt"/>
                  <v:shape id="AutoShape 6133" o:spid="_x0000_s142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0i1MgAAADdAAAADwAAAGRycy9kb3ducmV2LnhtbESPQWvCQBSE7wX/w/KE3urGQqONriJt&#10;BQ+2EK0Hb6/Z1ySYfRuyaxL99W5B6HGY+WaY+bI3lWipcaVlBeNRBII4s7rkXMH3fv00BeE8ssbK&#10;Mim4kIPlYvAwx0TbjlNqdz4XoYRdggoK7+tESpcVZNCNbE0cvF/bGPRBNrnUDXah3FTyOYpiabDk&#10;sFBgTW8FZafd2Sh4OXc/x3jM6erz4/2QXtvs63TYKvU47FczEJ56/x++0xsduEn8Cn9vw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30i1MgAAADdAAAADwAAAAAA&#10;AAAAAAAAAAChAgAAZHJzL2Rvd25yZXYueG1sUEsFBgAAAAAEAAQA+QAAAJYDAAAAAA==&#10;" strokeweight="1.25pt"/>
                </v:group>
                <v:rect id="Rectangle 6139" o:spid="_x0000_s1429" style="position:absolute;left:41892;top:22541;width:1604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7JMYA&#10;AADdAAAADwAAAGRycy9kb3ducmV2LnhtbESPwWrDMBBE74X+g9hALyWRXdI6OFFCSSktPcVuyHmx&#10;NraJtTKSkih/XxUKPQ6z82ZntYlmEBdyvresIJ9lIIgbq3tuFey/36cLED4gaxwsk4Ibedis7+9W&#10;WGp75YoudWhFgrAvUUEXwlhK6ZuODPqZHYmTd7TOYEjStVI7vCa4GeRTlr1Igz2nhg5H2nbUnOqz&#10;SW/ksTrUH483+2Xfqj7Xbr6LhVIPk/i6BBEohv/jv/SnVvBcFHP4XZMQ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D7JMYAAADdAAAADwAAAAAAAAAAAAAAAACYAgAAZHJz&#10;L2Rvd25yZXYueG1sUEsFBgAAAAAEAAQA9QAAAIsDAAAAAA==&#10;" filled="f" fillcolor="#8db3e2" strokeweight="2pt">
                  <v:textbox>
                    <w:txbxContent>
                      <w:p w14:paraId="388AF620"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SellerCITradeParty</w:t>
                        </w:r>
                        <w:proofErr w:type="spellEnd"/>
                      </w:p>
                    </w:txbxContent>
                  </v:textbox>
                </v:rect>
                <v:shape id="AutoShape 6140" o:spid="_x0000_s1430" type="#_x0000_t32" style="position:absolute;left:37958;top:2456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7N4cYAAADdAAAADwAAAGRycy9kb3ducmV2LnhtbESPQWvCQBSE70L/w/IKvZlNRU1NXUUK&#10;Yilo0JZ4fWRfk9Ds25BdY/rvu4LQ4zAz3zDL9WAa0VPnassKnqMYBHFhdc2lgq/P7fgFhPPIGhvL&#10;pOCXHKxXD6Mlptpe+Uj9yZciQNilqKDyvk2ldEVFBl1kW+LgfdvOoA+yK6Xu8BrgppGTOJ5LgzWH&#10;hQpbequo+DldjII+yw/Jtu13mS/z6fFjujij2Sv19DhsXkF4Gvx/+N5+1wpmSTKD2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zeHGAAAA3QAAAA8AAAAAAAAA&#10;AAAAAAAAoQIAAGRycy9kb3ducmV2LnhtbFBLBQYAAAAABAAEAPkAAACUAwAAAAA=&#10;" strokeweight="2pt"/>
                <v:shape id="AutoShape 6141" o:spid="_x0000_s1431" type="#_x0000_t32" style="position:absolute;left:37958;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xTlscAAADdAAAADwAAAGRycy9kb3ducmV2LnhtbESP3WrCQBSE7wu+w3IKvaubFjUas5FS&#10;kEqhBn/Q20P2mASzZ0N2G9O37xYKXg4z8w2TrgbTiJ46V1tW8DKOQBAXVtdcKjge1s9zEM4ja2ws&#10;k4IfcrDKRg8pJtreeEf93pciQNglqKDyvk2kdEVFBt3YtsTBu9jOoA+yK6Xu8BbgppGvUTSTBmsO&#10;CxW29F5Rcd1/GwV9ftrG67b/yH15muw+J4szmi+lnh6HtyUIT4O/h//bG61gGscz+HsTnoDM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7FOWxwAAAN0AAAAPAAAAAAAA&#10;AAAAAAAAAKECAABkcnMvZG93bnJldi54bWxQSwUGAAAAAAQABAD5AAAAlQMAAAAA&#10;" strokeweight="2pt"/>
                <v:rect id="Rectangle 6142" o:spid="_x0000_s1432" style="position:absolute;left:34130;top:12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TNxsUA&#10;AADdAAAADwAAAGRycy9kb3ducmV2LnhtbESPQWsCMRSE7wX/Q3hCbzWrYFdWoxRBWhDBant/bJ67&#10;Szcva5LV1F/fCAWPw8x8wyxW0bTiQs43lhWMRxkI4tLqhisFX8fNywyED8gaW8uk4Jc8rJaDpwUW&#10;2l75ky6HUIkEYV+ggjqErpDSlzUZ9CPbESfvZJ3BkKSrpHZ4TXDTykmWvUqDDaeFGjta11T+HHqj&#10;oNtN+/f8vHW371m/L3EbbZhEpZ6H8W0OIlAMj/B/+0MrmOZ5D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M3GxQAAAN0AAAAPAAAAAAAAAAAAAAAAAJgCAABkcnMv&#10;ZG93bnJldi54bWxQSwUGAAAAAAQABAD1AAAAigMAAAAA&#10;" strokeweight="2pt"/>
                <v:rect id="Rectangle 6143" o:spid="_x0000_s1433" style="position:absolute;left:41998;top:5635;width:289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3xIcUA&#10;AADdAAAADwAAAGRycy9kb3ducmV2LnhtbESPwUrDQBCG74LvsEzBi9hNRBuJ3RZRRPHUpOJ5yI5J&#10;aHY27K7t9u2dg+Bx+Of/5pv1NrtJHSnE0bOBclmAIu68Hbk38Ll/vXkAFROyxckzGThThO3m8mKN&#10;tfUnbujYpl4JhGONBoaU5lrr2A3kMC79TCzZtw8Ok4yh1zbgSeBu0rdFsdIOR5YLA870PFB3aH+c&#10;aJS5+Wrfrs/+w780Y2nD3S5Xxlwt8tMjqEQ5/S//td+tgfuqEl35Rh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fEhxQAAAN0AAAAPAAAAAAAAAAAAAAAAAJgCAABkcnMv&#10;ZG93bnJldi54bWxQSwUGAAAAAAQABAD1AAAAigMAAAAA&#10;" filled="f" fillcolor="#8db3e2" strokeweight="2pt">
                  <v:textbox>
                    <w:txbxContent>
                      <w:p w14:paraId="388AF621"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sz w:val="18"/>
                            <w:szCs w:val="18"/>
                          </w:rPr>
                          <w:t>AdditionalReferencedCIReferencedDocument</w:t>
                        </w:r>
                        <w:proofErr w:type="spellEnd"/>
                      </w:p>
                    </w:txbxContent>
                  </v:textbox>
                </v:rect>
                <v:shape id="AutoShape 6144" o:spid="_x0000_s1434" type="#_x0000_t32" style="position:absolute;left:34024;top:1318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PH5MYAAADdAAAADwAAAGRycy9kb3ducmV2LnhtbESPQWvCQBSE70L/w/IKvemmoqZGVymC&#10;KIIGbdHrI/uahGbfhuw2xn/vCkKPw8x8w8yXnalES40rLSt4H0QgiDOrS84VfH+t+x8gnEfWWFkm&#10;BTdysFy89OaYaHvlI7Unn4sAYZeggsL7OpHSZQUZdANbEwfvxzYGfZBNLnWD1wA3lRxG0UQaLDks&#10;FFjTqqDs9/RnFLTp+RCv63aT+vw8Ou5G0wuavVJvr93nDISnzv+Hn+2tVjCO4yk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zx+TGAAAA3QAAAA8AAAAAAAAA&#10;AAAAAAAAoQIAAGRycy9kb3ducmV2LnhtbFBLBQYAAAAABAAEAPkAAACUAwAAAAA=&#10;" strokeweight="2pt"/>
                <v:rect id="Rectangle 6145" o:spid="_x0000_s1435" style="position:absolute;left:41892;width:1899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NAMUA&#10;AADdAAAADwAAAGRycy9kb3ducmV2LnhtbESPwUrDQBCG70LfYZmCF7GbiNoSuy1FEcWTiaXnITsm&#10;odnZsLu227d3DoLH4Z//m2/W2+xGdaIQB88GykUBirj1duDOwP7r9XYFKiZki6NnMnChCNvN7GqN&#10;lfVnrunUpE4JhGOFBvqUpkrr2PbkMC78RCzZtw8Ok4yh0zbgWeBu1HdF8agdDiwXepzouaf22Pw4&#10;0ShzfWjebi7+w7/UQ2nD/WdeGnM9z7snUIly+l/+a79bAw/LlfjLN4IA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o0AxQAAAN0AAAAPAAAAAAAAAAAAAAAAAJgCAABkcnMv&#10;ZG93bnJldi54bWxQSwUGAAAAAAQABAD1AAAAigMAAAAA&#10;" filled="f" fillcolor="#8db3e2" strokeweight="2pt">
                  <v:textbox>
                    <w:txbxContent>
                      <w:p w14:paraId="388AF622"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ProgramCIMissionProject</w:t>
                        </w:r>
                        <w:proofErr w:type="spellEnd"/>
                      </w:p>
                    </w:txbxContent>
                  </v:textbox>
                </v:rect>
                <v:rect id="Rectangle 6146" o:spid="_x0000_s1436" style="position:absolute;left:41998;top:11270;width:3046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Iom8UA&#10;AADdAAAADwAAAGRycy9kb3ducmV2LnhtbESPQWsCMRCF7wX/Qxihl1KzW1qVrVFEKZWe3LX0PGzG&#10;3cXNZEmixn/fCIUeH2/e9+YtVtH04kLOd5YV5JMMBHFtdceNgu/Dx/MchA/IGnvLpOBGHlbL0cMC&#10;C22vXNKlCo1IEPYFKmhDGAopfd2SQT+xA3HyjtYZDEm6RmqH1wQ3vXzJsqk02HFqaHGgTUv1qTqb&#10;9EYey5/q8+lmv+y27HLtXvdxptTjOK7fQQSK4f/4L73TCt5m8xzuaxIC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iibxQAAAN0AAAAPAAAAAAAAAAAAAAAAAJgCAABkcnMv&#10;ZG93bnJldi54bWxQSwUGAAAAAAQABAD1AAAAigMAAAAA&#10;" filled="f" fillcolor="#8db3e2" strokeweight="2pt">
                  <v:textbox>
                    <w:txbxContent>
                      <w:p w14:paraId="388AF623" w14:textId="77777777" w:rsidR="001F32CB" w:rsidRPr="00A15655" w:rsidRDefault="001F32CB" w:rsidP="000F3D98">
                        <w:pPr>
                          <w:spacing w:line="240" w:lineRule="auto"/>
                          <w:rPr>
                            <w:sz w:val="18"/>
                            <w:szCs w:val="18"/>
                          </w:rPr>
                        </w:pPr>
                        <w:proofErr w:type="spellStart"/>
                        <w:proofErr w:type="gramStart"/>
                        <w:r w:rsidRPr="00A15655">
                          <w:rPr>
                            <w:rFonts w:cs="Arial"/>
                            <w:bCs/>
                            <w:sz w:val="18"/>
                            <w:szCs w:val="18"/>
                          </w:rPr>
                          <w:t>asram:</w:t>
                        </w:r>
                        <w:proofErr w:type="gramEnd"/>
                        <w:r w:rsidRPr="00A15655">
                          <w:rPr>
                            <w:rFonts w:cs="Arial"/>
                            <w:bCs/>
                            <w:sz w:val="18"/>
                            <w:szCs w:val="18"/>
                          </w:rPr>
                          <w:t>BuyerOrderReferencedCIReferencedDocument</w:t>
                        </w:r>
                        <w:proofErr w:type="spellEnd"/>
                        <w:r w:rsidRPr="00A15655">
                          <w:rPr>
                            <w:rFonts w:cs="Arial"/>
                            <w:bCs/>
                            <w:sz w:val="18"/>
                            <w:szCs w:val="18"/>
                          </w:rPr>
                          <w:t xml:space="preserve">  </w:t>
                        </w:r>
                      </w:p>
                    </w:txbxContent>
                  </v:textbox>
                </v:rect>
                <v:shape id="AutoShape 6147" o:spid="_x0000_s1437" type="#_x0000_t32" style="position:absolute;left:38064;top:1488;width:45;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gExMQAAADdAAAADwAAAGRycy9kb3ducmV2LnhtbESPQWsCMRSE7wX/Q3hCbzWrbXVZjSKC&#10;tBSKuApeH5vn7mLysmyixn/fFAo9DjPzDbNYRWvEjXrfOlYwHmUgiCunW64VHA/blxyED8gajWNS&#10;8CAPq+XgaYGFdnfe060MtUgQ9gUqaELoCil91ZBFP3IdcfLOrrcYkuxrqXu8J7g1cpJlU2mx5bTQ&#10;YEebhqpLebUKdq8f5i2iNrE8nXN87L+/pNVKPQ/jeg4iUAz/4b/2p1bwPssn8PsmPQG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aATExAAAAN0AAAAPAAAAAAAAAAAA&#10;AAAAAKECAABkcnMvZG93bnJldi54bWxQSwUGAAAAAAQABAD5AAAAkgMAAAAA&#10;" strokeweight="2pt"/>
                <v:shape id="AutoShape 6148" o:spid="_x0000_s1438" type="#_x0000_t32" style="position:absolute;left:38064;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6AKcYAAADdAAAADwAAAGRycy9kb3ducmV2LnhtbESPQWvCQBSE74L/YXmCN91YrdroKkUQ&#10;paCiLfb6yD6TYPZtyK4x/nu3UPA4zMw3zHzZmELUVLncsoJBPwJBnFidc6rg53vdm4JwHlljYZkU&#10;PMjBctFuzTHW9s5Hqk8+FQHCLkYFmfdlLKVLMjLo+rYkDt7FVgZ9kFUqdYX3ADeFfIuisTSYc1jI&#10;sKRVRsn1dDMK6sN5P1mX9ebg0/Po+DX6+EWzU6rbaT5nIDw1/hX+b2+1gvfJd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OgCnGAAAA3QAAAA8AAAAAAAAA&#10;AAAAAAAAoQIAAGRycy9kb3ducmV2LnhtbFBLBQYAAAAABAAEAPkAAACUAwAAAAA=&#10;" strokeweight="2pt"/>
                <v:rect id="Rectangle 6149" o:spid="_x0000_s1439" style="position:absolute;left:42104;top:16693;width:2166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WLA8YA&#10;AADdAAAADwAAAGRycy9kb3ducmV2LnhtbESPQWsCMRCF7wX/QxjBS9Hsiq2yNYoo0tJTdy09D5vp&#10;7uJmsiRR479vCoUeH2/e9+att9H04krOd5YV5LMMBHFtdceNgs/TcboC4QOyxt4yKbiTh+1m9LDG&#10;Qtsbl3StQiMShH2BCtoQhkJKX7dk0M/sQJy8b+sMhiRdI7XDW4KbXs6z7Fka7Dg1tDjQvqX6XF1M&#10;eiOP5Vf1+ni37/ZQdrl2i4+4VGoyjrsXEIFi+D/+S79pBU/L1Q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WLA8YAAADdAAAADwAAAAAAAAAAAAAAAACYAgAAZHJz&#10;L2Rvd25yZXYueG1sUEsFBgAAAAAEAAQA9QAAAIsDAAAAAA==&#10;" filled="f" fillcolor="#8db3e2" strokeweight="2pt">
                  <v:textbox>
                    <w:txbxContent>
                      <w:p w14:paraId="388AF624" w14:textId="77777777" w:rsidR="001F32CB" w:rsidRPr="00A15655" w:rsidRDefault="001F32CB" w:rsidP="000F3D98">
                        <w:pPr>
                          <w:spacing w:line="240" w:lineRule="auto"/>
                          <w:rPr>
                            <w:sz w:val="18"/>
                            <w:szCs w:val="18"/>
                            <w:lang w:val="de-DE"/>
                          </w:rPr>
                        </w:pPr>
                        <w:proofErr w:type="spellStart"/>
                        <w:proofErr w:type="gramStart"/>
                        <w:r w:rsidRPr="00A15655">
                          <w:rPr>
                            <w:rFonts w:cs="Arial"/>
                            <w:bCs/>
                            <w:sz w:val="18"/>
                            <w:szCs w:val="18"/>
                          </w:rPr>
                          <w:t>asram:</w:t>
                        </w:r>
                        <w:proofErr w:type="gramEnd"/>
                        <w:r w:rsidRPr="00A15655">
                          <w:rPr>
                            <w:rFonts w:cs="Arial"/>
                            <w:bCs/>
                            <w:sz w:val="18"/>
                            <w:szCs w:val="18"/>
                          </w:rPr>
                          <w:t>SpecifiedCITradeBusinessFlag</w:t>
                        </w:r>
                        <w:proofErr w:type="spellEnd"/>
                      </w:p>
                    </w:txbxContent>
                  </v:textbox>
                </v:rect>
                <v:shape id="AutoShape 6150" o:spid="_x0000_s1440" type="#_x0000_t32" style="position:absolute;left:38170;top:1850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xsUAAADdAAAADwAAAGRycy9kb3ducmV2LnhtbESPQYvCMBSE74L/ITzBm6YrurrVKCKI&#10;srCKuuj10bxti81LaWLt/nsjCB6HmfmGmS0aU4iaKpdbVvDRj0AQJ1bnnCr4Pa17ExDOI2ssLJOC&#10;f3KwmLdbM4y1vfOB6qNPRYCwi1FB5n0ZS+mSjAy6vi2Jg/dnK4M+yCqVusJ7gJtCDqLoUxrMOSxk&#10;WNIqo+R6vBkF9f68G6/LerP36Xl4+B5+XdD8KNXtNMspCE+Nf4df7a1WMBpPRvB8E5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xsUAAADdAAAADwAAAAAAAAAA&#10;AAAAAAChAgAAZHJzL2Rvd25yZXYueG1sUEsFBgAAAAAEAAQA+QAAAJMDAAAAAA==&#10;" strokeweight="2pt"/>
                <v:shape id="AutoShape 6151" o:spid="_x0000_s1441" type="#_x0000_t32" style="position:absolute;left:38170;top:733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kjscUAAADdAAAADwAAAGRycy9kb3ducmV2LnhtbESP3YrCMBSE74V9h3AWvNN0xb+tRlkE&#10;UQQVddHbQ3O2LduclCbW+vZGELwcZuYbZjpvTCFqqlxuWcFXNwJBnFidc6rg97TsjEE4j6yxsEwK&#10;7uRgPvtoTTHW9sYHqo8+FQHCLkYFmfdlLKVLMjLourYkDt6frQz6IKtU6gpvAW4K2YuioTSYc1jI&#10;sKRFRsn/8WoU1PvzbrQs69Xep+f+YdP/vqDZKtX+bH4mIDw1/h1+tddawWA0HsL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kjscUAAADdAAAADwAAAAAAAAAA&#10;AAAAAAChAgAAZHJzL2Rvd25yZXYueG1sUEsFBgAAAAAEAAQA+QAAAJMDAAAAAA==&#10;" strokeweight="2pt"/>
                <v:shape id="AutoShape 6152" o:spid="_x0000_s1442" type="#_x0000_t32" style="position:absolute;left:35619;top:1318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GKsYAAADdAAAADwAAAGRycy9kb3ducmV2LnhtbESPQWvCQBSE70L/w/IKvemmoiamriIF&#10;UQo2aEu8PrKvSWj2bciuMf333YLQ4zAz3zCrzWAa0VPnassKnicRCOLC6ppLBZ8fu3ECwnlkjY1l&#10;UvBDDjbrh9EKU21vfKL+7EsRIOxSVFB536ZSuqIig25iW+LgfdnOoA+yK6Xu8BbgppHTKFpIgzWH&#10;hQpbeq2o+D5fjYI+y9/jXdvvM1/ms9PbbHlBc1Tq6XHYvoDwNPj/8L190ArmcRLD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1hirGAAAA3QAAAA8AAAAAAAAA&#10;AAAAAAAAoQIAAGRycy9kb3ducmV2LnhtbFBLBQYAAAAABAAEAPkAAACUAwAAAAA=&#10;" strokeweight="2pt"/>
                <v:rect id="Rechteck 5871" o:spid="_x0000_s1443" style="position:absolute;top:1137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8MAcYA&#10;AADdAAAADwAAAGRycy9kb3ducmV2LnhtbESPQWvCQBSE74L/YXmFXqRuLFQluooIpaEIYrSeH9ln&#10;Epp9G7PbJP33riB4HGbmG2a57k0lWmpcaVnBZByBIM6sLjlXcDp+vs1BOI+ssbJMCv7JwXo1HCwx&#10;1rbjA7Wpz0WAsItRQeF9HUvpsoIMurGtiYN3sY1BH2STS91gF+Cmku9RNJUGSw4LBda0LSj7Tf+M&#10;gi7bt+fj7kvuR+fE8jW5btOfb6VeX/rNAoSn3j/Dj3aiFXzMZx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8MAcYAAADdAAAADwAAAAAAAAAAAAAAAACYAgAAZHJz&#10;L2Rvd25yZXYueG1sUEsFBgAAAAAEAAQA9QAAAIsDAAAAAA==&#10;" filled="f" stroked="f">
                  <v:textbox>
                    <w:txbxContent>
                      <w:p w14:paraId="388AF625" w14:textId="77777777" w:rsidR="001F32CB" w:rsidRDefault="001F32CB" w:rsidP="003561AB">
                        <w:pPr>
                          <w:rPr>
                            <w:rFonts w:cs="Arial"/>
                            <w:b/>
                            <w:color w:val="C00000"/>
                            <w:sz w:val="24"/>
                            <w:szCs w:val="24"/>
                            <w:lang w:val="de-DE"/>
                          </w:rPr>
                        </w:pPr>
                        <w:r>
                          <w:rPr>
                            <w:rFonts w:cs="Arial"/>
                            <w:b/>
                            <w:color w:val="C00000"/>
                            <w:sz w:val="24"/>
                            <w:szCs w:val="24"/>
                            <w:lang w:val="de-DE"/>
                          </w:rPr>
                          <w:t>1</w:t>
                        </w:r>
                      </w:p>
                    </w:txbxContent>
                  </v:textbox>
                </v:rect>
                <v:rect id="Rechteck 5877" o:spid="_x0000_s1444" style="position:absolute;left:39127;top:2466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ox7sYA&#10;AADdAAAADwAAAGRycy9kb3ducmV2LnhtbESP3WrCQBSE7wu+w3IEb4puKrRKdBURiqEUxPhzfcge&#10;k2D2bMyuSfr23ULBy2FmvmGW695UoqXGlZYVvE0iEMSZ1SXnCk7Hz/EchPPIGivLpOCHHKxXg5cl&#10;xtp2fKA29bkIEHYxKii8r2MpXVaQQTexNXHwrrYx6INscqkb7ALcVHIaRR/SYMlhocCatgVlt/Rh&#10;FHTZvr0cv3dy/3pJLN+T+zY9fyk1GvabBQhPvX+G/9uJVvA+n83g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ox7sYAAADdAAAADwAAAAAAAAAAAAAAAACYAgAAZHJz&#10;L2Rvd25yZXYueG1sUEsFBgAAAAAEAAQA9QAAAIsDAAAAAA==&#10;" filled="f" stroked="f">
                  <v:textbox>
                    <w:txbxContent>
                      <w:p w14:paraId="388AF626" w14:textId="77777777" w:rsidR="001F32CB" w:rsidRDefault="001F32CB" w:rsidP="00145676">
                        <w:pPr>
                          <w:rPr>
                            <w:rFonts w:cs="Arial"/>
                            <w:b/>
                            <w:color w:val="C00000"/>
                            <w:sz w:val="24"/>
                            <w:szCs w:val="24"/>
                            <w:lang w:val="de-DE"/>
                          </w:rPr>
                        </w:pPr>
                        <w:r>
                          <w:rPr>
                            <w:rFonts w:cs="Arial"/>
                            <w:b/>
                            <w:color w:val="C00000"/>
                            <w:sz w:val="24"/>
                            <w:szCs w:val="24"/>
                            <w:lang w:val="de-DE"/>
                          </w:rPr>
                          <w:t>1</w:t>
                        </w:r>
                      </w:p>
                    </w:txbxContent>
                  </v:textbox>
                </v:rect>
                <v:rect id="Rechteck 5878" o:spid="_x0000_s1445" style="position:absolute;left:38170;top:1701;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nMQA&#10;AADdAAAADwAAAGRycy9kb3ducmV2LnhtbERPTWvCQBC9F/wPywheSrOpYJU0q4hQDFIQo/U8ZKdJ&#10;MDsbs2uS/vvuodDj432nm9E0oqfO1ZYVvEYxCOLC6ppLBZfzx8sKhPPIGhvLpOCHHGzWk6cUE20H&#10;PlGf+1KEEHYJKqi8bxMpXVGRQRfZljhw37Yz6APsSqk7HEK4aeQ8jt+kwZpDQ4Ut7SoqbvnDKBiK&#10;Y389f+7l8fmaWb5n913+dVBqNh237yA8jf5f/OfOtILFahn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FpZzEAAAA3QAAAA8AAAAAAAAAAAAAAAAAmAIAAGRycy9k&#10;b3ducmV2LnhtbFBLBQYAAAAABAAEAPUAAACJAwAAAAA=&#10;" filled="f" stroked="f">
                  <v:textbox>
                    <w:txbxContent>
                      <w:p w14:paraId="388AF627" w14:textId="77777777" w:rsidR="001F32CB" w:rsidRDefault="001F32CB" w:rsidP="00145676">
                        <w:pPr>
                          <w:rPr>
                            <w:rFonts w:cs="Arial"/>
                            <w:b/>
                            <w:sz w:val="24"/>
                            <w:szCs w:val="24"/>
                            <w:lang w:val="de-DE"/>
                          </w:rPr>
                        </w:pPr>
                        <w:r>
                          <w:rPr>
                            <w:rFonts w:cs="Arial"/>
                            <w:b/>
                            <w:sz w:val="24"/>
                            <w:szCs w:val="24"/>
                            <w:lang w:val="de-DE"/>
                          </w:rPr>
                          <w:t>0..*</w:t>
                        </w:r>
                      </w:p>
                    </w:txbxContent>
                  </v:textbox>
                </v:rect>
                <v:rect id="Rechteck 5879" o:spid="_x0000_s1446" style="position:absolute;left:38383;top:7442;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AB8cA&#10;AADdAAAADwAAAGRycy9kb3ducmV2LnhtbESP3WrCQBSE7wu+w3IEb4puKrRqdBURSkMpiPHn+pA9&#10;JsHs2ZjdJunbdwtCL4eZ+YZZbXpTiZYaV1pW8DKJQBBnVpecKzgd38dzEM4ja6wsk4IfcrBZD55W&#10;GGvb8YHa1OciQNjFqKDwvo6ldFlBBt3E1sTBu9rGoA+yyaVusAtwU8lpFL1JgyWHhQJr2hWU3dJv&#10;o6DL9u3l+PUh98+XxPI9ue/S86dSo2G/XYLw1Pv/8KOdaAWv89kC/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JAAfHAAAA3QAAAA8AAAAAAAAAAAAAAAAAmAIAAGRy&#10;cy9kb3ducmV2LnhtbFBLBQYAAAAABAAEAPUAAACMAwAAAAA=&#10;" filled="f" stroked="f">
                  <v:textbox>
                    <w:txbxContent>
                      <w:p w14:paraId="388AF628" w14:textId="77777777" w:rsidR="001F32CB" w:rsidRDefault="001F32CB" w:rsidP="00145676">
                        <w:pPr>
                          <w:rPr>
                            <w:rFonts w:cs="Arial"/>
                            <w:b/>
                            <w:sz w:val="24"/>
                            <w:szCs w:val="24"/>
                            <w:lang w:val="de-DE"/>
                          </w:rPr>
                        </w:pPr>
                        <w:r>
                          <w:rPr>
                            <w:rFonts w:cs="Arial"/>
                            <w:b/>
                            <w:sz w:val="24"/>
                            <w:szCs w:val="24"/>
                            <w:lang w:val="de-DE"/>
                          </w:rPr>
                          <w:t>0..*</w:t>
                        </w:r>
                      </w:p>
                    </w:txbxContent>
                  </v:textbox>
                </v:rect>
                <v:rect id="Rechteck 5889" o:spid="_x0000_s1447" style="position:absolute;left:38489;top:13078;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xwIMYA&#10;AADdAAAADwAAAGRycy9kb3ducmV2LnhtbESPQWvCQBSE7wX/w/IEL0U3LVjS1FVEKA0iSGP1/Mi+&#10;JsHs25hdk/jvXaHQ4zAz3zCL1WBq0VHrKssKXmYRCOLc6ooLBT+Hz2kMwnlkjbVlUnAjB6vl6GmB&#10;ibY9f1OX+UIECLsEFZTeN4mULi/JoJvZhjh4v7Y16INsC6lb7APc1PI1it6kwYrDQokNbUrKz9nV&#10;KOjzfXc67L7k/vmUWr6kl0123Co1GQ/rDxCeBv8f/munWsE8jt/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xwIMYAAADdAAAADwAAAAAAAAAAAAAAAACYAgAAZHJz&#10;L2Rvd25yZXYueG1sUEsFBgAAAAAEAAQA9QAAAIsDAAAAAA==&#10;" filled="f" stroked="f">
                  <v:textbox>
                    <w:txbxContent>
                      <w:p w14:paraId="388AF629" w14:textId="77777777" w:rsidR="001F32CB" w:rsidRDefault="001F32CB" w:rsidP="00145676">
                        <w:pPr>
                          <w:rPr>
                            <w:rFonts w:cs="Arial"/>
                            <w:b/>
                            <w:sz w:val="24"/>
                            <w:szCs w:val="24"/>
                            <w:lang w:val="de-DE"/>
                          </w:rPr>
                        </w:pPr>
                        <w:r>
                          <w:rPr>
                            <w:rFonts w:cs="Arial"/>
                            <w:b/>
                            <w:sz w:val="24"/>
                            <w:szCs w:val="24"/>
                            <w:lang w:val="de-DE"/>
                          </w:rPr>
                          <w:t>0..*</w:t>
                        </w:r>
                      </w:p>
                    </w:txbxContent>
                  </v:textbox>
                </v:rect>
                <v:rect id="Rechteck 5890" o:spid="_x0000_s1448" style="position:absolute;left:38277;top:18394;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9PYMQA&#10;AADdAAAADwAAAGRycy9kb3ducmV2LnhtbERPTWvCQBC9C/0PyxS8SN1UqNjUNZSAGKQgTVrPQ3aa&#10;hGZnY3ZN0n/fPQgeH+97m0ymFQP1rrGs4HkZgSAurW64UvBV7J82IJxH1thaJgV/5CDZPcy2GGs7&#10;8icNua9ECGEXo4La+y6W0pU1GXRL2xEH7sf2Bn2AfSV1j2MIN61cRdFaGmw4NNTYUVpT+ZtfjYKx&#10;PA3n4uMgT4tzZvmSXdL8+6jU/HF6fwPhafJ38c2daQUvm9ewP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T2DEAAAA3QAAAA8AAAAAAAAAAAAAAAAAmAIAAGRycy9k&#10;b3ducmV2LnhtbFBLBQYAAAAABAAEAPUAAACJAwAAAAA=&#10;" filled="f" stroked="f">
                  <v:textbox>
                    <w:txbxContent>
                      <w:p w14:paraId="388AF62A" w14:textId="77777777" w:rsidR="001F32CB" w:rsidRDefault="001F32CB" w:rsidP="00145676">
                        <w:pPr>
                          <w:rPr>
                            <w:rFonts w:cs="Arial"/>
                            <w:b/>
                            <w:sz w:val="24"/>
                            <w:szCs w:val="24"/>
                            <w:lang w:val="de-DE"/>
                          </w:rPr>
                        </w:pPr>
                        <w:r>
                          <w:rPr>
                            <w:rFonts w:cs="Arial"/>
                            <w:b/>
                            <w:sz w:val="24"/>
                            <w:szCs w:val="24"/>
                            <w:lang w:val="de-DE"/>
                          </w:rPr>
                          <w:t>0..*</w:t>
                        </w:r>
                      </w:p>
                    </w:txbxContent>
                  </v:textbox>
                </v:rect>
                <w10:anchorlock/>
              </v:group>
            </w:pict>
          </mc:Fallback>
        </mc:AlternateContent>
      </w:r>
    </w:p>
    <w:p w14:paraId="388AF3F5" w14:textId="77777777" w:rsidR="00145676" w:rsidRDefault="00145676" w:rsidP="00145676"/>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0F3D98" w:rsidRPr="001E1B02" w14:paraId="388AF3F7" w14:textId="77777777" w:rsidTr="00145676">
        <w:trPr>
          <w:cantSplit/>
          <w:trHeight w:val="70"/>
        </w:trPr>
        <w:tc>
          <w:tcPr>
            <w:tcW w:w="5000" w:type="pct"/>
            <w:shd w:val="clear" w:color="auto" w:fill="FFFFCC"/>
            <w:vAlign w:val="center"/>
          </w:tcPr>
          <w:p w14:paraId="388AF3F6" w14:textId="77777777" w:rsidR="000F3D98" w:rsidRPr="001C5CAA" w:rsidRDefault="000F3D98" w:rsidP="00145676">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0F3D98" w14:paraId="388AF3F9" w14:textId="77777777" w:rsidTr="00145676">
        <w:trPr>
          <w:cantSplit/>
          <w:trHeight w:val="340"/>
        </w:trPr>
        <w:tc>
          <w:tcPr>
            <w:tcW w:w="5000" w:type="pct"/>
            <w:vAlign w:val="center"/>
          </w:tcPr>
          <w:p w14:paraId="388AF3F8" w14:textId="77777777" w:rsidR="000F3D98" w:rsidRPr="001C5CAA" w:rsidRDefault="000F3D98" w:rsidP="00145676">
            <w:pPr>
              <w:spacing w:line="240" w:lineRule="auto"/>
            </w:pPr>
            <w:r w:rsidRPr="001C5CAA">
              <w:rPr>
                <w:rFonts w:cs="Arial"/>
                <w:b/>
                <w:bCs/>
                <w:szCs w:val="20"/>
              </w:rPr>
              <w:t>“</w:t>
            </w:r>
            <w:proofErr w:type="spellStart"/>
            <w:proofErr w:type="gramStart"/>
            <w:r w:rsidR="00B52C81" w:rsidRPr="001C5CAA">
              <w:rPr>
                <w:rFonts w:cs="Arial"/>
                <w:b/>
                <w:bCs/>
                <w:szCs w:val="20"/>
              </w:rPr>
              <w:t>asram:</w:t>
            </w:r>
            <w:proofErr w:type="gramEnd"/>
            <w:r w:rsidR="00B52C81" w:rsidRPr="001C5CAA">
              <w:rPr>
                <w:rFonts w:cs="Arial"/>
                <w:b/>
                <w:bCs/>
                <w:szCs w:val="20"/>
              </w:rPr>
              <w:t>SpecifiedCIRALSupplyChainTradeAgreement</w:t>
            </w:r>
            <w:proofErr w:type="spellEnd"/>
            <w:r w:rsidR="00545979" w:rsidRPr="001C5CAA">
              <w:rPr>
                <w:rFonts w:cs="Arial"/>
                <w:b/>
                <w:bCs/>
                <w:szCs w:val="20"/>
              </w:rPr>
              <w:t>”</w:t>
            </w:r>
            <w:r w:rsidRPr="001C5CAA">
              <w:rPr>
                <w:rFonts w:cs="Arial"/>
                <w:b/>
                <w:bCs/>
                <w:szCs w:val="20"/>
              </w:rPr>
              <w:t xml:space="preserve"> </w:t>
            </w:r>
            <w:r w:rsidRPr="001C5CAA">
              <w:rPr>
                <w:rFonts w:cs="Arial"/>
                <w:bCs/>
                <w:szCs w:val="20"/>
              </w:rPr>
              <w:t xml:space="preserve">contains </w:t>
            </w:r>
            <w:r w:rsidR="002E0D23" w:rsidRPr="001C5CAA">
              <w:rPr>
                <w:rFonts w:cs="Arial"/>
                <w:bCs/>
                <w:szCs w:val="20"/>
              </w:rPr>
              <w:t>reference information about the material and the contract.</w:t>
            </w:r>
          </w:p>
        </w:tc>
      </w:tr>
    </w:tbl>
    <w:p w14:paraId="388AF3FA" w14:textId="77777777" w:rsidR="006810CF" w:rsidRDefault="006810CF" w:rsidP="006810CF">
      <w:bookmarkStart w:id="66" w:name="_asram:ApplicableCITradeCommercialTe"/>
      <w:bookmarkEnd w:id="66"/>
    </w:p>
    <w:p w14:paraId="388AF3FB" w14:textId="77777777" w:rsidR="00A07FC2" w:rsidRDefault="00A07FC2" w:rsidP="00145676">
      <w:pPr>
        <w:pStyle w:val="berschrift4"/>
        <w:ind w:left="851" w:hanging="851"/>
        <w:rPr>
          <w:szCs w:val="20"/>
        </w:rPr>
      </w:pPr>
      <w:bookmarkStart w:id="67" w:name="_Toc347483422"/>
      <w:proofErr w:type="spellStart"/>
      <w:proofErr w:type="gramStart"/>
      <w:r w:rsidRPr="00145676">
        <w:rPr>
          <w:szCs w:val="20"/>
        </w:rPr>
        <w:t>asram:</w:t>
      </w:r>
      <w:proofErr w:type="gramEnd"/>
      <w:r w:rsidR="00613961" w:rsidRPr="00145676">
        <w:rPr>
          <w:szCs w:val="20"/>
        </w:rPr>
        <w:t>ProgramCIMission</w:t>
      </w:r>
      <w:r w:rsidR="00701998" w:rsidRPr="00145676">
        <w:rPr>
          <w:szCs w:val="20"/>
        </w:rPr>
        <w:t>Project</w:t>
      </w:r>
      <w:bookmarkEnd w:id="67"/>
      <w:proofErr w:type="spellEnd"/>
    </w:p>
    <w:p w14:paraId="388AF3FC" w14:textId="77777777" w:rsidR="006810CF" w:rsidRPr="006810CF" w:rsidRDefault="006810CF" w:rsidP="006810CF"/>
    <w:p w14:paraId="388AF3FD" w14:textId="77777777" w:rsidR="002E72AB" w:rsidRDefault="006810CF" w:rsidP="006810CF">
      <w:r>
        <w:rPr>
          <w:noProof/>
          <w:lang w:eastAsia="zh-TW"/>
        </w:rPr>
        <mc:AlternateContent>
          <mc:Choice Requires="wpg">
            <w:drawing>
              <wp:inline distT="0" distB="0" distL="0" distR="0" wp14:anchorId="388AF554" wp14:editId="388AF555">
                <wp:extent cx="5603535" cy="474123"/>
                <wp:effectExtent l="0" t="0" r="16510" b="2540"/>
                <wp:docPr id="5916" name="Gruppieren 5916"/>
                <wp:cNvGraphicFramePr/>
                <a:graphic xmlns:a="http://schemas.openxmlformats.org/drawingml/2006/main">
                  <a:graphicData uri="http://schemas.microsoft.com/office/word/2010/wordprocessingGroup">
                    <wpg:wgp>
                      <wpg:cNvGrpSpPr/>
                      <wpg:grpSpPr>
                        <a:xfrm>
                          <a:off x="0" y="0"/>
                          <a:ext cx="5603535" cy="474123"/>
                          <a:chOff x="0" y="0"/>
                          <a:chExt cx="5603535" cy="474123"/>
                        </a:xfrm>
                      </wpg:grpSpPr>
                      <wps:wsp>
                        <wps:cNvPr id="5741" name="Rectangle 6168"/>
                        <wps:cNvSpPr>
                          <a:spLocks noChangeArrowheads="1"/>
                        </wps:cNvSpPr>
                        <wps:spPr bwMode="auto">
                          <a:xfrm>
                            <a:off x="382772" y="0"/>
                            <a:ext cx="2560320" cy="344805"/>
                          </a:xfrm>
                          <a:prstGeom prst="rect">
                            <a:avLst/>
                          </a:prstGeom>
                          <a:solidFill>
                            <a:srgbClr val="8DB3E2"/>
                          </a:solidFill>
                          <a:ln w="25400">
                            <a:solidFill>
                              <a:srgbClr val="000000"/>
                            </a:solidFill>
                            <a:miter lim="800000"/>
                            <a:headEnd/>
                            <a:tailEnd/>
                          </a:ln>
                        </wps:spPr>
                        <wps:txbx>
                          <w:txbxContent>
                            <w:p w14:paraId="388AF62B" w14:textId="77777777" w:rsidR="001F32CB" w:rsidRPr="00C9342C" w:rsidRDefault="001F32CB" w:rsidP="002E72AB">
                              <w:pPr>
                                <w:spacing w:line="240" w:lineRule="auto"/>
                                <w:rPr>
                                  <w:szCs w:val="24"/>
                                </w:rPr>
                              </w:pPr>
                              <w:proofErr w:type="spellStart"/>
                              <w:proofErr w:type="gramStart"/>
                              <w:r w:rsidRPr="00C9342C">
                                <w:rPr>
                                  <w:rFonts w:cs="Arial"/>
                                  <w:b/>
                                  <w:bCs/>
                                  <w:szCs w:val="20"/>
                                </w:rPr>
                                <w:t>asram:</w:t>
                              </w:r>
                              <w:proofErr w:type="gramEnd"/>
                              <w:r>
                                <w:rPr>
                                  <w:rFonts w:cs="Arial"/>
                                  <w:b/>
                                  <w:bCs/>
                                  <w:szCs w:val="20"/>
                                </w:rPr>
                                <w:t>ProgramCIMission</w:t>
                              </w:r>
                              <w:r w:rsidRPr="00701998">
                                <w:rPr>
                                  <w:rFonts w:cs="Arial"/>
                                  <w:b/>
                                  <w:bCs/>
                                  <w:szCs w:val="20"/>
                                </w:rPr>
                                <w:t>Project</w:t>
                              </w:r>
                              <w:proofErr w:type="spellEnd"/>
                              <w:r w:rsidRPr="00701998">
                                <w:rPr>
                                  <w:rFonts w:cs="Arial"/>
                                  <w:b/>
                                  <w:bCs/>
                                  <w:szCs w:val="20"/>
                                </w:rPr>
                                <w:t xml:space="preserve">  </w:t>
                              </w:r>
                            </w:p>
                          </w:txbxContent>
                        </wps:txbx>
                        <wps:bodyPr rot="0" vert="horz" wrap="square" lIns="91440" tIns="45720" rIns="91440" bIns="45720" anchor="t" anchorCtr="0" upright="1">
                          <a:noAutofit/>
                        </wps:bodyPr>
                      </wps:wsp>
                      <wps:wsp>
                        <wps:cNvPr id="5742" name="AutoShape 6169"/>
                        <wps:cNvCnPr>
                          <a:cxnSpLocks noChangeShapeType="1"/>
                        </wps:cNvCnPr>
                        <wps:spPr bwMode="auto">
                          <a:xfrm>
                            <a:off x="3147237"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4" name="Rectangle 6171"/>
                        <wps:cNvSpPr>
                          <a:spLocks noChangeArrowheads="1"/>
                        </wps:cNvSpPr>
                        <wps:spPr bwMode="auto">
                          <a:xfrm>
                            <a:off x="3721395" y="0"/>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2C" w14:textId="77777777" w:rsidR="001F32CB" w:rsidRPr="00C9342C" w:rsidRDefault="001F32CB" w:rsidP="002E72AB">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5745" name="Rectangle 6172"/>
                        <wps:cNvSpPr>
                          <a:spLocks noChangeArrowheads="1"/>
                        </wps:cNvSpPr>
                        <wps:spPr bwMode="auto">
                          <a:xfrm>
                            <a:off x="2955851"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46" name="AutoShape 6173"/>
                        <wps:cNvCnPr>
                          <a:cxnSpLocks noChangeShapeType="1"/>
                        </wps:cNvCnPr>
                        <wps:spPr bwMode="auto">
                          <a:xfrm>
                            <a:off x="2945218"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4" name="Rechteck 5914"/>
                        <wps:cNvSpPr>
                          <a:spLocks noChangeArrowheads="1"/>
                        </wps:cNvSpPr>
                        <wps:spPr bwMode="auto">
                          <a:xfrm>
                            <a:off x="0" y="4253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D" w14:textId="77777777" w:rsidR="001F32CB" w:rsidRDefault="001F32CB" w:rsidP="006810C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15" name="Rechteck 5915"/>
                        <wps:cNvSpPr>
                          <a:spLocks noChangeArrowheads="1"/>
                        </wps:cNvSpPr>
                        <wps:spPr bwMode="auto">
                          <a:xfrm>
                            <a:off x="3370521" y="180753"/>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2E" w14:textId="77777777" w:rsidR="001F32CB" w:rsidRDefault="001F32CB" w:rsidP="006810C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916" o:spid="_x0000_s1449" style="width:441.2pt;height:37.35pt;mso-position-horizontal-relative:char;mso-position-vertical-relative:line" coordsize="56035,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">
                <v:rect id="Rectangle 6168" o:spid="_x0000_s1450" style="position:absolute;left:3827;width:256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WW8YA&#10;AADdAAAADwAAAGRycy9kb3ducmV2LnhtbESPQWvCQBSE74L/YXmF3nRj0NqmrkEUIfRQ0BZ6fc2+&#10;ZkOzb0N21TS/3i0IHoeZ+YZZ5b1txJk6XztWMJsmIIhLp2uuFHx+7CfPIHxA1tg4JgV/5CFfj0cr&#10;zLS78IHOx1CJCGGfoQITQptJ6UtDFv3UtcTR+3GdxRBlV0nd4SXCbSPTJHmSFmuOCwZb2hoqf48n&#10;q2B3+jL7wRn/9k71oL/RbV/SQqnHh37zCiJQH+7hW7vQChbL+Qz+38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pWW8YAAADdAAAADwAAAAAAAAAAAAAAAACYAgAAZHJz&#10;L2Rvd25yZXYueG1sUEsFBgAAAAAEAAQA9QAAAIsDAAAAAA==&#10;" fillcolor="#8db3e2" strokeweight="2pt">
                  <v:textbox>
                    <w:txbxContent>
                      <w:p w14:paraId="388AF62B" w14:textId="77777777" w:rsidR="001F32CB" w:rsidRPr="00C9342C" w:rsidRDefault="001F32CB" w:rsidP="002E72AB">
                        <w:pPr>
                          <w:spacing w:line="240" w:lineRule="auto"/>
                          <w:rPr>
                            <w:szCs w:val="24"/>
                          </w:rPr>
                        </w:pPr>
                        <w:proofErr w:type="spellStart"/>
                        <w:proofErr w:type="gramStart"/>
                        <w:r w:rsidRPr="00C9342C">
                          <w:rPr>
                            <w:rFonts w:cs="Arial"/>
                            <w:b/>
                            <w:bCs/>
                            <w:szCs w:val="20"/>
                          </w:rPr>
                          <w:t>asram:</w:t>
                        </w:r>
                        <w:proofErr w:type="gramEnd"/>
                        <w:r>
                          <w:rPr>
                            <w:rFonts w:cs="Arial"/>
                            <w:b/>
                            <w:bCs/>
                            <w:szCs w:val="20"/>
                          </w:rPr>
                          <w:t>ProgramCIMission</w:t>
                        </w:r>
                        <w:r w:rsidRPr="00701998">
                          <w:rPr>
                            <w:rFonts w:cs="Arial"/>
                            <w:b/>
                            <w:bCs/>
                            <w:szCs w:val="20"/>
                          </w:rPr>
                          <w:t>Project</w:t>
                        </w:r>
                        <w:proofErr w:type="spellEnd"/>
                        <w:r w:rsidRPr="00701998">
                          <w:rPr>
                            <w:rFonts w:cs="Arial"/>
                            <w:b/>
                            <w:bCs/>
                            <w:szCs w:val="20"/>
                          </w:rPr>
                          <w:t xml:space="preserve">  </w:t>
                        </w:r>
                      </w:p>
                    </w:txbxContent>
                  </v:textbox>
                </v:rect>
                <v:shape id="AutoShape 6169" o:spid="_x0000_s1451" type="#_x0000_t32" style="position:absolute;left:31472;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ufKMYAAADdAAAADwAAAGRycy9kb3ducmV2LnhtbESPQWvCQBSE70L/w/IEb2ajxKamriKC&#10;tBSqaEu8PrKvSWj2bciuMf77bqHQ4zAz3zCrzWAa0VPnassKZlEMgriwuuZSwefHfvoEwnlkjY1l&#10;UnAnB5v1w2iFmbY3PlF/9qUIEHYZKqi8bzMpXVGRQRfZljh4X7Yz6IPsSqk7vAW4aeQ8jh+lwZrD&#10;QoUt7Soqvs9Xo6A/5od03/YvR1/myektWV7QvCs1GQ/bZxCeBv8f/mu/agWLNJnD75vw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7nyjGAAAA3QAAAA8AAAAAAAAA&#10;AAAAAAAAoQIAAGRycy9kb3ducmV2LnhtbFBLBQYAAAAABAAEAPkAAACUAwAAAAA=&#10;" strokeweight="2pt"/>
                <v:rect id="Rectangle 6171" o:spid="_x0000_s1452" style="position:absolute;left:37213;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xmcYA&#10;AADdAAAADwAAAGRycy9kb3ducmV2LnhtbESPQUvDQBCF74L/YRmhF7GbSDQldltEKZWemig9D9kx&#10;CWZnw+7abv99Vyh4fLx535u3XEcziiM5P1hWkM8zEMSt1QN3Cr4+Nw8LED4gaxwtk4IzeVivbm+W&#10;WGl74pqOTehEgrCvUEEfwlRJ6dueDPq5nYiT922dwZCk66R2eEpwM8rHLHuWBgdODT1O9NZT+9P8&#10;mvRGHutDs70/2519r4dcu2IfS6Vmd/H1BUSgGP6Pr+kPreCpLAr4W5MQ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wxmcYAAADdAAAADwAAAAAAAAAAAAAAAACYAgAAZHJz&#10;L2Rvd25yZXYueG1sUEsFBgAAAAAEAAQA9QAAAIsDAAAAAA==&#10;" filled="f" fillcolor="#8db3e2" strokeweight="2pt">
                  <v:textbox>
                    <w:txbxContent>
                      <w:p w14:paraId="388AF62C" w14:textId="77777777" w:rsidR="001F32CB" w:rsidRPr="00C9342C" w:rsidRDefault="001F32CB" w:rsidP="002E72AB">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6172" o:spid="_x0000_s1453" style="position:absolute;left:29558;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Y8l8UA&#10;AADdAAAADwAAAGRycy9kb3ducmV2LnhtbESP3WoCMRSE7wt9h3AK3tVspVtlNYoUSgUR6t/9YXPc&#10;Xbo5WZOspn16Uyh4OczMN8xsEU0rLuR8Y1nByzADQVxa3XCl4LD/eJ6A8AFZY2uZFPyQh8X88WGG&#10;hbZX3tJlFyqRIOwLVFCH0BVS+rImg35oO+LknawzGJJ0ldQOrwluWjnKsjdpsOG0UGNH7zWV37ve&#10;KOg2ef85Pq/d73HSf5W4jjaMolKDp7icgggUwz38315pBfn4NYe/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BjyXxQAAAN0AAAAPAAAAAAAAAAAAAAAAAJgCAABkcnMv&#10;ZG93bnJldi54bWxQSwUGAAAAAAQABAD1AAAAigMAAAAA&#10;" strokeweight="2pt"/>
                <v:shape id="AutoShape 6173" o:spid="_x0000_s1454" type="#_x0000_t32" style="position:absolute;left:29452;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CZK8YAAADdAAAADwAAAGRycy9kb3ducmV2LnhtbESPQWvCQBSE7wX/w/IKvTWbSjSauooU&#10;pFJQ0ZZ4fWRfk2D2bchuY/rvuwXB4zAz3zCL1WAa0VPnassKXqIYBHFhdc2lgq/PzfMMhPPIGhvL&#10;pOCXHKyWo4cFZtpe+Uj9yZciQNhlqKDyvs2kdEVFBl1kW+LgfdvOoA+yK6Xu8BrgppHjOJ5KgzWH&#10;hQpbequouJx+jIL+kO/TTdu/H3yZJ8ePZH5Gs1Pq6XFYv4LwNPh7+NbeagWTNJnC/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AmSvGAAAA3QAAAA8AAAAAAAAA&#10;AAAAAAAAoQIAAGRycy9kb3ducmV2LnhtbFBLBQYAAAAABAAEAPkAAACUAwAAAAA=&#10;" strokeweight="2pt"/>
                <v:rect id="Rechteck 5914" o:spid="_x0000_s1455" style="position:absolute;top:425;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ZFpMcA&#10;AADdAAAADwAAAGRycy9kb3ducmV2LnhtbESP3WrCQBSE7wt9h+UUvCm6Udqi0VVEEEMpSOPP9SF7&#10;TILZszG7JunbdwtCL4eZ+YZZrHpTiZYaV1pWMB5FIIgzq0vOFRwP2+EUhPPIGivLpOCHHKyWz08L&#10;jLXt+Jva1OciQNjFqKDwvo6ldFlBBt3I1sTBu9jGoA+yyaVusAtwU8lJFH1IgyWHhQJr2hSUXdO7&#10;UdBl+/Z8+NrJ/es5sXxLbpv09KnU4KVfz0F46v1/+NFOtIL32fgN/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2RaTHAAAA3QAAAA8AAAAAAAAAAAAAAAAAmAIAAGRy&#10;cy9kb3ducmV2LnhtbFBLBQYAAAAABAAEAPUAAACMAwAAAAA=&#10;" filled="f" stroked="f">
                  <v:textbox>
                    <w:txbxContent>
                      <w:p w14:paraId="388AF62D" w14:textId="77777777" w:rsidR="001F32CB" w:rsidRDefault="001F32CB" w:rsidP="006810CF">
                        <w:pPr>
                          <w:rPr>
                            <w:rFonts w:cs="Arial"/>
                            <w:b/>
                            <w:sz w:val="24"/>
                            <w:szCs w:val="24"/>
                            <w:lang w:val="de-DE"/>
                          </w:rPr>
                        </w:pPr>
                        <w:r>
                          <w:rPr>
                            <w:rFonts w:cs="Arial"/>
                            <w:b/>
                            <w:sz w:val="24"/>
                            <w:szCs w:val="24"/>
                            <w:lang w:val="de-DE"/>
                          </w:rPr>
                          <w:t>0..*</w:t>
                        </w:r>
                      </w:p>
                    </w:txbxContent>
                  </v:textbox>
                </v:rect>
                <v:rect id="Rechteck 5915" o:spid="_x0000_s1456" style="position:absolute;left:33705;top:1807;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gP8YA&#10;AADdAAAADwAAAGRycy9kb3ducmV2LnhtbESP3WrCQBSE7wu+w3IEb4puLFg0uooI0lAKYvy5PmSP&#10;STB7NmbXJH37bqHQy2FmvmFWm95UoqXGlZYVTCcRCOLM6pJzBefTfjwH4TyyxsoyKfgmB5v14GWF&#10;sbYdH6lNfS4ChF2MCgrv61hKlxVk0E1sTRy8m20M+iCbXOoGuwA3lXyLondpsOSwUGBNu4Kye/o0&#10;Crrs0F5PXx/y8HpNLD+Sxy69fCo1GvbbJQhPvf8P/7UTrWC2mM7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rgP8YAAADdAAAADwAAAAAAAAAAAAAAAACYAgAAZHJz&#10;L2Rvd25yZXYueG1sUEsFBgAAAAAEAAQA9QAAAIsDAAAAAA==&#10;" filled="f" stroked="f">
                  <v:textbox>
                    <w:txbxContent>
                      <w:p w14:paraId="388AF62E" w14:textId="77777777" w:rsidR="001F32CB" w:rsidRDefault="001F32CB" w:rsidP="006810CF">
                        <w:pPr>
                          <w:rPr>
                            <w:rFonts w:cs="Arial"/>
                            <w:b/>
                            <w:sz w:val="24"/>
                            <w:szCs w:val="24"/>
                            <w:lang w:val="de-DE"/>
                          </w:rPr>
                        </w:pPr>
                        <w:r>
                          <w:rPr>
                            <w:rFonts w:cs="Arial"/>
                            <w:b/>
                            <w:sz w:val="24"/>
                            <w:szCs w:val="24"/>
                            <w:lang w:val="de-DE"/>
                          </w:rPr>
                          <w:t>0..*</w:t>
                        </w:r>
                      </w:p>
                    </w:txbxContent>
                  </v:textbox>
                </v:rect>
                <w10:anchorlock/>
              </v:group>
            </w:pict>
          </mc:Fallback>
        </mc:AlternateContent>
      </w:r>
    </w:p>
    <w:p w14:paraId="388AF3FE" w14:textId="77777777" w:rsidR="00701998" w:rsidRDefault="00701998" w:rsidP="006810CF"/>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12"/>
        <w:gridCol w:w="1419"/>
        <w:gridCol w:w="1261"/>
        <w:gridCol w:w="1102"/>
        <w:gridCol w:w="2997"/>
        <w:gridCol w:w="946"/>
        <w:gridCol w:w="3387"/>
      </w:tblGrid>
      <w:tr w:rsidR="001C5CAA" w14:paraId="388AF406" w14:textId="77777777" w:rsidTr="00FD4E7D">
        <w:trPr>
          <w:cantSplit/>
          <w:trHeight w:val="329"/>
        </w:trPr>
        <w:tc>
          <w:tcPr>
            <w:tcW w:w="1148" w:type="pct"/>
            <w:shd w:val="clear" w:color="auto" w:fill="FFFFCC"/>
            <w:vAlign w:val="center"/>
          </w:tcPr>
          <w:p w14:paraId="388AF3FF"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92" w:type="pct"/>
            <w:shd w:val="clear" w:color="auto" w:fill="FFFFCC"/>
            <w:vAlign w:val="center"/>
          </w:tcPr>
          <w:p w14:paraId="388AF400"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37" w:type="pct"/>
            <w:shd w:val="clear" w:color="auto" w:fill="FFFFCC"/>
            <w:vAlign w:val="center"/>
          </w:tcPr>
          <w:p w14:paraId="388AF401"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82" w:type="pct"/>
            <w:shd w:val="clear" w:color="auto" w:fill="FFFFCC"/>
            <w:vAlign w:val="center"/>
          </w:tcPr>
          <w:p w14:paraId="388AF402"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1039" w:type="pct"/>
            <w:shd w:val="clear" w:color="auto" w:fill="FFFFCC"/>
            <w:vAlign w:val="center"/>
          </w:tcPr>
          <w:p w14:paraId="388AF403"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28" w:type="pct"/>
            <w:shd w:val="clear" w:color="auto" w:fill="FFFFCC"/>
            <w:vAlign w:val="center"/>
          </w:tcPr>
          <w:p w14:paraId="388AF404"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174" w:type="pct"/>
            <w:shd w:val="clear" w:color="auto" w:fill="FFFFCC"/>
            <w:vAlign w:val="center"/>
          </w:tcPr>
          <w:p w14:paraId="388AF405"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0E" w14:textId="77777777" w:rsidTr="00FD4E7D">
        <w:trPr>
          <w:cantSplit/>
          <w:trHeight w:val="318"/>
        </w:trPr>
        <w:tc>
          <w:tcPr>
            <w:tcW w:w="1148" w:type="pct"/>
            <w:shd w:val="clear" w:color="auto" w:fill="92D050"/>
            <w:vAlign w:val="center"/>
          </w:tcPr>
          <w:p w14:paraId="388AF407"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bCs/>
                <w:color w:val="000000"/>
                <w:sz w:val="16"/>
                <w:szCs w:val="20"/>
                <w:lang w:eastAsia="de-DE"/>
              </w:rPr>
              <w:t>asram:</w:t>
            </w:r>
            <w:r w:rsidRPr="001C5CAA">
              <w:rPr>
                <w:rFonts w:cs="Arial"/>
                <w:bCs/>
                <w:sz w:val="16"/>
                <w:szCs w:val="20"/>
              </w:rPr>
              <w:t>IdentificationIdentifier</w:t>
            </w:r>
            <w:proofErr w:type="spellEnd"/>
          </w:p>
        </w:tc>
        <w:tc>
          <w:tcPr>
            <w:tcW w:w="492" w:type="pct"/>
            <w:shd w:val="clear" w:color="auto" w:fill="92D050"/>
            <w:vAlign w:val="center"/>
          </w:tcPr>
          <w:p w14:paraId="388AF408"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val="de-DE" w:eastAsia="de-DE"/>
              </w:rPr>
              <w:t>String</w:t>
            </w:r>
          </w:p>
        </w:tc>
        <w:tc>
          <w:tcPr>
            <w:tcW w:w="437" w:type="pct"/>
            <w:shd w:val="clear" w:color="auto" w:fill="92D050"/>
            <w:vAlign w:val="center"/>
          </w:tcPr>
          <w:p w14:paraId="388AF409" w14:textId="77777777" w:rsidR="001C5CAA" w:rsidRPr="001C5CAA" w:rsidRDefault="001C5CAA" w:rsidP="00905F75">
            <w:pPr>
              <w:rPr>
                <w:rFonts w:eastAsia="Times New Roman" w:cs="Arial"/>
                <w:color w:val="000000"/>
                <w:sz w:val="16"/>
                <w:szCs w:val="20"/>
                <w:lang w:eastAsia="de-DE"/>
              </w:rPr>
            </w:pPr>
            <w:r w:rsidRPr="001C5CAA">
              <w:rPr>
                <w:rFonts w:cs="Arial"/>
                <w:color w:val="000000"/>
                <w:sz w:val="16"/>
                <w:szCs w:val="20"/>
              </w:rPr>
              <w:t>16</w:t>
            </w:r>
          </w:p>
        </w:tc>
        <w:tc>
          <w:tcPr>
            <w:tcW w:w="382" w:type="pct"/>
            <w:shd w:val="clear" w:color="auto" w:fill="92D050"/>
            <w:vAlign w:val="center"/>
          </w:tcPr>
          <w:p w14:paraId="388AF40A"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1039" w:type="pct"/>
            <w:shd w:val="clear" w:color="auto" w:fill="92D050"/>
            <w:vAlign w:val="center"/>
          </w:tcPr>
          <w:p w14:paraId="388AF40B"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City1</w:t>
            </w:r>
          </w:p>
        </w:tc>
        <w:tc>
          <w:tcPr>
            <w:tcW w:w="328" w:type="pct"/>
            <w:shd w:val="clear" w:color="auto" w:fill="92D050"/>
            <w:vAlign w:val="center"/>
          </w:tcPr>
          <w:p w14:paraId="388AF40C"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174" w:type="pct"/>
            <w:shd w:val="clear" w:color="auto" w:fill="92D050"/>
            <w:vAlign w:val="center"/>
          </w:tcPr>
          <w:p w14:paraId="388AF40D"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Program/MSN: Defines the aircraft type and Material Serial Number.</w:t>
            </w:r>
          </w:p>
        </w:tc>
      </w:tr>
    </w:tbl>
    <w:p w14:paraId="388AF40F" w14:textId="77777777" w:rsidR="006810CF" w:rsidRDefault="006810CF" w:rsidP="006810CF"/>
    <w:p w14:paraId="388AF410" w14:textId="77777777" w:rsidR="006810CF" w:rsidRDefault="006810CF">
      <w:pPr>
        <w:spacing w:line="240" w:lineRule="auto"/>
      </w:pPr>
      <w:r>
        <w:br w:type="page"/>
      </w:r>
    </w:p>
    <w:p w14:paraId="388AF411" w14:textId="77777777" w:rsidR="00701998" w:rsidRPr="006810CF" w:rsidRDefault="00701998" w:rsidP="006810CF">
      <w:pPr>
        <w:pStyle w:val="berschrift4"/>
        <w:ind w:left="851" w:hanging="851"/>
        <w:rPr>
          <w:szCs w:val="20"/>
        </w:rPr>
      </w:pPr>
      <w:bookmarkStart w:id="68" w:name="_Toc347483423"/>
      <w:proofErr w:type="spellStart"/>
      <w:proofErr w:type="gramStart"/>
      <w:r w:rsidRPr="006810CF">
        <w:rPr>
          <w:szCs w:val="20"/>
        </w:rPr>
        <w:t>asram:</w:t>
      </w:r>
      <w:proofErr w:type="gramEnd"/>
      <w:r w:rsidR="00871F53" w:rsidRPr="006810CF">
        <w:rPr>
          <w:szCs w:val="20"/>
        </w:rPr>
        <w:t>AdditionalReferencedCIReferenced</w:t>
      </w:r>
      <w:r w:rsidR="00EB319E" w:rsidRPr="006810CF">
        <w:rPr>
          <w:szCs w:val="20"/>
        </w:rPr>
        <w:t>Document</w:t>
      </w:r>
      <w:bookmarkEnd w:id="68"/>
      <w:proofErr w:type="spellEnd"/>
    </w:p>
    <w:p w14:paraId="388AF412" w14:textId="77777777" w:rsidR="00701998" w:rsidRDefault="00701998" w:rsidP="004D4ACE"/>
    <w:p w14:paraId="388AF413" w14:textId="77777777" w:rsidR="00701998" w:rsidRDefault="004D4ACE" w:rsidP="004D4ACE">
      <w:r>
        <w:rPr>
          <w:noProof/>
          <w:lang w:eastAsia="zh-TW"/>
        </w:rPr>
        <mc:AlternateContent>
          <mc:Choice Requires="wpg">
            <w:drawing>
              <wp:inline distT="0" distB="0" distL="0" distR="0" wp14:anchorId="388AF556" wp14:editId="388AF557">
                <wp:extent cx="7061570" cy="1622440"/>
                <wp:effectExtent l="0" t="0" r="25400" b="0"/>
                <wp:docPr id="5953" name="Gruppieren 5953"/>
                <wp:cNvGraphicFramePr/>
                <a:graphic xmlns:a="http://schemas.openxmlformats.org/drawingml/2006/main">
                  <a:graphicData uri="http://schemas.microsoft.com/office/word/2010/wordprocessingGroup">
                    <wpg:wgp>
                      <wpg:cNvGrpSpPr/>
                      <wpg:grpSpPr>
                        <a:xfrm>
                          <a:off x="0" y="0"/>
                          <a:ext cx="7061570" cy="1622440"/>
                          <a:chOff x="0" y="0"/>
                          <a:chExt cx="7061570" cy="1622440"/>
                        </a:xfrm>
                      </wpg:grpSpPr>
                      <wps:wsp>
                        <wps:cNvPr id="5730" name="Rectangle 7321"/>
                        <wps:cNvSpPr>
                          <a:spLocks noChangeArrowheads="1"/>
                        </wps:cNvSpPr>
                        <wps:spPr bwMode="auto">
                          <a:xfrm>
                            <a:off x="404038" y="574158"/>
                            <a:ext cx="3698240" cy="344805"/>
                          </a:xfrm>
                          <a:prstGeom prst="rect">
                            <a:avLst/>
                          </a:prstGeom>
                          <a:solidFill>
                            <a:srgbClr val="8DB3E2"/>
                          </a:solidFill>
                          <a:ln w="25400">
                            <a:solidFill>
                              <a:srgbClr val="000000"/>
                            </a:solidFill>
                            <a:miter lim="800000"/>
                            <a:headEnd/>
                            <a:tailEnd/>
                          </a:ln>
                        </wps:spPr>
                        <wps:txbx>
                          <w:txbxContent>
                            <w:p w14:paraId="388AF62F" w14:textId="77777777" w:rsidR="001F32CB" w:rsidRPr="008220D4" w:rsidRDefault="001F32CB" w:rsidP="00A25FC5">
                              <w:pPr>
                                <w:rPr>
                                  <w:szCs w:val="20"/>
                                </w:rPr>
                              </w:pPr>
                              <w:proofErr w:type="spellStart"/>
                              <w:proofErr w:type="gramStart"/>
                              <w:r w:rsidRPr="008220D4">
                                <w:rPr>
                                  <w:rFonts w:cs="Arial"/>
                                  <w:b/>
                                  <w:bCs/>
                                  <w:szCs w:val="20"/>
                                </w:rPr>
                                <w:t>asram:</w:t>
                              </w:r>
                              <w:proofErr w:type="gramEnd"/>
                              <w:r w:rsidRPr="008220D4">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5731" name="AutoShape 7322"/>
                        <wps:cNvCnPr>
                          <a:cxnSpLocks noChangeShapeType="1"/>
                        </wps:cNvCnPr>
                        <wps:spPr bwMode="auto">
                          <a:xfrm>
                            <a:off x="4486940"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2" name="Rectangle 7323"/>
                        <wps:cNvSpPr>
                          <a:spLocks noChangeArrowheads="1"/>
                        </wps:cNvSpPr>
                        <wps:spPr bwMode="auto">
                          <a:xfrm>
                            <a:off x="4104168"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33" name="Rectangle 7324"/>
                        <wps:cNvSpPr>
                          <a:spLocks noChangeArrowheads="1"/>
                        </wps:cNvSpPr>
                        <wps:spPr bwMode="auto">
                          <a:xfrm>
                            <a:off x="4890977" y="563526"/>
                            <a:ext cx="1347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0" w14:textId="77777777" w:rsidR="001F32CB" w:rsidRPr="002B48B9" w:rsidRDefault="001F32CB" w:rsidP="00A25FC5">
                              <w:proofErr w:type="spellStart"/>
                              <w:r w:rsidRPr="002B48B9">
                                <w:rPr>
                                  <w:rFonts w:cs="Arial"/>
                                  <w:bCs/>
                                  <w:szCs w:val="20"/>
                                  <w:lang w:val="de-DE"/>
                                </w:rPr>
                                <w:t>asram:LineIdentifier</w:t>
                              </w:r>
                              <w:proofErr w:type="spellEnd"/>
                            </w:p>
                          </w:txbxContent>
                        </wps:txbx>
                        <wps:bodyPr rot="0" vert="horz" wrap="square" lIns="91440" tIns="45720" rIns="91440" bIns="45720" anchor="t" anchorCtr="0" upright="1">
                          <a:noAutofit/>
                        </wps:bodyPr>
                      </wps:wsp>
                      <wps:wsp>
                        <wps:cNvPr id="5734" name="AutoShape 7325"/>
                        <wps:cNvCnPr>
                          <a:cxnSpLocks noChangeShapeType="1"/>
                        </wps:cNvCnPr>
                        <wps:spPr bwMode="auto">
                          <a:xfrm>
                            <a:off x="4295554"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5" name="AutoShape 7326"/>
                        <wps:cNvCnPr>
                          <a:cxnSpLocks noChangeShapeType="1"/>
                        </wps:cNvCnPr>
                        <wps:spPr bwMode="auto">
                          <a:xfrm>
                            <a:off x="4093535"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6" name="Rectangle 7327"/>
                        <wps:cNvSpPr>
                          <a:spLocks noChangeArrowheads="1"/>
                        </wps:cNvSpPr>
                        <wps:spPr bwMode="auto">
                          <a:xfrm>
                            <a:off x="4880345" y="0"/>
                            <a:ext cx="21812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1" w14:textId="77777777" w:rsidR="001F32CB" w:rsidRPr="00F209FE" w:rsidRDefault="001F32CB" w:rsidP="00A25FC5">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5737" name="Rectangle 7328"/>
                        <wps:cNvSpPr>
                          <a:spLocks noChangeArrowheads="1"/>
                        </wps:cNvSpPr>
                        <wps:spPr bwMode="auto">
                          <a:xfrm>
                            <a:off x="4890977" y="1127051"/>
                            <a:ext cx="15595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2" w14:textId="77777777" w:rsidR="001F32CB" w:rsidRPr="008220D4" w:rsidRDefault="001F32CB" w:rsidP="00A25FC5">
                              <w:proofErr w:type="spellStart"/>
                              <w:r w:rsidRPr="008220D4">
                                <w:rPr>
                                  <w:rFonts w:cs="Arial"/>
                                  <w:bCs/>
                                  <w:szCs w:val="20"/>
                                  <w:lang w:val="de-DE"/>
                                </w:rPr>
                                <w:t>asram:TypeCode</w:t>
                              </w:r>
                              <w:proofErr w:type="spellEnd"/>
                            </w:p>
                          </w:txbxContent>
                        </wps:txbx>
                        <wps:bodyPr rot="0" vert="horz" wrap="square" lIns="91440" tIns="45720" rIns="91440" bIns="45720" anchor="t" anchorCtr="0" upright="1">
                          <a:noAutofit/>
                        </wps:bodyPr>
                      </wps:wsp>
                      <wps:wsp>
                        <wps:cNvPr id="5738" name="AutoShape 7329"/>
                        <wps:cNvCnPr>
                          <a:cxnSpLocks noChangeShapeType="1"/>
                        </wps:cNvCnPr>
                        <wps:spPr bwMode="auto">
                          <a:xfrm>
                            <a:off x="4497573"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9" name="AutoShape 7330"/>
                        <wps:cNvCnPr>
                          <a:cxnSpLocks noChangeShapeType="1"/>
                        </wps:cNvCnPr>
                        <wps:spPr bwMode="auto">
                          <a:xfrm>
                            <a:off x="4486940"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26" name="Rechteck 5926"/>
                        <wps:cNvSpPr>
                          <a:spLocks noChangeArrowheads="1"/>
                        </wps:cNvSpPr>
                        <wps:spPr bwMode="auto">
                          <a:xfrm>
                            <a:off x="0" y="58479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3" w14:textId="77777777" w:rsidR="001F32CB" w:rsidRDefault="001F32CB" w:rsidP="006810C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41" name="Rechteck 5941"/>
                        <wps:cNvSpPr>
                          <a:spLocks noChangeArrowheads="1"/>
                        </wps:cNvSpPr>
                        <wps:spPr bwMode="auto">
                          <a:xfrm>
                            <a:off x="4486940" y="1382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4" w14:textId="77777777" w:rsidR="001F32CB" w:rsidRDefault="001F32CB" w:rsidP="006810C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942" name="Rechteck 5942"/>
                        <wps:cNvSpPr>
                          <a:spLocks noChangeArrowheads="1"/>
                        </wps:cNvSpPr>
                        <wps:spPr bwMode="auto">
                          <a:xfrm>
                            <a:off x="4465675" y="744279"/>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5" w14:textId="77777777" w:rsidR="001F32CB" w:rsidRDefault="001F32CB" w:rsidP="006810C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943" name="Rechteck 5943"/>
                        <wps:cNvSpPr>
                          <a:spLocks noChangeArrowheads="1"/>
                        </wps:cNvSpPr>
                        <wps:spPr bwMode="auto">
                          <a:xfrm>
                            <a:off x="4465675" y="132907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6" w14:textId="77777777" w:rsidR="001F32CB" w:rsidRDefault="001F32CB" w:rsidP="006810C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953" o:spid="_x0000_s1457" style="width:556.05pt;height:127.75pt;mso-position-horizontal-relative:char;mso-position-vertical-relative:line" coordsize="70615,1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">
                <v:rect id="Rectangle 7321" o:spid="_x0000_s1458" style="position:absolute;left:4040;top:5741;width:3698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AvcMA&#10;AADdAAAADwAAAGRycy9kb3ducmV2LnhtbERPz2vCMBS+C/sfwhvsZlMdc65rFFEK4mGwbuD1rXlr&#10;is1LaaLt/OvNYeDx4/udr0fbigv1vnGsYJakIIgrpxuuFXx/FdMlCB+QNbaOScEfeVivHiY5ZtoN&#10;/EmXMtQihrDPUIEJocuk9JUhiz5xHXHkfl1vMUTY11L3OMRw28p5mi6kxYZjg8GOtoaqU3m2Cnbn&#10;oymuzvjDBzVX/YNu+zbfK/X0OG7eQQQaw138795rBS+vz3F/fBOf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CAvcMAAADdAAAADwAAAAAAAAAAAAAAAACYAgAAZHJzL2Rv&#10;d25yZXYueG1sUEsFBgAAAAAEAAQA9QAAAIgDAAAAAA==&#10;" fillcolor="#8db3e2" strokeweight="2pt">
                  <v:textbox>
                    <w:txbxContent>
                      <w:p w14:paraId="388AF62F" w14:textId="77777777" w:rsidR="001F32CB" w:rsidRPr="008220D4" w:rsidRDefault="001F32CB" w:rsidP="00A25FC5">
                        <w:pPr>
                          <w:rPr>
                            <w:szCs w:val="20"/>
                          </w:rPr>
                        </w:pPr>
                        <w:proofErr w:type="spellStart"/>
                        <w:proofErr w:type="gramStart"/>
                        <w:r w:rsidRPr="008220D4">
                          <w:rPr>
                            <w:rFonts w:cs="Arial"/>
                            <w:b/>
                            <w:bCs/>
                            <w:szCs w:val="20"/>
                          </w:rPr>
                          <w:t>asram:</w:t>
                        </w:r>
                        <w:proofErr w:type="gramEnd"/>
                        <w:r w:rsidRPr="008220D4">
                          <w:rPr>
                            <w:rFonts w:cs="Arial"/>
                            <w:b/>
                            <w:bCs/>
                            <w:szCs w:val="20"/>
                          </w:rPr>
                          <w:t>AdditionalReferencedCIReferencedDocument</w:t>
                        </w:r>
                        <w:proofErr w:type="spellEnd"/>
                      </w:p>
                    </w:txbxContent>
                  </v:textbox>
                </v:rect>
                <v:shape id="AutoShape 7322" o:spid="_x0000_s1459" type="#_x0000_t32" style="position:absolute;left:44869;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9yIsYAAADdAAAADwAAAGRycy9kb3ducmV2LnhtbESP3WrCQBSE7wu+w3IE7+pGa6umriIF&#10;UQo2+IO9PWSPSTB7NmTXGN/eLRS8HGbmG2a2aE0pGqpdYVnBoB+BIE6tLjhTcDysXicgnEfWWFom&#10;BXdysJh3XmYYa3vjHTV7n4kAYRejgtz7KpbSpTkZdH1bEQfvbGuDPsg6k7rGW4CbUg6j6EMaLDgs&#10;5FjRV07pZX81Cprk9DNeVc068dlptPseTX/RbJXqddvlJwhPrX+G/9sbreB9/DaAvzfhCc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vciLGAAAA3QAAAA8AAAAAAAAA&#10;AAAAAAAAoQIAAGRycy9kb3ducmV2LnhtbFBLBQYAAAAABAAEAPkAAACUAwAAAAA=&#10;" strokeweight="2pt"/>
                <v:rect id="Rectangle 7323" o:spid="_x0000_s1460" style="position:absolute;left:41041;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XnsYA&#10;AADdAAAADwAAAGRycy9kb3ducmV2LnhtbESP3WoCMRSE7wt9h3AK3tVst/jD1igiSAUpVG3vD5vT&#10;3aWbkzXJavTpm4Lg5TAz3zCzRTStOJHzjWUFL8MMBHFpdcOVgq/D+nkKwgdkja1lUnAhD4v548MM&#10;C23PvKPTPlQiQdgXqKAOoSuk9GVNBv3QdsTJ+7HOYEjSVVI7PCe4aWWeZWNpsOG0UGNHq5rK331v&#10;FHQfo/59cty66/e0/yxxG23Io1KDp7h8AxEohnv41t5oBaPJaw7/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nXnsYAAADdAAAADwAAAAAAAAAAAAAAAACYAgAAZHJz&#10;L2Rvd25yZXYueG1sUEsFBgAAAAAEAAQA9QAAAIsDAAAAAA==&#10;" strokeweight="2pt"/>
                <v:rect id="Rectangle 7324" o:spid="_x0000_s1461" style="position:absolute;left:48909;top:5635;width:1347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akMYA&#10;AADdAAAADwAAAGRycy9kb3ducmV2LnhtbESPQWsCMRCF7wX/Qxihl6LZrW2VrVHEUiw9dVfxPGzG&#10;3aWbyZKkGv99IxR6fLx535u3XEfTizM531lWkE8zEMS11R03Cg7798kChA/IGnvLpOBKHtar0d0S&#10;C20vXNK5Co1IEPYFKmhDGAopfd2SQT+1A3HyTtYZDEm6RmqHlwQ3vXzMshdpsOPU0OJA25bq7+rH&#10;pDfyWB6r3cPVftq3ssu1e/qKc6Xux3HzCiJQDP/Hf+kPreB5PpvB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PakMYAAADdAAAADwAAAAAAAAAAAAAAAACYAgAAZHJz&#10;L2Rvd25yZXYueG1sUEsFBgAAAAAEAAQA9QAAAIsDAAAAAA==&#10;" filled="f" fillcolor="#8db3e2" strokeweight="2pt">
                  <v:textbox>
                    <w:txbxContent>
                      <w:p w14:paraId="388AF630" w14:textId="77777777" w:rsidR="001F32CB" w:rsidRPr="002B48B9" w:rsidRDefault="001F32CB" w:rsidP="00A25FC5">
                        <w:proofErr w:type="spellStart"/>
                        <w:r w:rsidRPr="002B48B9">
                          <w:rPr>
                            <w:rFonts w:cs="Arial"/>
                            <w:bCs/>
                            <w:szCs w:val="20"/>
                            <w:lang w:val="de-DE"/>
                          </w:rPr>
                          <w:t>asram:LineIdentifier</w:t>
                        </w:r>
                        <w:proofErr w:type="spellEnd"/>
                      </w:p>
                    </w:txbxContent>
                  </v:textbox>
                </v:rect>
                <v:shape id="AutoShape 7325" o:spid="_x0000_s1462" type="#_x0000_t32" style="position:absolute;left:42955;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RusYAAADdAAAADwAAAGRycy9kb3ducmV2LnhtbESPQWvCQBSE70L/w/IEb7qxxqqpqxRB&#10;lIIVrej1kX1NQrNvQ3aN8d+7BaHHYWa+YebL1pSiodoVlhUMBxEI4tTqgjMFp+91fwrCeWSNpWVS&#10;cCcHy8VLZ46Jtjc+UHP0mQgQdgkqyL2vEildmpNBN7AVcfB+bG3QB1lnUtd4C3BTytcoepMGCw4L&#10;OVa0yin9PV6NgmZ//pqsq2az99k5PnzGswuanVK9bvvxDsJT6//Dz/ZWKxhPRjH8vQ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Y0brGAAAA3QAAAA8AAAAAAAAA&#10;AAAAAAAAoQIAAGRycy9kb3ducmV2LnhtbFBLBQYAAAAABAAEAPkAAACUAwAAAAA=&#10;" strokeweight="2pt"/>
                <v:shape id="AutoShape 7326" o:spid="_x0000_s1463" type="#_x0000_t32" style="position:absolute;left:40935;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R0IccAAADdAAAADwAAAGRycy9kb3ducmV2LnhtbESPQWvCQBSE74L/YXlCb7qp1aqpq5SC&#10;VAo2GCW9PrKvSTD7NmS3Mf77bqHgcZiZb5j1tje16Kh1lWUFj5MIBHFudcWFgvNpN16CcB5ZY22Z&#10;FNzIwXYzHKwx1vbKR+pSX4gAYRejgtL7JpbS5SUZdBPbEAfv27YGfZBtIXWL1wA3tZxG0bM0WHFY&#10;KLGht5LyS/pjFHRJ9rnYNd174otsdvyYrb7QHJR6GPWvLyA89f4e/m/vtYL54mkO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VHQhxwAAAN0AAAAPAAAAAAAA&#10;AAAAAAAAAKECAABkcnMvZG93bnJldi54bWxQSwUGAAAAAAQABAD5AAAAlQMAAAAA&#10;" strokeweight="2pt"/>
                <v:rect id="Rectangle 7327" o:spid="_x0000_s1464" style="position:absolute;left:48803;width:218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R5CMYA&#10;AADdAAAADwAAAGRycy9kb3ducmV2LnhtbESPQWsCMRCF7wX/Q5iCl6LZbauW1ShSEUtP3W3pediM&#10;u0s3kyWJGv99IxR6fLx535u32kTTizM531lWkE8zEMS11R03Cr4+95MXED4ga+wtk4IredisR3cr&#10;LLS9cEnnKjQiQdgXqKANYSik9HVLBv3UDsTJO1pnMCTpGqkdXhLc9PIxy+bSYMepocWBXluqf6qT&#10;SW/ksfyuDg9X+253ZZdr9/wRF0qN7+N2CSJQDP/Hf+k3rWC2eJr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R5CMYAAADdAAAADwAAAAAAAAAAAAAAAACYAgAAZHJz&#10;L2Rvd25yZXYueG1sUEsFBgAAAAAEAAQA9QAAAIsDAAAAAA==&#10;" filled="f" fillcolor="#8db3e2" strokeweight="2pt">
                  <v:textbox>
                    <w:txbxContent>
                      <w:p w14:paraId="388AF631" w14:textId="77777777" w:rsidR="001F32CB" w:rsidRPr="00F209FE" w:rsidRDefault="001F32CB" w:rsidP="00A25FC5">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v:textbox>
                </v:rect>
                <v:rect id="Rectangle 7328" o:spid="_x0000_s1465" style="position:absolute;left:48909;top:11270;width:1559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jck8YA&#10;AADdAAAADwAAAGRycy9kb3ducmV2LnhtbESPQUvDQBCF74L/YRnBi7SbtNqU2G2Riig9mbT0PGTH&#10;JJidDbtru/33XUHw+HjzvjdvtYlmECdyvresIJ9mIIgbq3tuFRz2b5MlCB+QNQ6WScGFPGzWtzcr&#10;LLU9c0WnOrQiQdiXqKALYSyl9E1HBv3UjsTJ+7LOYEjStVI7PCe4GeQsyxbSYM+pocORth013/WP&#10;SW/ksTrW7w8Xu7OvVZ9r9/gZC6Xu7+LLM4hAMfwf/6U/tIKnYl7A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jck8YAAADdAAAADwAAAAAAAAAAAAAAAACYAgAAZHJz&#10;L2Rvd25yZXYueG1sUEsFBgAAAAAEAAQA9QAAAIsDAAAAAA==&#10;" filled="f" fillcolor="#8db3e2" strokeweight="2pt">
                  <v:textbox>
                    <w:txbxContent>
                      <w:p w14:paraId="388AF632" w14:textId="77777777" w:rsidR="001F32CB" w:rsidRPr="008220D4" w:rsidRDefault="001F32CB" w:rsidP="00A25FC5">
                        <w:proofErr w:type="spellStart"/>
                        <w:r w:rsidRPr="008220D4">
                          <w:rPr>
                            <w:rFonts w:cs="Arial"/>
                            <w:bCs/>
                            <w:szCs w:val="20"/>
                            <w:lang w:val="de-DE"/>
                          </w:rPr>
                          <w:t>asram:TypeCode</w:t>
                        </w:r>
                        <w:proofErr w:type="spellEnd"/>
                      </w:p>
                    </w:txbxContent>
                  </v:textbox>
                </v:rect>
                <v:shape id="AutoShape 7329" o:spid="_x0000_s1466" type="#_x0000_t32" style="position:absolute;left:44975;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Xbv8MAAADdAAAADwAAAGRycy9kb3ducmV2LnhtbERPy4rCMBTdC/5DuII7TX2Mjh2jDAOi&#10;CCo64mwvzbUtNjelibX+vVkMuDyc93zZmELUVLncsoJBPwJBnFidc6rg/LvqfYJwHlljYZkUPMnB&#10;ctFuzTHW9sFHqk8+FSGEXYwKMu/LWEqXZGTQ9W1JHLirrQz6AKtU6gofIdwUchhFE2kw59CQYUk/&#10;GSW3090oqA+X/XRV1uuDTy/j43Y8+0OzU6rbab6/QHhq/Fv8795oBR/TUZgb3oQn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V27/DAAAA3QAAAA8AAAAAAAAAAAAA&#10;AAAAoQIAAGRycy9kb3ducmV2LnhtbFBLBQYAAAAABAAEAPkAAACRAwAAAAA=&#10;" strokeweight="2pt"/>
                <v:shape id="AutoShape 7330" o:spid="_x0000_s1467" type="#_x0000_t32" style="position:absolute;left:44869;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l+JMcAAADdAAAADwAAAGRycy9kb3ducmV2LnhtbESPQWvCQBSE7wX/w/KE3upGq9WkriIF&#10;aRHaYBS9PrKvSTD7NmS3Mf33XUHocZiZb5jluje16Kh1lWUF41EEgji3uuJCwfGwfVqAcB5ZY22Z&#10;FPySg/Vq8LDERNsr76nLfCEChF2CCkrvm0RKl5dk0I1sQxy8b9sa9EG2hdQtXgPc1HISRS/SYMVh&#10;ocSG3krKL9mPUdClp6/5tuneU1+cpvvdND6j+VTqcdhvXkF46v1/+N7+0Apm8+cY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GX4kxwAAAN0AAAAPAAAAAAAA&#10;AAAAAAAAAKECAABkcnMvZG93bnJldi54bWxQSwUGAAAAAAQABAD5AAAAlQMAAAAA&#10;" strokeweight="2pt"/>
                <v:rect id="Rechteck 5926" o:spid="_x0000_s1468" style="position:absolute;top:5847;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S09cYA&#10;AADdAAAADwAAAGRycy9kb3ducmV2LnhtbESPQWvCQBSE74L/YXlCL6VuFCptdBURxFAEMVbPj+xr&#10;Epp9G7PbJP57Vyh4HGbmG2ax6k0lWmpcaVnBZByBIM6sLjlX8H3avn2AcB5ZY2WZFNzIwWo5HCww&#10;1rbjI7Wpz0WAsItRQeF9HUvpsoIMurGtiYP3YxuDPsgml7rBLsBNJadRNJMGSw4LBda0KSj7Tf+M&#10;gi47tJfTficPr5fE8jW5btLzl1Ivo349B+Gp98/wfzvRCt4/pz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S09cYAAADdAAAADwAAAAAAAAAAAAAAAACYAgAAZHJz&#10;L2Rvd25yZXYueG1sUEsFBgAAAAAEAAQA9QAAAIsDAAAAAA==&#10;" filled="f" stroked="f">
                  <v:textbox>
                    <w:txbxContent>
                      <w:p w14:paraId="388AF633" w14:textId="77777777" w:rsidR="001F32CB" w:rsidRDefault="001F32CB" w:rsidP="006810CF">
                        <w:pPr>
                          <w:rPr>
                            <w:rFonts w:cs="Arial"/>
                            <w:b/>
                            <w:sz w:val="24"/>
                            <w:szCs w:val="24"/>
                            <w:lang w:val="de-DE"/>
                          </w:rPr>
                        </w:pPr>
                        <w:r>
                          <w:rPr>
                            <w:rFonts w:cs="Arial"/>
                            <w:b/>
                            <w:sz w:val="24"/>
                            <w:szCs w:val="24"/>
                            <w:lang w:val="de-DE"/>
                          </w:rPr>
                          <w:t>0..*</w:t>
                        </w:r>
                      </w:p>
                    </w:txbxContent>
                  </v:textbox>
                </v:rect>
                <v:rect id="Rechteck 5941" o:spid="_x0000_s1469" style="position:absolute;left:44869;top:138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LJIccA&#10;AADdAAAADwAAAGRycy9kb3ducmV2LnhtbESP3WrCQBSE7wt9h+UUvCm6Udqi0VVEEEMpSOPP9SF7&#10;TILZszG7JunbdwtCL4eZ+YZZrHpTiZYaV1pWMB5FIIgzq0vOFRwP2+EUhPPIGivLpOCHHKyWz08L&#10;jLXt+Jva1OciQNjFqKDwvo6ldFlBBt3I1sTBu9jGoA+yyaVusAtwU8lJFH1IgyWHhQJr2hSUXdO7&#10;UdBl+/Z8+NrJ/es5sXxLbpv09KnU4KVfz0F46v1/+NFOtIL32dsY/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yySHHAAAA3QAAAA8AAAAAAAAAAAAAAAAAmAIAAGRy&#10;cy9kb3ducmV2LnhtbFBLBQYAAAAABAAEAPUAAACMAwAAAAA=&#10;" filled="f" stroked="f">
                  <v:textbox>
                    <w:txbxContent>
                      <w:p w14:paraId="388AF634" w14:textId="77777777" w:rsidR="001F32CB" w:rsidRDefault="001F32CB" w:rsidP="006810CF">
                        <w:pPr>
                          <w:rPr>
                            <w:rFonts w:cs="Arial"/>
                            <w:b/>
                            <w:sz w:val="24"/>
                            <w:szCs w:val="24"/>
                            <w:lang w:val="de-DE"/>
                          </w:rPr>
                        </w:pPr>
                        <w:r>
                          <w:rPr>
                            <w:rFonts w:cs="Arial"/>
                            <w:b/>
                            <w:sz w:val="24"/>
                            <w:szCs w:val="24"/>
                            <w:lang w:val="de-DE"/>
                          </w:rPr>
                          <w:t>0..1</w:t>
                        </w:r>
                      </w:p>
                    </w:txbxContent>
                  </v:textbox>
                </v:rect>
                <v:rect id="Rechteck 5942" o:spid="_x0000_s1470" style="position:absolute;left:44656;top:744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XVscA&#10;AADdAAAADwAAAGRycy9kb3ducmV2LnhtbESP3WrCQBSE7wt9h+UUvCm6Udqi0VVEEEMpSOPP9SF7&#10;TILZszG7JunbdwtCL4eZ+YZZrHpTiZYaV1pWMB5FIIgzq0vOFRwP2+EUhPPIGivLpOCHHKyWz08L&#10;jLXt+Jva1OciQNjFqKDwvo6ldFlBBt3I1sTBu9jGoA+yyaVusAtwU8lJFH1IgyWHhQJr2hSUXdO7&#10;UdBl+/Z8+NrJ/es5sXxLbpv09KnU4KVfz0F46v1/+NFOtIL32dsE/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gV1bHAAAA3QAAAA8AAAAAAAAAAAAAAAAAmAIAAGRy&#10;cy9kb3ducmV2LnhtbFBLBQYAAAAABAAEAPUAAACMAwAAAAA=&#10;" filled="f" stroked="f">
                  <v:textbox>
                    <w:txbxContent>
                      <w:p w14:paraId="388AF635" w14:textId="77777777" w:rsidR="001F32CB" w:rsidRDefault="001F32CB" w:rsidP="006810CF">
                        <w:pPr>
                          <w:rPr>
                            <w:rFonts w:cs="Arial"/>
                            <w:b/>
                            <w:sz w:val="24"/>
                            <w:szCs w:val="24"/>
                            <w:lang w:val="de-DE"/>
                          </w:rPr>
                        </w:pPr>
                        <w:r>
                          <w:rPr>
                            <w:rFonts w:cs="Arial"/>
                            <w:b/>
                            <w:sz w:val="24"/>
                            <w:szCs w:val="24"/>
                            <w:lang w:val="de-DE"/>
                          </w:rPr>
                          <w:t>0..1</w:t>
                        </w:r>
                      </w:p>
                    </w:txbxContent>
                  </v:textbox>
                </v:rect>
                <v:rect id="Rechteck 5943" o:spid="_x0000_s1471" style="position:absolute;left:44656;top:1329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yzccA&#10;AADdAAAADwAAAGRycy9kb3ducmV2LnhtbESPW2vCQBSE3wv9D8sR+lJ005todJUiSEMRxHh5PmSP&#10;SWj2bMyuSfz3bqHQx2FmvmHmy95UoqXGlZYVvIwiEMSZ1SXnCg779XACwnlkjZVlUnAjB8vF48Mc&#10;Y2073lGb+lwECLsYFRTe17GULivIoBvZmjh4Z9sY9EE2udQNdgFuKvkaRWNpsOSwUGBNq4Kyn/Rq&#10;FHTZtj3tN19y+3xKLF+Syyo9fiv1NOg/ZyA89f4//NdOtIKP6fsb/L4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s8s3HAAAA3QAAAA8AAAAAAAAAAAAAAAAAmAIAAGRy&#10;cy9kb3ducmV2LnhtbFBLBQYAAAAABAAEAPUAAACMAwAAAAA=&#10;" filled="f" stroked="f">
                  <v:textbox>
                    <w:txbxContent>
                      <w:p w14:paraId="388AF636" w14:textId="77777777" w:rsidR="001F32CB" w:rsidRDefault="001F32CB" w:rsidP="006810CF">
                        <w:pPr>
                          <w:rPr>
                            <w:rFonts w:cs="Arial"/>
                            <w:b/>
                            <w:sz w:val="24"/>
                            <w:szCs w:val="24"/>
                            <w:lang w:val="de-DE"/>
                          </w:rPr>
                        </w:pPr>
                        <w:r>
                          <w:rPr>
                            <w:rFonts w:cs="Arial"/>
                            <w:b/>
                            <w:sz w:val="24"/>
                            <w:szCs w:val="24"/>
                            <w:lang w:val="de-DE"/>
                          </w:rPr>
                          <w:t>0..1</w:t>
                        </w:r>
                      </w:p>
                    </w:txbxContent>
                  </v:textbox>
                </v:rect>
                <w10:anchorlock/>
              </v:group>
            </w:pict>
          </mc:Fallback>
        </mc:AlternateContent>
      </w:r>
    </w:p>
    <w:p w14:paraId="388AF414" w14:textId="77777777" w:rsidR="00D4171B" w:rsidRDefault="00D4171B" w:rsidP="004D4ACE"/>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41C" w14:textId="77777777" w:rsidTr="001C5CAA">
        <w:trPr>
          <w:cantSplit/>
          <w:trHeight w:val="329"/>
          <w:jc w:val="center"/>
        </w:trPr>
        <w:tc>
          <w:tcPr>
            <w:tcW w:w="1050" w:type="pct"/>
            <w:shd w:val="clear" w:color="auto" w:fill="FFFFCC"/>
            <w:vAlign w:val="center"/>
          </w:tcPr>
          <w:p w14:paraId="388AF415"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16"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17"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18"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19"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1A"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1B"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28" w14:textId="77777777" w:rsidTr="004D4ACE">
        <w:trPr>
          <w:cantSplit/>
          <w:trHeight w:val="318"/>
          <w:jc w:val="center"/>
        </w:trPr>
        <w:tc>
          <w:tcPr>
            <w:tcW w:w="1050" w:type="pct"/>
            <w:shd w:val="clear" w:color="auto" w:fill="92D050"/>
            <w:vAlign w:val="center"/>
          </w:tcPr>
          <w:p w14:paraId="388AF41D"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rPr>
              <w:t>asram</w:t>
            </w:r>
            <w:proofErr w:type="spellEnd"/>
            <w:r w:rsidRPr="001C5CAA">
              <w:rPr>
                <w:rFonts w:cs="Arial"/>
                <w:bCs/>
                <w:sz w:val="16"/>
                <w:szCs w:val="20"/>
              </w:rPr>
              <w:t xml:space="preserve">: </w:t>
            </w:r>
            <w:proofErr w:type="spellStart"/>
            <w:r w:rsidRPr="001C5CAA">
              <w:rPr>
                <w:rFonts w:cs="Arial"/>
                <w:bCs/>
                <w:sz w:val="16"/>
                <w:szCs w:val="20"/>
              </w:rPr>
              <w:t>GlobalIdentificationIdentifier</w:t>
            </w:r>
            <w:proofErr w:type="spellEnd"/>
          </w:p>
        </w:tc>
        <w:tc>
          <w:tcPr>
            <w:tcW w:w="450" w:type="pct"/>
            <w:shd w:val="clear" w:color="auto" w:fill="92D050"/>
            <w:vAlign w:val="center"/>
          </w:tcPr>
          <w:p w14:paraId="388AF41E"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41F"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18</w:t>
            </w:r>
          </w:p>
        </w:tc>
        <w:tc>
          <w:tcPr>
            <w:tcW w:w="350" w:type="pct"/>
            <w:shd w:val="clear" w:color="auto" w:fill="92D050"/>
            <w:vAlign w:val="center"/>
          </w:tcPr>
          <w:p w14:paraId="388AF420"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421" w14:textId="77777777" w:rsidR="001C5CAA" w:rsidRPr="001C5CAA" w:rsidRDefault="001C5CAA" w:rsidP="00905F75">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2012_5000972919_0000</w:t>
            </w:r>
          </w:p>
        </w:tc>
        <w:tc>
          <w:tcPr>
            <w:tcW w:w="300" w:type="pct"/>
            <w:shd w:val="clear" w:color="auto" w:fill="92D050"/>
            <w:vAlign w:val="center"/>
          </w:tcPr>
          <w:p w14:paraId="388AF422"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423"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asram:TypeCode</w:t>
            </w:r>
            <w:proofErr w:type="spellEnd"/>
            <w:r w:rsidRPr="001C5CAA">
              <w:rPr>
                <w:rFonts w:eastAsia="Times New Roman" w:cs="Arial"/>
                <w:color w:val="000000"/>
                <w:sz w:val="16"/>
                <w:szCs w:val="20"/>
                <w:lang w:eastAsia="de-DE"/>
              </w:rPr>
              <w:t>” is equal to Value "632", the following assignment is valid:</w:t>
            </w:r>
          </w:p>
          <w:p w14:paraId="388AF424" w14:textId="77777777" w:rsidR="001C5CAA" w:rsidRPr="001C5CAA" w:rsidRDefault="001C5CAA" w:rsidP="00905F75">
            <w:pPr>
              <w:spacing w:line="240" w:lineRule="auto"/>
              <w:rPr>
                <w:rFonts w:eastAsia="Times New Roman" w:cs="Arial"/>
                <w:color w:val="000000"/>
                <w:sz w:val="16"/>
                <w:szCs w:val="20"/>
                <w:lang w:eastAsia="de-DE"/>
              </w:rPr>
            </w:pPr>
          </w:p>
          <w:p w14:paraId="388AF425"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SAPMaterialReferenceCancel</w:t>
            </w:r>
            <w:proofErr w:type="spellEnd"/>
            <w:r w:rsidRPr="001C5CAA">
              <w:rPr>
                <w:rFonts w:eastAsia="Times New Roman" w:cs="Arial"/>
                <w:color w:val="000000"/>
                <w:sz w:val="16"/>
                <w:szCs w:val="20"/>
                <w:lang w:eastAsia="de-DE"/>
              </w:rPr>
              <w:t xml:space="preserve"> : </w:t>
            </w:r>
          </w:p>
          <w:p w14:paraId="388AF426" w14:textId="77777777" w:rsidR="001C5CAA" w:rsidRPr="001C5CAA" w:rsidRDefault="001C5CAA" w:rsidP="00905F75">
            <w:pPr>
              <w:spacing w:line="240" w:lineRule="auto"/>
              <w:rPr>
                <w:rFonts w:eastAsia="Times New Roman" w:cs="Arial"/>
                <w:color w:val="000000"/>
                <w:sz w:val="16"/>
                <w:szCs w:val="20"/>
                <w:lang w:eastAsia="de-DE"/>
              </w:rPr>
            </w:pPr>
          </w:p>
          <w:p w14:paraId="388AF427"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SAP material doc Year (Id GR) - link to the previously transmitted receipt message, in case of cancellation or return</w:t>
            </w:r>
          </w:p>
        </w:tc>
      </w:tr>
      <w:tr w:rsidR="001C5CAA" w:rsidRPr="007A6D70" w14:paraId="388AF434" w14:textId="77777777" w:rsidTr="004D4ACE">
        <w:trPr>
          <w:cantSplit/>
          <w:trHeight w:val="318"/>
          <w:jc w:val="center"/>
        </w:trPr>
        <w:tc>
          <w:tcPr>
            <w:tcW w:w="1050" w:type="pct"/>
            <w:shd w:val="clear" w:color="auto" w:fill="92D050"/>
            <w:vAlign w:val="center"/>
          </w:tcPr>
          <w:p w14:paraId="388AF429"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rPr>
              <w:t>asram</w:t>
            </w:r>
            <w:proofErr w:type="spellEnd"/>
            <w:r w:rsidRPr="001C5CAA">
              <w:rPr>
                <w:rFonts w:cs="Arial"/>
                <w:bCs/>
                <w:sz w:val="16"/>
                <w:szCs w:val="20"/>
              </w:rPr>
              <w:t xml:space="preserve">: </w:t>
            </w:r>
            <w:proofErr w:type="spellStart"/>
            <w:r w:rsidRPr="001C5CAA">
              <w:rPr>
                <w:rFonts w:cs="Arial"/>
                <w:bCs/>
                <w:sz w:val="16"/>
                <w:szCs w:val="20"/>
              </w:rPr>
              <w:t>GlobalIdentificationIdentifier</w:t>
            </w:r>
            <w:proofErr w:type="spellEnd"/>
          </w:p>
        </w:tc>
        <w:tc>
          <w:tcPr>
            <w:tcW w:w="450" w:type="pct"/>
            <w:shd w:val="clear" w:color="auto" w:fill="92D050"/>
            <w:vAlign w:val="center"/>
          </w:tcPr>
          <w:p w14:paraId="388AF42A"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String</w:t>
            </w:r>
          </w:p>
        </w:tc>
        <w:tc>
          <w:tcPr>
            <w:tcW w:w="400" w:type="pct"/>
            <w:shd w:val="clear" w:color="auto" w:fill="92D050"/>
            <w:vAlign w:val="center"/>
          </w:tcPr>
          <w:p w14:paraId="388AF42B"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35</w:t>
            </w:r>
          </w:p>
        </w:tc>
        <w:tc>
          <w:tcPr>
            <w:tcW w:w="350" w:type="pct"/>
            <w:shd w:val="clear" w:color="auto" w:fill="92D050"/>
            <w:vAlign w:val="center"/>
          </w:tcPr>
          <w:p w14:paraId="388AF42C"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42D" w14:textId="77777777" w:rsidR="001C5CAA" w:rsidRPr="001C5CAA" w:rsidRDefault="001C5CAA" w:rsidP="00905F75">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141234</w:t>
            </w:r>
          </w:p>
        </w:tc>
        <w:tc>
          <w:tcPr>
            <w:tcW w:w="300" w:type="pct"/>
            <w:shd w:val="clear" w:color="auto" w:fill="92D050"/>
            <w:vAlign w:val="center"/>
          </w:tcPr>
          <w:p w14:paraId="388AF42E"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42F"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asram:TypeCode</w:t>
            </w:r>
            <w:proofErr w:type="spellEnd"/>
            <w:r w:rsidRPr="001C5CAA">
              <w:rPr>
                <w:rFonts w:eastAsia="Times New Roman" w:cs="Arial"/>
                <w:color w:val="000000"/>
                <w:sz w:val="16"/>
                <w:szCs w:val="20"/>
                <w:lang w:eastAsia="de-DE"/>
              </w:rPr>
              <w:t>” is equal to Value "78", the following assignment is valid:</w:t>
            </w:r>
          </w:p>
          <w:p w14:paraId="388AF430" w14:textId="77777777" w:rsidR="001C5CAA" w:rsidRPr="001C5CAA" w:rsidRDefault="001C5CAA" w:rsidP="00905F75">
            <w:pPr>
              <w:spacing w:line="240" w:lineRule="auto"/>
              <w:rPr>
                <w:rFonts w:eastAsia="Times New Roman" w:cs="Arial"/>
                <w:color w:val="000000"/>
                <w:sz w:val="16"/>
                <w:szCs w:val="20"/>
                <w:lang w:eastAsia="de-DE"/>
              </w:rPr>
            </w:pPr>
          </w:p>
          <w:p w14:paraId="388AF431"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VMIReference</w:t>
            </w:r>
            <w:proofErr w:type="spellEnd"/>
          </w:p>
          <w:p w14:paraId="388AF432" w14:textId="77777777" w:rsidR="001C5CAA" w:rsidRPr="001C5CAA" w:rsidRDefault="001C5CAA" w:rsidP="00905F75">
            <w:pPr>
              <w:spacing w:line="240" w:lineRule="auto"/>
              <w:rPr>
                <w:rFonts w:eastAsia="Times New Roman" w:cs="Arial"/>
                <w:color w:val="000000"/>
                <w:sz w:val="16"/>
                <w:szCs w:val="20"/>
                <w:lang w:eastAsia="de-DE"/>
              </w:rPr>
            </w:pPr>
          </w:p>
          <w:p w14:paraId="388AF433"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In case of the receipt of a VMI managed part, this field contains the purchase order number for this VMI material.</w:t>
            </w:r>
          </w:p>
        </w:tc>
      </w:tr>
      <w:tr w:rsidR="001C5CAA" w:rsidRPr="007A6D70" w14:paraId="388AF440" w14:textId="77777777" w:rsidTr="004D4ACE">
        <w:trPr>
          <w:cantSplit/>
          <w:trHeight w:val="318"/>
          <w:jc w:val="center"/>
        </w:trPr>
        <w:tc>
          <w:tcPr>
            <w:tcW w:w="1050" w:type="pct"/>
            <w:shd w:val="clear" w:color="auto" w:fill="92D050"/>
            <w:vAlign w:val="center"/>
          </w:tcPr>
          <w:p w14:paraId="388AF435"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rPr>
              <w:t>asram:LineIdentifier</w:t>
            </w:r>
            <w:proofErr w:type="spellEnd"/>
          </w:p>
        </w:tc>
        <w:tc>
          <w:tcPr>
            <w:tcW w:w="450" w:type="pct"/>
            <w:shd w:val="clear" w:color="auto" w:fill="92D050"/>
            <w:vAlign w:val="center"/>
          </w:tcPr>
          <w:p w14:paraId="388AF436"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Numeric</w:t>
            </w:r>
          </w:p>
        </w:tc>
        <w:tc>
          <w:tcPr>
            <w:tcW w:w="400" w:type="pct"/>
            <w:shd w:val="clear" w:color="auto" w:fill="92D050"/>
            <w:vAlign w:val="center"/>
          </w:tcPr>
          <w:p w14:paraId="388AF437"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5</w:t>
            </w:r>
          </w:p>
        </w:tc>
        <w:tc>
          <w:tcPr>
            <w:tcW w:w="350" w:type="pct"/>
            <w:shd w:val="clear" w:color="auto" w:fill="92D050"/>
            <w:vAlign w:val="center"/>
          </w:tcPr>
          <w:p w14:paraId="388AF438"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439" w14:textId="77777777" w:rsidR="001C5CAA" w:rsidRPr="001C5CAA" w:rsidRDefault="001C5CAA" w:rsidP="00905F75">
            <w:pPr>
              <w:spacing w:line="240" w:lineRule="auto"/>
              <w:rPr>
                <w:rFonts w:eastAsia="Times New Roman" w:cs="Arial"/>
                <w:color w:val="000000"/>
                <w:sz w:val="16"/>
                <w:szCs w:val="20"/>
                <w:lang w:val="de-DE" w:eastAsia="de-DE"/>
              </w:rPr>
            </w:pPr>
            <w:r w:rsidRPr="001C5CAA">
              <w:rPr>
                <w:rFonts w:eastAsia="Times New Roman" w:cs="Arial"/>
                <w:color w:val="000000"/>
                <w:sz w:val="16"/>
                <w:szCs w:val="20"/>
                <w:lang w:val="de-DE" w:eastAsia="de-DE"/>
              </w:rPr>
              <w:t>010</w:t>
            </w:r>
          </w:p>
        </w:tc>
        <w:tc>
          <w:tcPr>
            <w:tcW w:w="300" w:type="pct"/>
            <w:shd w:val="clear" w:color="auto" w:fill="92D050"/>
            <w:vAlign w:val="center"/>
          </w:tcPr>
          <w:p w14:paraId="388AF43A"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43B"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asram:TypeCode</w:t>
            </w:r>
            <w:proofErr w:type="spellEnd"/>
            <w:r w:rsidRPr="001C5CAA">
              <w:rPr>
                <w:rFonts w:eastAsia="Times New Roman" w:cs="Arial"/>
                <w:color w:val="000000"/>
                <w:sz w:val="16"/>
                <w:szCs w:val="20"/>
                <w:lang w:eastAsia="de-DE"/>
              </w:rPr>
              <w:t>” is equal to Value "78", the following assignment is valid:</w:t>
            </w:r>
          </w:p>
          <w:p w14:paraId="388AF43C" w14:textId="77777777" w:rsidR="001C5CAA" w:rsidRPr="001C5CAA" w:rsidRDefault="001C5CAA" w:rsidP="00905F75">
            <w:pPr>
              <w:spacing w:line="240" w:lineRule="auto"/>
              <w:rPr>
                <w:rFonts w:eastAsia="Times New Roman" w:cs="Arial"/>
                <w:color w:val="000000"/>
                <w:sz w:val="16"/>
                <w:szCs w:val="20"/>
                <w:lang w:eastAsia="de-DE"/>
              </w:rPr>
            </w:pPr>
          </w:p>
          <w:p w14:paraId="388AF43D"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VMIItemReference</w:t>
            </w:r>
            <w:proofErr w:type="spellEnd"/>
          </w:p>
          <w:p w14:paraId="388AF43E" w14:textId="77777777" w:rsidR="001C5CAA" w:rsidRPr="001C5CAA" w:rsidRDefault="001C5CAA" w:rsidP="00905F75">
            <w:pPr>
              <w:spacing w:line="240" w:lineRule="auto"/>
              <w:rPr>
                <w:rFonts w:eastAsia="Times New Roman" w:cs="Arial"/>
                <w:color w:val="000000"/>
                <w:sz w:val="16"/>
                <w:szCs w:val="20"/>
                <w:lang w:eastAsia="de-DE"/>
              </w:rPr>
            </w:pPr>
          </w:p>
          <w:p w14:paraId="388AF43F"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In case of the receipt of a VMI managed part, this field contains the purchase order item for this VMI material.</w:t>
            </w:r>
          </w:p>
        </w:tc>
      </w:tr>
    </w:tbl>
    <w:p w14:paraId="388AF441" w14:textId="77777777" w:rsidR="00701998" w:rsidRDefault="00701998" w:rsidP="004D4ACE"/>
    <w:p w14:paraId="388AF442" w14:textId="77777777" w:rsidR="004D4ACE" w:rsidRDefault="004D4ACE">
      <w:pPr>
        <w:spacing w:line="240" w:lineRule="auto"/>
      </w:pPr>
      <w:r>
        <w:br w:type="page"/>
      </w:r>
    </w:p>
    <w:p w14:paraId="388AF443" w14:textId="77777777" w:rsidR="00EB319E" w:rsidRPr="004D4ACE" w:rsidRDefault="00E72E25" w:rsidP="004D4ACE">
      <w:pPr>
        <w:pStyle w:val="berschrift4"/>
        <w:ind w:left="851" w:hanging="851"/>
        <w:rPr>
          <w:szCs w:val="20"/>
        </w:rPr>
      </w:pPr>
      <w:bookmarkStart w:id="69" w:name="_Toc347483424"/>
      <w:proofErr w:type="spellStart"/>
      <w:proofErr w:type="gramStart"/>
      <w:r w:rsidRPr="004D4ACE">
        <w:rPr>
          <w:szCs w:val="20"/>
        </w:rPr>
        <w:t>a</w:t>
      </w:r>
      <w:r w:rsidR="00EB319E" w:rsidRPr="004D4ACE">
        <w:rPr>
          <w:szCs w:val="20"/>
        </w:rPr>
        <w:t>sram:</w:t>
      </w:r>
      <w:proofErr w:type="gramEnd"/>
      <w:r w:rsidR="00871F53" w:rsidRPr="004D4ACE">
        <w:rPr>
          <w:szCs w:val="20"/>
        </w:rPr>
        <w:t>BuyerOrderReferencedCIReferenced</w:t>
      </w:r>
      <w:r w:rsidR="00EB319E" w:rsidRPr="004D4ACE">
        <w:rPr>
          <w:szCs w:val="20"/>
        </w:rPr>
        <w:t>Document</w:t>
      </w:r>
      <w:bookmarkEnd w:id="69"/>
      <w:proofErr w:type="spellEnd"/>
      <w:r w:rsidR="00EB319E" w:rsidRPr="004D4ACE">
        <w:rPr>
          <w:szCs w:val="20"/>
        </w:rPr>
        <w:t xml:space="preserve">  </w:t>
      </w:r>
    </w:p>
    <w:p w14:paraId="388AF444" w14:textId="77777777" w:rsidR="00701998" w:rsidRDefault="00701998" w:rsidP="004D4ACE">
      <w:pPr>
        <w:ind w:left="851" w:hanging="851"/>
        <w:rPr>
          <w:b/>
          <w:bCs/>
          <w:szCs w:val="20"/>
        </w:rPr>
      </w:pPr>
    </w:p>
    <w:p w14:paraId="388AF445" w14:textId="77777777" w:rsidR="004D4ACE" w:rsidRDefault="00F27E42" w:rsidP="004D4ACE">
      <w:pPr>
        <w:ind w:left="851" w:hanging="851"/>
        <w:rPr>
          <w:b/>
          <w:bCs/>
          <w:szCs w:val="20"/>
        </w:rPr>
      </w:pPr>
      <w:r>
        <w:rPr>
          <w:b/>
          <w:bCs/>
          <w:noProof/>
          <w:szCs w:val="20"/>
          <w:lang w:eastAsia="zh-TW"/>
        </w:rPr>
        <mc:AlternateContent>
          <mc:Choice Requires="wpg">
            <w:drawing>
              <wp:inline distT="0" distB="0" distL="0" distR="0" wp14:anchorId="388AF558" wp14:editId="388AF559">
                <wp:extent cx="6902081" cy="1643705"/>
                <wp:effectExtent l="0" t="0" r="13335" b="0"/>
                <wp:docPr id="5976" name="Gruppieren 5976"/>
                <wp:cNvGraphicFramePr/>
                <a:graphic xmlns:a="http://schemas.openxmlformats.org/drawingml/2006/main">
                  <a:graphicData uri="http://schemas.microsoft.com/office/word/2010/wordprocessingGroup">
                    <wpg:wgp>
                      <wpg:cNvGrpSpPr/>
                      <wpg:grpSpPr>
                        <a:xfrm>
                          <a:off x="0" y="0"/>
                          <a:ext cx="6902081" cy="1643705"/>
                          <a:chOff x="0" y="0"/>
                          <a:chExt cx="6902081" cy="1643705"/>
                        </a:xfrm>
                      </wpg:grpSpPr>
                      <wps:wsp>
                        <wps:cNvPr id="5715" name="Rectangle 6708"/>
                        <wps:cNvSpPr>
                          <a:spLocks noChangeArrowheads="1"/>
                        </wps:cNvSpPr>
                        <wps:spPr bwMode="auto">
                          <a:xfrm>
                            <a:off x="414670" y="574159"/>
                            <a:ext cx="3519170" cy="344805"/>
                          </a:xfrm>
                          <a:prstGeom prst="rect">
                            <a:avLst/>
                          </a:prstGeom>
                          <a:solidFill>
                            <a:srgbClr val="8DB3E2"/>
                          </a:solidFill>
                          <a:ln w="25400">
                            <a:solidFill>
                              <a:srgbClr val="000000"/>
                            </a:solidFill>
                            <a:miter lim="800000"/>
                            <a:headEnd/>
                            <a:tailEnd/>
                          </a:ln>
                        </wps:spPr>
                        <wps:txbx>
                          <w:txbxContent>
                            <w:p w14:paraId="388AF637" w14:textId="77777777" w:rsidR="001F32CB" w:rsidRPr="002B48B9" w:rsidRDefault="001F32CB" w:rsidP="00BC0528">
                              <w:pPr>
                                <w:spacing w:line="240" w:lineRule="auto"/>
                                <w:rPr>
                                  <w:szCs w:val="20"/>
                                </w:rPr>
                              </w:pPr>
                              <w:proofErr w:type="spellStart"/>
                              <w:proofErr w:type="gramStart"/>
                              <w:r w:rsidRPr="002B48B9">
                                <w:rPr>
                                  <w:rFonts w:cs="Arial"/>
                                  <w:b/>
                                  <w:bCs/>
                                  <w:szCs w:val="20"/>
                                </w:rPr>
                                <w:t>asram:</w:t>
                              </w:r>
                              <w:proofErr w:type="gramEnd"/>
                              <w:r w:rsidRPr="002B48B9">
                                <w:rPr>
                                  <w:rFonts w:cs="Arial"/>
                                  <w:b/>
                                  <w:bCs/>
                                  <w:szCs w:val="20"/>
                                </w:rPr>
                                <w:t>BuyerOrderReferencedCIReferencedDocument</w:t>
                              </w:r>
                              <w:proofErr w:type="spellEnd"/>
                            </w:p>
                          </w:txbxContent>
                        </wps:txbx>
                        <wps:bodyPr rot="0" vert="horz" wrap="square" lIns="91440" tIns="45720" rIns="91440" bIns="45720" anchor="t" anchorCtr="0" upright="1">
                          <a:noAutofit/>
                        </wps:bodyPr>
                      </wps:wsp>
                      <wps:wsp>
                        <wps:cNvPr id="5717" name="AutoShape 6710"/>
                        <wps:cNvCnPr>
                          <a:cxnSpLocks noChangeShapeType="1"/>
                        </wps:cNvCnPr>
                        <wps:spPr bwMode="auto">
                          <a:xfrm>
                            <a:off x="4327451"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8" name="Rectangle 6712"/>
                        <wps:cNvSpPr>
                          <a:spLocks noChangeArrowheads="1"/>
                        </wps:cNvSpPr>
                        <wps:spPr bwMode="auto">
                          <a:xfrm>
                            <a:off x="3944679" y="669852"/>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9" name="Rectangle 6713"/>
                        <wps:cNvSpPr>
                          <a:spLocks noChangeArrowheads="1"/>
                        </wps:cNvSpPr>
                        <wps:spPr bwMode="auto">
                          <a:xfrm>
                            <a:off x="4720856" y="563526"/>
                            <a:ext cx="1347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8" w14:textId="77777777" w:rsidR="001F32CB" w:rsidRPr="002B48B9" w:rsidRDefault="001F32CB" w:rsidP="00BC0528">
                              <w:proofErr w:type="spellStart"/>
                              <w:r w:rsidRPr="002B48B9">
                                <w:rPr>
                                  <w:rFonts w:cs="Arial"/>
                                  <w:bCs/>
                                  <w:szCs w:val="20"/>
                                  <w:lang w:val="de-DE"/>
                                </w:rPr>
                                <w:t>asram:LineIdentifier</w:t>
                              </w:r>
                              <w:proofErr w:type="spellEnd"/>
                            </w:p>
                          </w:txbxContent>
                        </wps:txbx>
                        <wps:bodyPr rot="0" vert="horz" wrap="square" lIns="91440" tIns="45720" rIns="91440" bIns="45720" anchor="t" anchorCtr="0" upright="1">
                          <a:noAutofit/>
                        </wps:bodyPr>
                      </wps:wsp>
                      <wps:wsp>
                        <wps:cNvPr id="5720" name="AutoShape 6714"/>
                        <wps:cNvCnPr>
                          <a:cxnSpLocks noChangeShapeType="1"/>
                        </wps:cNvCnPr>
                        <wps:spPr bwMode="auto">
                          <a:xfrm>
                            <a:off x="4136065"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1" name="AutoShape 6715"/>
                        <wps:cNvCnPr>
                          <a:cxnSpLocks noChangeShapeType="1"/>
                        </wps:cNvCnPr>
                        <wps:spPr bwMode="auto">
                          <a:xfrm>
                            <a:off x="3934047"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2" name="Rectangle 6716"/>
                        <wps:cNvSpPr>
                          <a:spLocks noChangeArrowheads="1"/>
                        </wps:cNvSpPr>
                        <wps:spPr bwMode="auto">
                          <a:xfrm>
                            <a:off x="4720856" y="0"/>
                            <a:ext cx="21812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9" w14:textId="77777777" w:rsidR="001F32CB" w:rsidRPr="00F209FE" w:rsidRDefault="001F32CB" w:rsidP="00BC0528">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5723" name="Rectangle 6717"/>
                        <wps:cNvSpPr>
                          <a:spLocks noChangeArrowheads="1"/>
                        </wps:cNvSpPr>
                        <wps:spPr bwMode="auto">
                          <a:xfrm>
                            <a:off x="4720856" y="1127052"/>
                            <a:ext cx="15595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3A" w14:textId="77777777" w:rsidR="001F32CB" w:rsidRPr="002B48B9" w:rsidRDefault="001F32CB" w:rsidP="00BC0528">
                              <w:pPr>
                                <w:spacing w:line="240" w:lineRule="auto"/>
                              </w:pPr>
                              <w:proofErr w:type="spellStart"/>
                              <w:r w:rsidRPr="002B48B9">
                                <w:rPr>
                                  <w:rFonts w:cs="Arial"/>
                                  <w:bCs/>
                                  <w:szCs w:val="20"/>
                                  <w:lang w:val="de-DE"/>
                                </w:rPr>
                                <w:t>asram:SubLineIdentifier</w:t>
                              </w:r>
                              <w:proofErr w:type="spellEnd"/>
                            </w:p>
                          </w:txbxContent>
                        </wps:txbx>
                        <wps:bodyPr rot="0" vert="horz" wrap="square" lIns="91440" tIns="45720" rIns="91440" bIns="45720" anchor="t" anchorCtr="0" upright="1">
                          <a:noAutofit/>
                        </wps:bodyPr>
                      </wps:wsp>
                      <wps:wsp>
                        <wps:cNvPr id="5724" name="AutoShape 6718"/>
                        <wps:cNvCnPr>
                          <a:cxnSpLocks noChangeShapeType="1"/>
                        </wps:cNvCnPr>
                        <wps:spPr bwMode="auto">
                          <a:xfrm>
                            <a:off x="4338084"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5" name="AutoShape 6719"/>
                        <wps:cNvCnPr>
                          <a:cxnSpLocks noChangeShapeType="1"/>
                        </wps:cNvCnPr>
                        <wps:spPr bwMode="auto">
                          <a:xfrm>
                            <a:off x="4327451"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4" name="Rechteck 5954"/>
                        <wps:cNvSpPr>
                          <a:spLocks noChangeArrowheads="1"/>
                        </wps:cNvSpPr>
                        <wps:spPr bwMode="auto">
                          <a:xfrm>
                            <a:off x="0" y="595424"/>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B" w14:textId="77777777" w:rsidR="001F32CB" w:rsidRDefault="001F32CB" w:rsidP="00F27E4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64" name="Rechteck 5964"/>
                        <wps:cNvSpPr>
                          <a:spLocks noChangeArrowheads="1"/>
                        </wps:cNvSpPr>
                        <wps:spPr bwMode="auto">
                          <a:xfrm>
                            <a:off x="4338084" y="14885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C" w14:textId="77777777" w:rsidR="001F32CB" w:rsidRDefault="001F32CB" w:rsidP="00F27E4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965" name="Rechteck 5965"/>
                        <wps:cNvSpPr>
                          <a:spLocks noChangeArrowheads="1"/>
                        </wps:cNvSpPr>
                        <wps:spPr bwMode="auto">
                          <a:xfrm>
                            <a:off x="4306186" y="754912"/>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D" w14:textId="77777777" w:rsidR="001F32CB" w:rsidRDefault="001F32CB" w:rsidP="00F27E4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966" name="Rechteck 5966"/>
                        <wps:cNvSpPr>
                          <a:spLocks noChangeArrowheads="1"/>
                        </wps:cNvSpPr>
                        <wps:spPr bwMode="auto">
                          <a:xfrm>
                            <a:off x="4295554" y="135033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3E" w14:textId="77777777" w:rsidR="001F32CB" w:rsidRDefault="001F32CB" w:rsidP="00F27E4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976" o:spid="_x0000_s1472" style="width:543.45pt;height:129.45pt;mso-position-horizontal-relative:char;mso-position-vertical-relative:line" coordsize="69020,16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">
                <v:rect id="Rectangle 6708" o:spid="_x0000_s1473" style="position:absolute;left:4146;top:5741;width:351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J/RcUA&#10;AADdAAAADwAAAGRycy9kb3ducmV2LnhtbESPQWvCQBSE7wX/w/IEb3UTQWujaygWIXgo1Aq9PrOv&#10;2dDs25BdTfTXdwWhx2FmvmHW+WAbcaHO144VpNMEBHHpdM2VguPX7nkJwgdkjY1jUnAlD/lm9LTG&#10;TLueP+lyCJWIEPYZKjAhtJmUvjRk0U9dSxy9H9dZDFF2ldQd9hFuGzlLkoW0WHNcMNjS1lD5ezhb&#10;Be/nb7O7OeP3H1Tf9And9nVWKDUZD28rEIGG8B9+tAutYP6SzuH+Jj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n9FxQAAAN0AAAAPAAAAAAAAAAAAAAAAAJgCAABkcnMv&#10;ZG93bnJldi54bWxQSwUGAAAAAAQABAD1AAAAigMAAAAA&#10;" fillcolor="#8db3e2" strokeweight="2pt">
                  <v:textbox>
                    <w:txbxContent>
                      <w:p w14:paraId="388AF637" w14:textId="77777777" w:rsidR="001F32CB" w:rsidRPr="002B48B9" w:rsidRDefault="001F32CB" w:rsidP="00BC0528">
                        <w:pPr>
                          <w:spacing w:line="240" w:lineRule="auto"/>
                          <w:rPr>
                            <w:szCs w:val="20"/>
                          </w:rPr>
                        </w:pPr>
                        <w:proofErr w:type="spellStart"/>
                        <w:proofErr w:type="gramStart"/>
                        <w:r w:rsidRPr="002B48B9">
                          <w:rPr>
                            <w:rFonts w:cs="Arial"/>
                            <w:b/>
                            <w:bCs/>
                            <w:szCs w:val="20"/>
                          </w:rPr>
                          <w:t>asram:</w:t>
                        </w:r>
                        <w:proofErr w:type="gramEnd"/>
                        <w:r w:rsidRPr="002B48B9">
                          <w:rPr>
                            <w:rFonts w:cs="Arial"/>
                            <w:b/>
                            <w:bCs/>
                            <w:szCs w:val="20"/>
                          </w:rPr>
                          <w:t>BuyerOrderReferencedCIReferencedDocument</w:t>
                        </w:r>
                        <w:proofErr w:type="spellEnd"/>
                      </w:p>
                    </w:txbxContent>
                  </v:textbox>
                </v:rect>
                <v:shape id="AutoShape 6710" o:spid="_x0000_s1474" type="#_x0000_t32" style="position:absolute;left:43274;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8TrccAAADdAAAADwAAAGRycy9kb3ducmV2LnhtbESP3WrCQBSE7wu+w3IE7+omxTYas4oU&#10;pKVQxR/09pA9JsHs2ZBdY/r23ULBy2FmvmGyZW9q0VHrKssK4nEEgji3uuJCwfGwfp6CcB5ZY22Z&#10;FPyQg+Vi8JRhqu2dd9TtfSEChF2KCkrvm1RKl5dk0I1tQxy8i20N+iDbQuoW7wFuavkSRW/SYMVh&#10;ocSG3kvKr/ubUdBtT5tk3XQfW1+cJruvyeyM5lup0bBfzUF46v0j/N/+1ApekziB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fxOtxwAAAN0AAAAPAAAAAAAA&#10;AAAAAAAAAKECAABkcnMvZG93bnJldi54bWxQSwUGAAAAAAQABAD5AAAAlQMAAAAA&#10;" strokeweight="2pt"/>
                <v:rect id="Rectangle 6712" o:spid="_x0000_s1475" style="position:absolute;left:39446;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8FMIA&#10;AADdAAAADwAAAGRycy9kb3ducmV2LnhtbERPW2vCMBR+F/Yfwhn4pqmCFzqjjIFsIAOt7v3QnLVl&#10;zUlNUo379eZB8PHju6820bTiQs43lhVMxhkI4tLqhisFp+N2tAThA7LG1jIpuJGHzfplsMJc2ysf&#10;6FKESqQQ9jkqqEPocil9WZNBP7YdceJ+rTMYEnSV1A6vKdy0cpplc2mw4dRQY0cfNZV/RW8UdN+z&#10;/nNx3rn/n2W/L3EXbZhGpYav8f0NRKAYnuKH+0srmC0maW56k56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LwUwgAAAN0AAAAPAAAAAAAAAAAAAAAAAJgCAABkcnMvZG93&#10;bnJldi54bWxQSwUGAAAAAAQABAD1AAAAhwMAAAAA&#10;" strokeweight="2pt"/>
                <v:rect id="Rectangle 6713" o:spid="_x0000_s1476" style="position:absolute;left:47208;top:5635;width:1347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xGsYA&#10;AADdAAAADwAAAGRycy9kb3ducmV2LnhtbESPQWsCMRCF7wX/QxjBi9TsSlvbrVHEUiyeutvS87CZ&#10;7i5uJksSNf77RhB6fLx535u3XEfTixM531lWkM8yEMS11R03Cr6/3u+fQfiArLG3TAou5GG9Gt0t&#10;sdD2zCWdqtCIBGFfoII2hKGQ0tctGfQzOxAn79c6gyFJ10jt8JzgppfzLHuSBjtODS0OtG2pPlRH&#10;k97IY/lT7aYXu7dvZZdr9/AZF0pNxnHzCiJQDP/Ht/SHVvC4yF/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6xGsYAAADdAAAADwAAAAAAAAAAAAAAAACYAgAAZHJz&#10;L2Rvd25yZXYueG1sUEsFBgAAAAAEAAQA9QAAAIsDAAAAAA==&#10;" filled="f" fillcolor="#8db3e2" strokeweight="2pt">
                  <v:textbox>
                    <w:txbxContent>
                      <w:p w14:paraId="388AF638" w14:textId="77777777" w:rsidR="001F32CB" w:rsidRPr="002B48B9" w:rsidRDefault="001F32CB" w:rsidP="00BC0528">
                        <w:proofErr w:type="spellStart"/>
                        <w:r w:rsidRPr="002B48B9">
                          <w:rPr>
                            <w:rFonts w:cs="Arial"/>
                            <w:bCs/>
                            <w:szCs w:val="20"/>
                            <w:lang w:val="de-DE"/>
                          </w:rPr>
                          <w:t>asram:LineIdentifier</w:t>
                        </w:r>
                        <w:proofErr w:type="spellEnd"/>
                      </w:p>
                    </w:txbxContent>
                  </v:textbox>
                </v:rect>
                <v:shape id="AutoShape 6714" o:spid="_x0000_s1477" type="#_x0000_t32" style="position:absolute;left:41360;top:754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pBZMIAAADdAAAADwAAAGRycy9kb3ducmV2LnhtbERPy4rCMBTdC/MP4Q6401TxMVajiCCK&#10;4IiO6PbSXNtic1OaWOvfm4Uwy8N5zxaNKURNlcstK+h1IxDEidU5pwrOf+vODwjnkTUWlknBixws&#10;5l+tGcbaPvlI9cmnIoSwi1FB5n0ZS+mSjAy6ri2JA3ezlUEfYJVKXeEzhJtC9qNoJA3mHBoyLGmV&#10;UXI/PYyC+nD5Ha/LenPw6WVw3A0mVzR7pdrfzXIKwlPj/8Uf91YrGI77YX94E56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pBZMIAAADdAAAADwAAAAAAAAAAAAAA&#10;AAChAgAAZHJzL2Rvd25yZXYueG1sUEsFBgAAAAAEAAQA+QAAAJADAAAAAA==&#10;" strokeweight="2pt"/>
                <v:shape id="AutoShape 6715" o:spid="_x0000_s1478" type="#_x0000_t32" style="position:absolute;left:39340;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bk/8UAAADdAAAADwAAAGRycy9kb3ducmV2LnhtbESP3YrCMBSE7wXfIZwF7zRV/NtqFBFk&#10;lwUVddHbQ3O2LTYnpYm1vv1GELwcZuYbZr5sTCFqqlxuWUG/F4EgTqzOOVXwe9p0pyCcR9ZYWCYF&#10;D3KwXLRbc4y1vfOB6qNPRYCwi1FB5n0ZS+mSjAy6ni2Jg/dnK4M+yCqVusJ7gJtCDqJoLA3mHBYy&#10;LGmdUXI93oyCen/eTTZl/bX36Xl4+Bl+XtBslep8NKsZCE+Nf4df7W+tYDQZ9OH5Jjw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bk/8UAAADdAAAADwAAAAAAAAAA&#10;AAAAAAChAgAAZHJzL2Rvd25yZXYueG1sUEsFBgAAAAAEAAQA+QAAAJMDAAAAAA==&#10;" strokeweight="2pt"/>
                <v:rect id="Rectangle 6716" o:spid="_x0000_s1479" style="position:absolute;left:47208;width:218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bp1sYA&#10;AADdAAAADwAAAGRycy9kb3ducmV2LnhtbESPwWrDMBBE74X+g9hALyWRbdImOFFCaSktPcVuyHmx&#10;NraJtTKSmih/HxUKPQ6z82ZnvY1mEGdyvresIJ9lIIgbq3tuFey/36dLED4gaxwsk4Iredhu7u/W&#10;WGp74YrOdWhFgrAvUUEXwlhK6ZuODPqZHYmTd7TOYEjStVI7vCS4GWSRZc/SYM+pocORXjtqTvWP&#10;SW/ksTrUH49X+2Xfqj7Xbr6LC6UeJvFlBSJQDP/Hf+lPreBpURTwuyY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bp1sYAAADdAAAADwAAAAAAAAAAAAAAAACYAgAAZHJz&#10;L2Rvd25yZXYueG1sUEsFBgAAAAAEAAQA9QAAAIsDAAAAAA==&#10;" filled="f" fillcolor="#8db3e2" strokeweight="2pt">
                  <v:textbox>
                    <w:txbxContent>
                      <w:p w14:paraId="388AF639" w14:textId="77777777" w:rsidR="001F32CB" w:rsidRPr="00F209FE" w:rsidRDefault="001F32CB" w:rsidP="00BC0528">
                        <w:pPr>
                          <w:spacing w:line="240" w:lineRule="auto"/>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v:textbox>
                </v:rect>
                <v:rect id="Rectangle 6717" o:spid="_x0000_s1480" style="position:absolute;left:47208;top:11270;width:1559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MTcYA&#10;AADdAAAADwAAAGRycy9kb3ducmV2LnhtbESPzWrDMBCE74G8g9hALyWRnf44uFFCaSktPdVOyHmx&#10;NraptTKSmihvXxUKOQ6z883OehvNIE7kfG9ZQb7IQBA3VvfcKtjv3uYrED4gaxwsk4ILedhuppM1&#10;ltqeuaJTHVqRIOxLVNCFMJZS+qYjg35hR+LkHa0zGJJ0rdQOzwluBrnMskdpsOfU0OFILx013/WP&#10;SW/ksTrU77cX+2lfqz7X7v4rFkrdzOLzE4hAMVyP/9MfWsFDsbyDvzUJAX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pMTcYAAADdAAAADwAAAAAAAAAAAAAAAACYAgAAZHJz&#10;L2Rvd25yZXYueG1sUEsFBgAAAAAEAAQA9QAAAIsDAAAAAA==&#10;" filled="f" fillcolor="#8db3e2" strokeweight="2pt">
                  <v:textbox>
                    <w:txbxContent>
                      <w:p w14:paraId="388AF63A" w14:textId="77777777" w:rsidR="001F32CB" w:rsidRPr="002B48B9" w:rsidRDefault="001F32CB" w:rsidP="00BC0528">
                        <w:pPr>
                          <w:spacing w:line="240" w:lineRule="auto"/>
                        </w:pPr>
                        <w:proofErr w:type="spellStart"/>
                        <w:r w:rsidRPr="002B48B9">
                          <w:rPr>
                            <w:rFonts w:cs="Arial"/>
                            <w:bCs/>
                            <w:szCs w:val="20"/>
                            <w:lang w:val="de-DE"/>
                          </w:rPr>
                          <w:t>asram:SubLineIdentifier</w:t>
                        </w:r>
                        <w:proofErr w:type="spellEnd"/>
                      </w:p>
                    </w:txbxContent>
                  </v:textbox>
                </v:rect>
                <v:shape id="AutoShape 6718" o:spid="_x0000_s1481" type="#_x0000_t32" style="position:absolute;left:43380;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FHZ8YAAADdAAAADwAAAGRycy9kb3ducmV2LnhtbESPQWvCQBSE70L/w/IEb2ajxKamriKC&#10;tBSqaEu8PrKvSWj2bciuMf77bqHQ4zAz3zCrzWAa0VPnassKZlEMgriwuuZSwefHfvoEwnlkjY1l&#10;UnAnB5v1w2iFmbY3PlF/9qUIEHYZKqi8bzMpXVGRQRfZljh4X7Yz6IPsSqk7vAW4aeQ8jh+lwZrD&#10;QoUt7Soqvs9Xo6A/5od03/YvR1/myektWV7QvCs1GQ/bZxCeBv8f/mu/agWLdJ7A75vw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BR2fGAAAA3QAAAA8AAAAAAAAA&#10;AAAAAAAAoQIAAGRycy9kb3ducmV2LnhtbFBLBQYAAAAABAAEAPkAAACUAwAAAAA=&#10;" strokeweight="2pt"/>
                <v:shape id="AutoShape 6719" o:spid="_x0000_s1482" type="#_x0000_t32" style="position:absolute;left:43274;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3i/MUAAADdAAAADwAAAGRycy9kb3ducmV2LnhtbESP3YrCMBSE7xd8h3AE79ZU0VWrUUQQ&#10;ZcEVf9DbQ3Nsi81JaWKtb78RFvZymJlvmNmiMYWoqXK5ZQW9bgSCOLE651TB+bT+HINwHlljYZkU&#10;vMjBYt76mGGs7ZMPVB99KgKEXYwKMu/LWEqXZGTQdW1JHLybrQz6IKtU6gqfAW4K2Y+iL2kw57CQ&#10;YUmrjJL78WEU1PvLz2hd1pu9Ty+Dw/dgckWzU6rTbpZTEJ4a/x/+a2+1guGoP4T3m/A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3i/MUAAADdAAAADwAAAAAAAAAA&#10;AAAAAAChAgAAZHJzL2Rvd25yZXYueG1sUEsFBgAAAAAEAAQA+QAAAJMDAAAAAA==&#10;" strokeweight="2pt"/>
                <v:rect id="Rechteck 5954" o:spid="_x0000_s1483" style="position:absolute;top:5954;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8ZMcA&#10;AADdAAAADwAAAGRycy9kb3ducmV2LnhtbESPQWvCQBSE74L/YXlCL1I3LbW0qasUoTSIIE3U8yP7&#10;TILZtzG7TeK/7xYEj8PMfMMsVoOpRUetqywreJpFIIhzqysuFOyzr8c3EM4ja6wtk4IrOVgtx6MF&#10;xtr2/ENd6gsRIOxiVFB638RSurwkg25mG+LgnWxr0AfZFlK32Ae4qeVzFL1KgxWHhRIbWpeUn9Nf&#10;o6DPd90x237L3fSYWL4kl3V62Cj1MBk+P0B4Gvw9fGsnWsH8ff4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GTHAAAA3QAAAA8AAAAAAAAAAAAAAAAAmAIAAGRy&#10;cy9kb3ducmV2LnhtbFBLBQYAAAAABAAEAPUAAACMAwAAAAA=&#10;" filled="f" stroked="f">
                  <v:textbox>
                    <w:txbxContent>
                      <w:p w14:paraId="388AF63B" w14:textId="77777777" w:rsidR="001F32CB" w:rsidRDefault="001F32CB" w:rsidP="00F27E42">
                        <w:pPr>
                          <w:rPr>
                            <w:rFonts w:cs="Arial"/>
                            <w:b/>
                            <w:sz w:val="24"/>
                            <w:szCs w:val="24"/>
                            <w:lang w:val="de-DE"/>
                          </w:rPr>
                        </w:pPr>
                        <w:r>
                          <w:rPr>
                            <w:rFonts w:cs="Arial"/>
                            <w:b/>
                            <w:sz w:val="24"/>
                            <w:szCs w:val="24"/>
                            <w:lang w:val="de-DE"/>
                          </w:rPr>
                          <w:t>0..*</w:t>
                        </w:r>
                      </w:p>
                    </w:txbxContent>
                  </v:textbox>
                </v:rect>
                <v:rect id="Rechteck 5964" o:spid="_x0000_s1484" style="position:absolute;left:43380;top:148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22ccA&#10;AADdAAAADwAAAGRycy9kb3ducmV2LnhtbESPQWvCQBSE74L/YXlCL1I3LVXa1FWKUBpEkCbq+ZF9&#10;JsHs25jdJvHfdwtCj8PMfMMs14OpRUetqywreJpFIIhzqysuFByyz8dXEM4ja6wtk4IbOVivxqMl&#10;xtr2/E1d6gsRIOxiVFB638RSurwkg25mG+LgnW1r0AfZFlK32Ae4qeVzFC2kwYrDQokNbUrKL+mP&#10;UdDn++6U7b7kfnpKLF+T6yY9bpV6mAwf7yA8Df4/fG8nWsH8bfEC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wNtnHAAAA3QAAAA8AAAAAAAAAAAAAAAAAmAIAAGRy&#10;cy9kb3ducmV2LnhtbFBLBQYAAAAABAAEAPUAAACMAwAAAAA=&#10;" filled="f" stroked="f">
                  <v:textbox>
                    <w:txbxContent>
                      <w:p w14:paraId="388AF63C" w14:textId="77777777" w:rsidR="001F32CB" w:rsidRDefault="001F32CB" w:rsidP="00F27E42">
                        <w:pPr>
                          <w:rPr>
                            <w:rFonts w:cs="Arial"/>
                            <w:b/>
                            <w:sz w:val="24"/>
                            <w:szCs w:val="24"/>
                            <w:lang w:val="de-DE"/>
                          </w:rPr>
                        </w:pPr>
                        <w:r>
                          <w:rPr>
                            <w:rFonts w:cs="Arial"/>
                            <w:b/>
                            <w:sz w:val="24"/>
                            <w:szCs w:val="24"/>
                            <w:lang w:val="de-DE"/>
                          </w:rPr>
                          <w:t>0..1</w:t>
                        </w:r>
                      </w:p>
                    </w:txbxContent>
                  </v:textbox>
                </v:rect>
                <v:rect id="Rechteck 5965" o:spid="_x0000_s1485" style="position:absolute;left:43061;top:7549;width:501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yTQsYA&#10;AADdAAAADwAAAGRycy9kb3ducmV2LnhtbESP3WrCQBSE7wu+w3IEb4puFBSNriJCaSgFMf5cH7LH&#10;JJg9G7PbJH37bqHQy2FmvmE2u95UoqXGlZYVTCcRCOLM6pJzBZfz23gJwnlkjZVlUvBNDnbbwcsG&#10;Y207PlGb+lwECLsYFRTe17GULivIoJvYmjh4d9sY9EE2udQNdgFuKjmLooU0WHJYKLCmQ0HZI/0y&#10;Crrs2N7On+/y+HpLLD+T5yG9fig1Gvb7NQhPvf8P/7UTrWC+Wsz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yTQsYAAADdAAAADwAAAAAAAAAAAAAAAACYAgAAZHJz&#10;L2Rvd25yZXYueG1sUEsFBgAAAAAEAAQA9QAAAIsDAAAAAA==&#10;" filled="f" stroked="f">
                  <v:textbox>
                    <w:txbxContent>
                      <w:p w14:paraId="388AF63D" w14:textId="77777777" w:rsidR="001F32CB" w:rsidRDefault="001F32CB" w:rsidP="00F27E42">
                        <w:pPr>
                          <w:rPr>
                            <w:rFonts w:cs="Arial"/>
                            <w:b/>
                            <w:sz w:val="24"/>
                            <w:szCs w:val="24"/>
                            <w:lang w:val="de-DE"/>
                          </w:rPr>
                        </w:pPr>
                        <w:r>
                          <w:rPr>
                            <w:rFonts w:cs="Arial"/>
                            <w:b/>
                            <w:sz w:val="24"/>
                            <w:szCs w:val="24"/>
                            <w:lang w:val="de-DE"/>
                          </w:rPr>
                          <w:t>0..1</w:t>
                        </w:r>
                      </w:p>
                    </w:txbxContent>
                  </v:textbox>
                </v:rect>
                <v:rect id="Rechteck 5966" o:spid="_x0000_s1486" style="position:absolute;left:42955;top:1350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4NNcYA&#10;AADdAAAADwAAAGRycy9kb3ducmV2LnhtbESPQWvCQBSE7wX/w/IEL0U3LRja1FVEKA0iSGP1/Mi+&#10;JsHs25hdk/jvXaHQ4zAz3zCL1WBq0VHrKssKXmYRCOLc6ooLBT+Hz+kbCOeRNdaWScGNHKyWo6cF&#10;Jtr2/E1d5gsRIOwSVFB63yRSurwkg25mG+Lg/drWoA+yLaRusQ9wU8vXKIqlwYrDQokNbUrKz9nV&#10;KOjzfXc67L7k/vmUWr6kl0123Co1GQ/rDxCeBv8f/munWsH8PY7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4NNcYAAADdAAAADwAAAAAAAAAAAAAAAACYAgAAZHJz&#10;L2Rvd25yZXYueG1sUEsFBgAAAAAEAAQA9QAAAIsDAAAAAA==&#10;" filled="f" stroked="f">
                  <v:textbox>
                    <w:txbxContent>
                      <w:p w14:paraId="388AF63E" w14:textId="77777777" w:rsidR="001F32CB" w:rsidRDefault="001F32CB" w:rsidP="00F27E42">
                        <w:pPr>
                          <w:rPr>
                            <w:rFonts w:cs="Arial"/>
                            <w:b/>
                            <w:sz w:val="24"/>
                            <w:szCs w:val="24"/>
                            <w:lang w:val="de-DE"/>
                          </w:rPr>
                        </w:pPr>
                        <w:r>
                          <w:rPr>
                            <w:rFonts w:cs="Arial"/>
                            <w:b/>
                            <w:sz w:val="24"/>
                            <w:szCs w:val="24"/>
                            <w:lang w:val="de-DE"/>
                          </w:rPr>
                          <w:t>0..1</w:t>
                        </w:r>
                      </w:p>
                    </w:txbxContent>
                  </v:textbox>
                </v:rect>
                <w10:anchorlock/>
              </v:group>
            </w:pict>
          </mc:Fallback>
        </mc:AlternateContent>
      </w:r>
    </w:p>
    <w:p w14:paraId="388AF446" w14:textId="77777777" w:rsidR="00FD4E7D" w:rsidRPr="004D4ACE" w:rsidRDefault="00FD4E7D" w:rsidP="004D4ACE">
      <w:pPr>
        <w:ind w:left="851" w:hanging="851"/>
        <w:rPr>
          <w:b/>
          <w:bCs/>
          <w:szCs w:val="20"/>
        </w:rPr>
      </w:pPr>
    </w:p>
    <w:tbl>
      <w:tblPr>
        <w:tblW w:w="50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85"/>
        <w:gridCol w:w="1276"/>
        <w:gridCol w:w="1133"/>
        <w:gridCol w:w="993"/>
        <w:gridCol w:w="2835"/>
        <w:gridCol w:w="851"/>
        <w:gridCol w:w="4393"/>
      </w:tblGrid>
      <w:tr w:rsidR="001C5CAA" w:rsidRPr="006239D4" w14:paraId="388AF44E" w14:textId="77777777" w:rsidTr="00905F75">
        <w:trPr>
          <w:cantSplit/>
          <w:trHeight w:val="330"/>
        </w:trPr>
        <w:tc>
          <w:tcPr>
            <w:tcW w:w="1059" w:type="pct"/>
            <w:shd w:val="clear" w:color="auto" w:fill="FFFFCC"/>
            <w:noWrap/>
            <w:vAlign w:val="center"/>
            <w:hideMark/>
          </w:tcPr>
          <w:p w14:paraId="388AF447"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38" w:type="pct"/>
            <w:shd w:val="clear" w:color="auto" w:fill="FFFFCC"/>
            <w:noWrap/>
            <w:vAlign w:val="center"/>
            <w:hideMark/>
          </w:tcPr>
          <w:p w14:paraId="388AF448"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389" w:type="pct"/>
            <w:shd w:val="clear" w:color="auto" w:fill="FFFFCC"/>
            <w:noWrap/>
            <w:vAlign w:val="center"/>
            <w:hideMark/>
          </w:tcPr>
          <w:p w14:paraId="388AF449"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41" w:type="pct"/>
            <w:shd w:val="clear" w:color="auto" w:fill="FFFFCC"/>
            <w:noWrap/>
            <w:vAlign w:val="center"/>
            <w:hideMark/>
          </w:tcPr>
          <w:p w14:paraId="388AF44A"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73" w:type="pct"/>
            <w:shd w:val="clear" w:color="auto" w:fill="FFFFCC"/>
            <w:noWrap/>
            <w:vAlign w:val="center"/>
            <w:hideMark/>
          </w:tcPr>
          <w:p w14:paraId="388AF44B"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292" w:type="pct"/>
            <w:shd w:val="clear" w:color="auto" w:fill="FFFFCC"/>
            <w:noWrap/>
            <w:vAlign w:val="center"/>
            <w:hideMark/>
          </w:tcPr>
          <w:p w14:paraId="388AF44C"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8" w:type="pct"/>
            <w:shd w:val="clear" w:color="auto" w:fill="FFFFCC"/>
            <w:vAlign w:val="center"/>
          </w:tcPr>
          <w:p w14:paraId="388AF44D"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6239D4" w14:paraId="388AF456" w14:textId="77777777" w:rsidTr="00F27E42">
        <w:trPr>
          <w:cantSplit/>
          <w:trHeight w:val="315"/>
        </w:trPr>
        <w:tc>
          <w:tcPr>
            <w:tcW w:w="1059" w:type="pct"/>
            <w:shd w:val="clear" w:color="auto" w:fill="92D050"/>
            <w:noWrap/>
            <w:vAlign w:val="center"/>
            <w:hideMark/>
          </w:tcPr>
          <w:p w14:paraId="388AF44F" w14:textId="77777777" w:rsidR="001C5CAA" w:rsidRPr="001C5CAA" w:rsidRDefault="001C5CAA" w:rsidP="00905F75">
            <w:pPr>
              <w:spacing w:line="240" w:lineRule="auto"/>
              <w:rPr>
                <w:rFonts w:eastAsia="Times New Roman" w:cs="Arial"/>
                <w:color w:val="000000"/>
                <w:sz w:val="16"/>
                <w:szCs w:val="20"/>
                <w:highlight w:val="yellow"/>
                <w:lang w:val="de-DE" w:eastAsia="de-DE"/>
              </w:rPr>
            </w:pPr>
            <w:proofErr w:type="spellStart"/>
            <w:r w:rsidRPr="001C5CAA">
              <w:rPr>
                <w:rFonts w:cs="Arial"/>
                <w:bCs/>
                <w:sz w:val="16"/>
                <w:szCs w:val="20"/>
              </w:rPr>
              <w:t>asram:GlobalIdentificationIdentifier</w:t>
            </w:r>
            <w:proofErr w:type="spellEnd"/>
          </w:p>
        </w:tc>
        <w:tc>
          <w:tcPr>
            <w:tcW w:w="438" w:type="pct"/>
            <w:shd w:val="clear" w:color="auto" w:fill="92D050"/>
            <w:vAlign w:val="center"/>
            <w:hideMark/>
          </w:tcPr>
          <w:p w14:paraId="388AF450"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String</w:t>
            </w:r>
          </w:p>
        </w:tc>
        <w:tc>
          <w:tcPr>
            <w:tcW w:w="389" w:type="pct"/>
            <w:shd w:val="clear" w:color="auto" w:fill="92D050"/>
            <w:noWrap/>
            <w:vAlign w:val="center"/>
            <w:hideMark/>
          </w:tcPr>
          <w:p w14:paraId="388AF451"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35</w:t>
            </w:r>
          </w:p>
        </w:tc>
        <w:tc>
          <w:tcPr>
            <w:tcW w:w="341" w:type="pct"/>
            <w:shd w:val="clear" w:color="auto" w:fill="92D050"/>
            <w:noWrap/>
            <w:vAlign w:val="center"/>
            <w:hideMark/>
          </w:tcPr>
          <w:p w14:paraId="388AF452"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6</w:t>
            </w:r>
          </w:p>
        </w:tc>
        <w:tc>
          <w:tcPr>
            <w:tcW w:w="973" w:type="pct"/>
            <w:shd w:val="clear" w:color="auto" w:fill="92D050"/>
            <w:noWrap/>
            <w:vAlign w:val="center"/>
            <w:hideMark/>
          </w:tcPr>
          <w:p w14:paraId="388AF453"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sz w:val="16"/>
              </w:rPr>
              <w:t>1460319</w:t>
            </w:r>
          </w:p>
        </w:tc>
        <w:tc>
          <w:tcPr>
            <w:tcW w:w="292" w:type="pct"/>
            <w:shd w:val="clear" w:color="auto" w:fill="92D050"/>
            <w:noWrap/>
            <w:vAlign w:val="center"/>
            <w:hideMark/>
          </w:tcPr>
          <w:p w14:paraId="388AF454" w14:textId="77777777" w:rsidR="001C5CAA" w:rsidRPr="001C5CAA" w:rsidRDefault="001C5CAA" w:rsidP="00905F75">
            <w:pPr>
              <w:spacing w:line="240" w:lineRule="auto"/>
              <w:rPr>
                <w:rFonts w:eastAsia="Times New Roman"/>
                <w:color w:val="000000"/>
                <w:sz w:val="16"/>
                <w:highlight w:val="yellow"/>
                <w:lang w:val="de-DE" w:eastAsia="de-DE"/>
              </w:rPr>
            </w:pPr>
            <w:r w:rsidRPr="001C5CAA">
              <w:rPr>
                <w:rFonts w:eastAsia="Times New Roman"/>
                <w:color w:val="000000"/>
                <w:sz w:val="16"/>
                <w:lang w:val="de-DE" w:eastAsia="de-DE"/>
              </w:rPr>
              <w:t>C</w:t>
            </w:r>
          </w:p>
        </w:tc>
        <w:tc>
          <w:tcPr>
            <w:tcW w:w="1508" w:type="pct"/>
            <w:shd w:val="clear" w:color="auto" w:fill="92D050"/>
            <w:vAlign w:val="center"/>
          </w:tcPr>
          <w:p w14:paraId="388AF455" w14:textId="77777777" w:rsidR="001C5CAA" w:rsidRPr="001C5CAA" w:rsidRDefault="001C5CAA" w:rsidP="00905F75">
            <w:pPr>
              <w:spacing w:line="240" w:lineRule="auto"/>
              <w:rPr>
                <w:rFonts w:eastAsia="Times New Roman"/>
                <w:color w:val="000000"/>
                <w:sz w:val="16"/>
                <w:lang w:eastAsia="de-DE"/>
              </w:rPr>
            </w:pPr>
            <w:proofErr w:type="spellStart"/>
            <w:r w:rsidRPr="001C5CAA">
              <w:rPr>
                <w:rFonts w:eastAsia="Times New Roman"/>
                <w:color w:val="000000"/>
                <w:sz w:val="16"/>
                <w:lang w:eastAsia="de-DE"/>
              </w:rPr>
              <w:t>PONumber</w:t>
            </w:r>
            <w:proofErr w:type="spellEnd"/>
            <w:r w:rsidRPr="001C5CAA">
              <w:rPr>
                <w:rFonts w:eastAsia="Times New Roman"/>
                <w:color w:val="000000"/>
                <w:sz w:val="16"/>
                <w:lang w:eastAsia="de-DE"/>
              </w:rPr>
              <w:br/>
              <w:t>In case of the receipt of a standard managed part, this field contains the purchase order number for this material.</w:t>
            </w:r>
          </w:p>
        </w:tc>
      </w:tr>
      <w:tr w:rsidR="001C5CAA" w:rsidRPr="006239D4" w14:paraId="388AF460" w14:textId="77777777" w:rsidTr="00F27E42">
        <w:trPr>
          <w:cantSplit/>
          <w:trHeight w:val="315"/>
        </w:trPr>
        <w:tc>
          <w:tcPr>
            <w:tcW w:w="1059" w:type="pct"/>
            <w:shd w:val="clear" w:color="auto" w:fill="92D050"/>
            <w:noWrap/>
            <w:vAlign w:val="center"/>
            <w:hideMark/>
          </w:tcPr>
          <w:p w14:paraId="388AF457" w14:textId="77777777" w:rsidR="001C5CAA" w:rsidRPr="001C5CAA" w:rsidRDefault="001C5CAA" w:rsidP="00905F75">
            <w:pPr>
              <w:spacing w:line="240" w:lineRule="auto"/>
              <w:rPr>
                <w:rFonts w:cs="Arial"/>
                <w:bCs/>
                <w:sz w:val="16"/>
                <w:szCs w:val="20"/>
                <w:highlight w:val="yellow"/>
              </w:rPr>
            </w:pPr>
            <w:proofErr w:type="spellStart"/>
            <w:r w:rsidRPr="001C5CAA">
              <w:rPr>
                <w:rFonts w:cs="Arial"/>
                <w:bCs/>
                <w:sz w:val="16"/>
                <w:szCs w:val="20"/>
              </w:rPr>
              <w:t>asram:LineIdentifier</w:t>
            </w:r>
            <w:proofErr w:type="spellEnd"/>
          </w:p>
        </w:tc>
        <w:tc>
          <w:tcPr>
            <w:tcW w:w="438" w:type="pct"/>
            <w:shd w:val="clear" w:color="auto" w:fill="92D050"/>
            <w:vAlign w:val="center"/>
            <w:hideMark/>
          </w:tcPr>
          <w:p w14:paraId="388AF458"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String</w:t>
            </w:r>
          </w:p>
        </w:tc>
        <w:tc>
          <w:tcPr>
            <w:tcW w:w="389" w:type="pct"/>
            <w:shd w:val="clear" w:color="auto" w:fill="92D050"/>
            <w:noWrap/>
            <w:vAlign w:val="center"/>
            <w:hideMark/>
          </w:tcPr>
          <w:p w14:paraId="388AF459"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16</w:t>
            </w:r>
          </w:p>
        </w:tc>
        <w:tc>
          <w:tcPr>
            <w:tcW w:w="341" w:type="pct"/>
            <w:shd w:val="clear" w:color="auto" w:fill="92D050"/>
            <w:noWrap/>
            <w:vAlign w:val="center"/>
            <w:hideMark/>
          </w:tcPr>
          <w:p w14:paraId="388AF45A"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6</w:t>
            </w:r>
          </w:p>
        </w:tc>
        <w:tc>
          <w:tcPr>
            <w:tcW w:w="973" w:type="pct"/>
            <w:shd w:val="clear" w:color="auto" w:fill="92D050"/>
            <w:noWrap/>
            <w:vAlign w:val="center"/>
            <w:hideMark/>
          </w:tcPr>
          <w:p w14:paraId="388AF45B"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sz w:val="16"/>
              </w:rPr>
              <w:t>10</w:t>
            </w:r>
          </w:p>
        </w:tc>
        <w:tc>
          <w:tcPr>
            <w:tcW w:w="292" w:type="pct"/>
            <w:shd w:val="clear" w:color="auto" w:fill="92D050"/>
            <w:noWrap/>
            <w:vAlign w:val="center"/>
            <w:hideMark/>
          </w:tcPr>
          <w:p w14:paraId="388AF45C" w14:textId="77777777" w:rsidR="001C5CAA" w:rsidRPr="001C5CAA" w:rsidRDefault="001C5CAA" w:rsidP="00905F75">
            <w:pPr>
              <w:spacing w:line="240" w:lineRule="auto"/>
              <w:rPr>
                <w:rFonts w:eastAsia="Times New Roman"/>
                <w:color w:val="000000"/>
                <w:sz w:val="16"/>
                <w:highlight w:val="yellow"/>
                <w:lang w:val="de-DE" w:eastAsia="de-DE"/>
              </w:rPr>
            </w:pPr>
            <w:r w:rsidRPr="001C5CAA">
              <w:rPr>
                <w:rFonts w:eastAsia="Times New Roman"/>
                <w:color w:val="000000"/>
                <w:sz w:val="16"/>
                <w:lang w:val="de-DE" w:eastAsia="de-DE"/>
              </w:rPr>
              <w:t>C</w:t>
            </w:r>
          </w:p>
        </w:tc>
        <w:tc>
          <w:tcPr>
            <w:tcW w:w="1508" w:type="pct"/>
            <w:shd w:val="clear" w:color="auto" w:fill="92D050"/>
            <w:vAlign w:val="center"/>
          </w:tcPr>
          <w:p w14:paraId="388AF45D" w14:textId="77777777" w:rsidR="001C5CAA" w:rsidRPr="001C5CAA" w:rsidRDefault="001C5CAA" w:rsidP="00905F75">
            <w:pPr>
              <w:spacing w:line="240" w:lineRule="auto"/>
              <w:rPr>
                <w:rFonts w:eastAsia="Times New Roman"/>
                <w:color w:val="000000"/>
                <w:sz w:val="16"/>
                <w:lang w:eastAsia="de-DE"/>
              </w:rPr>
            </w:pPr>
            <w:proofErr w:type="spellStart"/>
            <w:r w:rsidRPr="001C5CAA">
              <w:rPr>
                <w:rFonts w:eastAsia="Times New Roman"/>
                <w:color w:val="000000"/>
                <w:sz w:val="16"/>
                <w:lang w:eastAsia="de-DE"/>
              </w:rPr>
              <w:t>POItemNumber</w:t>
            </w:r>
            <w:proofErr w:type="spellEnd"/>
          </w:p>
          <w:p w14:paraId="388AF45E" w14:textId="77777777" w:rsidR="001C5CAA" w:rsidRPr="001C5CAA" w:rsidRDefault="001C5CAA" w:rsidP="00905F75">
            <w:pPr>
              <w:spacing w:line="240" w:lineRule="auto"/>
              <w:rPr>
                <w:rFonts w:eastAsia="Times New Roman"/>
                <w:color w:val="000000"/>
                <w:sz w:val="16"/>
                <w:lang w:eastAsia="de-DE"/>
              </w:rPr>
            </w:pPr>
          </w:p>
          <w:p w14:paraId="388AF45F" w14:textId="77777777" w:rsidR="001C5CAA" w:rsidRPr="001C5CAA" w:rsidRDefault="001C5CAA" w:rsidP="00905F75">
            <w:pPr>
              <w:spacing w:line="240" w:lineRule="auto"/>
              <w:rPr>
                <w:rFonts w:eastAsia="Times New Roman"/>
                <w:color w:val="000000"/>
                <w:sz w:val="16"/>
                <w:lang w:eastAsia="de-DE"/>
              </w:rPr>
            </w:pPr>
            <w:r w:rsidRPr="001C5CAA">
              <w:rPr>
                <w:rFonts w:eastAsia="Times New Roman"/>
                <w:color w:val="000000"/>
                <w:sz w:val="16"/>
                <w:lang w:eastAsia="de-DE"/>
              </w:rPr>
              <w:t>In case of the receipt of a standard managed part, this field contains the purchase order item for this material.</w:t>
            </w:r>
          </w:p>
        </w:tc>
      </w:tr>
      <w:tr w:rsidR="001C5CAA" w:rsidRPr="006239D4" w14:paraId="388AF46A" w14:textId="77777777" w:rsidTr="00F27E42">
        <w:trPr>
          <w:cantSplit/>
          <w:trHeight w:val="315"/>
        </w:trPr>
        <w:tc>
          <w:tcPr>
            <w:tcW w:w="1059" w:type="pct"/>
            <w:shd w:val="clear" w:color="auto" w:fill="92D050"/>
            <w:noWrap/>
            <w:vAlign w:val="center"/>
            <w:hideMark/>
          </w:tcPr>
          <w:p w14:paraId="388AF461" w14:textId="77777777" w:rsidR="001C5CAA" w:rsidRPr="001C5CAA" w:rsidRDefault="001C5CAA" w:rsidP="00905F75">
            <w:pPr>
              <w:spacing w:line="240" w:lineRule="auto"/>
              <w:rPr>
                <w:rFonts w:eastAsia="Times New Roman" w:cs="Arial"/>
                <w:bCs/>
                <w:color w:val="000000"/>
                <w:sz w:val="16"/>
                <w:szCs w:val="20"/>
                <w:highlight w:val="yellow"/>
                <w:lang w:eastAsia="de-DE"/>
              </w:rPr>
            </w:pPr>
            <w:proofErr w:type="spellStart"/>
            <w:r w:rsidRPr="001C5CAA">
              <w:rPr>
                <w:rFonts w:cs="Arial"/>
                <w:bCs/>
                <w:sz w:val="16"/>
                <w:szCs w:val="20"/>
              </w:rPr>
              <w:t>asram:SubLineIdentifier</w:t>
            </w:r>
            <w:proofErr w:type="spellEnd"/>
          </w:p>
        </w:tc>
        <w:tc>
          <w:tcPr>
            <w:tcW w:w="438" w:type="pct"/>
            <w:shd w:val="clear" w:color="auto" w:fill="92D050"/>
            <w:vAlign w:val="center"/>
            <w:hideMark/>
          </w:tcPr>
          <w:p w14:paraId="388AF462"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Integer</w:t>
            </w:r>
          </w:p>
        </w:tc>
        <w:tc>
          <w:tcPr>
            <w:tcW w:w="389" w:type="pct"/>
            <w:shd w:val="clear" w:color="auto" w:fill="92D050"/>
            <w:noWrap/>
            <w:vAlign w:val="center"/>
            <w:hideMark/>
          </w:tcPr>
          <w:p w14:paraId="388AF463"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w:t>
            </w:r>
          </w:p>
        </w:tc>
        <w:tc>
          <w:tcPr>
            <w:tcW w:w="341" w:type="pct"/>
            <w:shd w:val="clear" w:color="auto" w:fill="92D050"/>
            <w:noWrap/>
            <w:vAlign w:val="center"/>
            <w:hideMark/>
          </w:tcPr>
          <w:p w14:paraId="388AF464"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rFonts w:eastAsia="Times New Roman" w:cs="Arial"/>
                <w:color w:val="000000"/>
                <w:sz w:val="16"/>
                <w:szCs w:val="20"/>
                <w:lang w:val="de-DE" w:eastAsia="de-DE"/>
              </w:rPr>
              <w:t>6</w:t>
            </w:r>
          </w:p>
        </w:tc>
        <w:tc>
          <w:tcPr>
            <w:tcW w:w="973" w:type="pct"/>
            <w:shd w:val="clear" w:color="auto" w:fill="92D050"/>
            <w:noWrap/>
            <w:vAlign w:val="center"/>
            <w:hideMark/>
          </w:tcPr>
          <w:p w14:paraId="388AF465" w14:textId="77777777" w:rsidR="001C5CAA" w:rsidRPr="001C5CAA" w:rsidRDefault="001C5CAA" w:rsidP="00905F75">
            <w:pPr>
              <w:spacing w:line="240" w:lineRule="auto"/>
              <w:rPr>
                <w:rFonts w:eastAsia="Times New Roman" w:cs="Arial"/>
                <w:color w:val="000000"/>
                <w:sz w:val="16"/>
                <w:szCs w:val="20"/>
                <w:highlight w:val="yellow"/>
                <w:lang w:val="de-DE" w:eastAsia="de-DE"/>
              </w:rPr>
            </w:pPr>
            <w:r w:rsidRPr="001C5CAA">
              <w:rPr>
                <w:sz w:val="16"/>
              </w:rPr>
              <w:t>546</w:t>
            </w:r>
          </w:p>
        </w:tc>
        <w:tc>
          <w:tcPr>
            <w:tcW w:w="292" w:type="pct"/>
            <w:shd w:val="clear" w:color="auto" w:fill="92D050"/>
            <w:noWrap/>
            <w:vAlign w:val="center"/>
            <w:hideMark/>
          </w:tcPr>
          <w:p w14:paraId="388AF466" w14:textId="77777777" w:rsidR="001C5CAA" w:rsidRPr="001C5CAA" w:rsidRDefault="001C5CAA" w:rsidP="00905F75">
            <w:pPr>
              <w:spacing w:line="240" w:lineRule="auto"/>
              <w:rPr>
                <w:rFonts w:eastAsia="Times New Roman"/>
                <w:color w:val="000000"/>
                <w:sz w:val="16"/>
                <w:highlight w:val="yellow"/>
                <w:lang w:val="de-DE" w:eastAsia="de-DE"/>
              </w:rPr>
            </w:pPr>
            <w:r w:rsidRPr="001C5CAA">
              <w:rPr>
                <w:rFonts w:eastAsia="Times New Roman"/>
                <w:color w:val="000000"/>
                <w:sz w:val="16"/>
                <w:lang w:val="de-DE" w:eastAsia="de-DE"/>
              </w:rPr>
              <w:t>C</w:t>
            </w:r>
          </w:p>
        </w:tc>
        <w:tc>
          <w:tcPr>
            <w:tcW w:w="1508" w:type="pct"/>
            <w:shd w:val="clear" w:color="auto" w:fill="92D050"/>
            <w:vAlign w:val="center"/>
          </w:tcPr>
          <w:p w14:paraId="388AF467" w14:textId="77777777" w:rsidR="001C5CAA" w:rsidRPr="001C5CAA" w:rsidRDefault="001C5CAA" w:rsidP="00905F75">
            <w:pPr>
              <w:spacing w:line="240" w:lineRule="auto"/>
              <w:rPr>
                <w:rFonts w:eastAsia="Times New Roman"/>
                <w:color w:val="000000"/>
                <w:sz w:val="16"/>
                <w:lang w:eastAsia="de-DE"/>
              </w:rPr>
            </w:pPr>
            <w:proofErr w:type="spellStart"/>
            <w:r w:rsidRPr="001C5CAA">
              <w:rPr>
                <w:rFonts w:eastAsia="Times New Roman"/>
                <w:color w:val="000000"/>
                <w:sz w:val="16"/>
                <w:lang w:eastAsia="de-DE"/>
              </w:rPr>
              <w:t>POScheduleNumber</w:t>
            </w:r>
            <w:proofErr w:type="spellEnd"/>
            <w:r w:rsidRPr="001C5CAA">
              <w:rPr>
                <w:rFonts w:eastAsia="Times New Roman"/>
                <w:color w:val="000000"/>
                <w:sz w:val="16"/>
                <w:lang w:eastAsia="de-DE"/>
              </w:rPr>
              <w:t xml:space="preserve">: </w:t>
            </w:r>
          </w:p>
          <w:p w14:paraId="388AF468" w14:textId="77777777" w:rsidR="001C5CAA" w:rsidRPr="001C5CAA" w:rsidRDefault="001C5CAA" w:rsidP="00905F75">
            <w:pPr>
              <w:spacing w:line="240" w:lineRule="auto"/>
              <w:rPr>
                <w:rFonts w:eastAsia="Times New Roman"/>
                <w:color w:val="000000"/>
                <w:sz w:val="16"/>
                <w:lang w:eastAsia="de-DE"/>
              </w:rPr>
            </w:pPr>
          </w:p>
          <w:p w14:paraId="388AF469" w14:textId="77777777" w:rsidR="001C5CAA" w:rsidRPr="001C5CAA" w:rsidRDefault="001C5CAA" w:rsidP="00905F75">
            <w:pPr>
              <w:spacing w:line="240" w:lineRule="auto"/>
              <w:rPr>
                <w:rFonts w:eastAsia="Times New Roman"/>
                <w:color w:val="000000"/>
                <w:sz w:val="16"/>
                <w:lang w:eastAsia="de-DE"/>
              </w:rPr>
            </w:pPr>
            <w:r w:rsidRPr="001C5CAA">
              <w:rPr>
                <w:rFonts w:eastAsia="Times New Roman"/>
                <w:color w:val="000000"/>
                <w:sz w:val="16"/>
                <w:lang w:eastAsia="de-DE"/>
              </w:rPr>
              <w:t>In case of the receipt of a standard managed part, this field contains the purchase order schedule line for this material.</w:t>
            </w:r>
          </w:p>
        </w:tc>
      </w:tr>
    </w:tbl>
    <w:p w14:paraId="388AF46B" w14:textId="77777777" w:rsidR="00C22F20" w:rsidRPr="00FD4E7D" w:rsidRDefault="00C22F20" w:rsidP="00C22F20">
      <w:pPr>
        <w:rPr>
          <w:sz w:val="12"/>
          <w:szCs w:val="12"/>
        </w:rPr>
      </w:pPr>
    </w:p>
    <w:p w14:paraId="388AF46C" w14:textId="77777777" w:rsidR="00EB319E" w:rsidRPr="00DB3175" w:rsidRDefault="00EB319E" w:rsidP="00DB3175">
      <w:pPr>
        <w:pStyle w:val="berschrift4"/>
        <w:ind w:left="851" w:hanging="851"/>
        <w:rPr>
          <w:szCs w:val="20"/>
        </w:rPr>
      </w:pPr>
      <w:bookmarkStart w:id="70" w:name="_Toc347483425"/>
      <w:proofErr w:type="spellStart"/>
      <w:proofErr w:type="gramStart"/>
      <w:r w:rsidRPr="00DB3175">
        <w:rPr>
          <w:szCs w:val="20"/>
        </w:rPr>
        <w:t>asram:</w:t>
      </w:r>
      <w:proofErr w:type="gramEnd"/>
      <w:r w:rsidR="00EE728E" w:rsidRPr="00DB3175">
        <w:rPr>
          <w:szCs w:val="20"/>
        </w:rPr>
        <w:t>SpecifiedCITradeBusiness</w:t>
      </w:r>
      <w:r w:rsidRPr="00DB3175">
        <w:rPr>
          <w:szCs w:val="20"/>
        </w:rPr>
        <w:t>Flag</w:t>
      </w:r>
      <w:bookmarkEnd w:id="70"/>
      <w:proofErr w:type="spellEnd"/>
    </w:p>
    <w:p w14:paraId="388AF46D" w14:textId="77777777" w:rsidR="0005210E" w:rsidRPr="0005210E" w:rsidRDefault="0005210E" w:rsidP="0005210E"/>
    <w:p w14:paraId="388AF46E" w14:textId="77777777" w:rsidR="00EB319E" w:rsidRDefault="00DB3175" w:rsidP="00DB3175">
      <w:r>
        <w:rPr>
          <w:noProof/>
          <w:lang w:eastAsia="zh-TW"/>
        </w:rPr>
        <mc:AlternateContent>
          <mc:Choice Requires="wpg">
            <w:drawing>
              <wp:inline distT="0" distB="0" distL="0" distR="0" wp14:anchorId="388AF55A" wp14:editId="388AF55B">
                <wp:extent cx="5539607" cy="1345993"/>
                <wp:effectExtent l="0" t="0" r="23495" b="6985"/>
                <wp:docPr id="5989" name="Gruppieren 5989"/>
                <wp:cNvGraphicFramePr/>
                <a:graphic xmlns:a="http://schemas.openxmlformats.org/drawingml/2006/main">
                  <a:graphicData uri="http://schemas.microsoft.com/office/word/2010/wordprocessingGroup">
                    <wpg:wgp>
                      <wpg:cNvGrpSpPr/>
                      <wpg:grpSpPr>
                        <a:xfrm>
                          <a:off x="0" y="0"/>
                          <a:ext cx="5539607" cy="1345993"/>
                          <a:chOff x="0" y="0"/>
                          <a:chExt cx="5539607" cy="1345993"/>
                        </a:xfrm>
                      </wpg:grpSpPr>
                      <wps:wsp>
                        <wps:cNvPr id="5703" name="AutoShape 209"/>
                        <wps:cNvCnPr>
                          <a:cxnSpLocks noChangeShapeType="1"/>
                        </wps:cNvCnPr>
                        <wps:spPr bwMode="auto">
                          <a:xfrm>
                            <a:off x="3646967"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4" name="Rectangle 210"/>
                        <wps:cNvSpPr>
                          <a:spLocks noChangeArrowheads="1"/>
                        </wps:cNvSpPr>
                        <wps:spPr bwMode="auto">
                          <a:xfrm>
                            <a:off x="361507" y="414669"/>
                            <a:ext cx="2889250" cy="344805"/>
                          </a:xfrm>
                          <a:prstGeom prst="rect">
                            <a:avLst/>
                          </a:prstGeom>
                          <a:solidFill>
                            <a:srgbClr val="8DB3E2"/>
                          </a:solidFill>
                          <a:ln w="25400">
                            <a:solidFill>
                              <a:srgbClr val="000000"/>
                            </a:solidFill>
                            <a:miter lim="800000"/>
                            <a:headEnd/>
                            <a:tailEnd/>
                          </a:ln>
                        </wps:spPr>
                        <wps:txbx>
                          <w:txbxContent>
                            <w:p w14:paraId="388AF63F" w14:textId="77777777" w:rsidR="001F32CB" w:rsidRPr="00EE728E" w:rsidRDefault="001F32CB" w:rsidP="00A07FC2">
                              <w:pPr>
                                <w:spacing w:line="240" w:lineRule="auto"/>
                                <w:rPr>
                                  <w:b/>
                                  <w:szCs w:val="20"/>
                                </w:rPr>
                              </w:pPr>
                              <w:proofErr w:type="spellStart"/>
                              <w:proofErr w:type="gramStart"/>
                              <w:r w:rsidRPr="00EE728E">
                                <w:rPr>
                                  <w:rFonts w:cs="Arial"/>
                                  <w:b/>
                                  <w:bCs/>
                                  <w:szCs w:val="20"/>
                                </w:rPr>
                                <w:t>asram:</w:t>
                              </w:r>
                              <w:proofErr w:type="gramEnd"/>
                              <w:r w:rsidRPr="00EE728E">
                                <w:rPr>
                                  <w:b/>
                                  <w:szCs w:val="20"/>
                                </w:rPr>
                                <w:t>SpecifiedCITrade</w:t>
                              </w:r>
                              <w:r>
                                <w:rPr>
                                  <w:b/>
                                  <w:szCs w:val="20"/>
                                </w:rPr>
                                <w:t>Business</w:t>
                              </w:r>
                              <w:r w:rsidRPr="00EE728E">
                                <w:rPr>
                                  <w:b/>
                                  <w:szCs w:val="20"/>
                                </w:rPr>
                                <w:t>Flag</w:t>
                              </w:r>
                              <w:proofErr w:type="spellEnd"/>
                            </w:p>
                          </w:txbxContent>
                        </wps:txbx>
                        <wps:bodyPr rot="0" vert="horz" wrap="square" lIns="91440" tIns="45720" rIns="91440" bIns="45720" anchor="t" anchorCtr="0" upright="1">
                          <a:noAutofit/>
                        </wps:bodyPr>
                      </wps:wsp>
                      <wps:wsp>
                        <wps:cNvPr id="5705" name="Rectangle 211"/>
                        <wps:cNvSpPr>
                          <a:spLocks noChangeArrowheads="1"/>
                        </wps:cNvSpPr>
                        <wps:spPr bwMode="auto">
                          <a:xfrm>
                            <a:off x="3264195"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06" name="Rectangle 212"/>
                        <wps:cNvSpPr>
                          <a:spLocks noChangeArrowheads="1"/>
                        </wps:cNvSpPr>
                        <wps:spPr bwMode="auto">
                          <a:xfrm>
                            <a:off x="4040372" y="871869"/>
                            <a:ext cx="14992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40" w14:textId="77777777" w:rsidR="001F32CB" w:rsidRPr="00F27E42" w:rsidRDefault="001F32CB" w:rsidP="00A07FC2">
                              <w:pPr>
                                <w:spacing w:line="240" w:lineRule="auto"/>
                                <w:rPr>
                                  <w:rFonts w:cs="Arial"/>
                                  <w:bCs/>
                                  <w:szCs w:val="20"/>
                                  <w:lang w:val="de-DE"/>
                                </w:rPr>
                              </w:pPr>
                              <w:proofErr w:type="spellStart"/>
                              <w:r w:rsidRPr="002A6D83">
                                <w:rPr>
                                  <w:rFonts w:cs="Arial"/>
                                  <w:bCs/>
                                  <w:szCs w:val="20"/>
                                  <w:lang w:val="de-DE"/>
                                </w:rPr>
                                <w:t>asram:</w:t>
                              </w:r>
                              <w:r>
                                <w:rPr>
                                  <w:rFonts w:cs="Arial"/>
                                  <w:bCs/>
                                  <w:szCs w:val="20"/>
                                  <w:lang w:val="de-DE"/>
                                </w:rPr>
                                <w:t>Value</w:t>
                              </w:r>
                              <w:r w:rsidRPr="00EB319E">
                                <w:rPr>
                                  <w:rFonts w:cs="Arial"/>
                                  <w:bCs/>
                                  <w:szCs w:val="20"/>
                                  <w:lang w:val="de-DE"/>
                                </w:rPr>
                                <w:t>Indicator</w:t>
                              </w:r>
                              <w:proofErr w:type="spellEnd"/>
                            </w:p>
                          </w:txbxContent>
                        </wps:txbx>
                        <wps:bodyPr rot="0" vert="horz" wrap="square" lIns="91440" tIns="45720" rIns="91440" bIns="45720" anchor="t" anchorCtr="0" upright="1">
                          <a:noAutofit/>
                        </wps:bodyPr>
                      </wps:wsp>
                      <wps:wsp>
                        <wps:cNvPr id="5707" name="AutoShape 213"/>
                        <wps:cNvCnPr>
                          <a:cxnSpLocks noChangeShapeType="1"/>
                        </wps:cNvCnPr>
                        <wps:spPr bwMode="auto">
                          <a:xfrm>
                            <a:off x="3455581" y="60605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8" name="AutoShape 214"/>
                        <wps:cNvCnPr>
                          <a:cxnSpLocks noChangeShapeType="1"/>
                        </wps:cNvCnPr>
                        <wps:spPr bwMode="auto">
                          <a:xfrm>
                            <a:off x="3253563" y="60605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9" name="Rectangle 215"/>
                        <wps:cNvSpPr>
                          <a:spLocks noChangeArrowheads="1"/>
                        </wps:cNvSpPr>
                        <wps:spPr bwMode="auto">
                          <a:xfrm>
                            <a:off x="4040372" y="0"/>
                            <a:ext cx="12788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41" w14:textId="77777777" w:rsidR="001F32CB" w:rsidRPr="002A6D83" w:rsidRDefault="001F32CB" w:rsidP="00A07FC2">
                              <w:pPr>
                                <w:spacing w:line="240" w:lineRule="auto"/>
                                <w:rPr>
                                  <w:szCs w:val="20"/>
                                </w:rPr>
                              </w:pPr>
                              <w:proofErr w:type="spellStart"/>
                              <w:r w:rsidRPr="002A6D83">
                                <w:rPr>
                                  <w:rFonts w:cs="Arial"/>
                                  <w:bCs/>
                                  <w:szCs w:val="20"/>
                                  <w:lang w:val="de-DE"/>
                                </w:rPr>
                                <w:t>asram:</w:t>
                              </w:r>
                              <w:r>
                                <w:rPr>
                                  <w:rFonts w:cs="Arial"/>
                                  <w:bCs/>
                                  <w:szCs w:val="20"/>
                                  <w:lang w:val="de-DE"/>
                                </w:rPr>
                                <w:t>Type</w:t>
                              </w:r>
                              <w:r w:rsidRPr="00EB319E">
                                <w:rPr>
                                  <w:rFonts w:cs="Arial"/>
                                  <w:bCs/>
                                  <w:szCs w:val="20"/>
                                  <w:lang w:val="de-DE"/>
                                </w:rPr>
                                <w:t>Code</w:t>
                              </w:r>
                              <w:proofErr w:type="spellEnd"/>
                            </w:p>
                          </w:txbxContent>
                        </wps:txbx>
                        <wps:bodyPr rot="0" vert="horz" wrap="square" lIns="91440" tIns="45720" rIns="91440" bIns="45720" anchor="t" anchorCtr="0" upright="1">
                          <a:noAutofit/>
                        </wps:bodyPr>
                      </wps:wsp>
                      <wps:wsp>
                        <wps:cNvPr id="5710" name="AutoShape 216"/>
                        <wps:cNvCnPr>
                          <a:cxnSpLocks noChangeShapeType="1"/>
                        </wps:cNvCnPr>
                        <wps:spPr bwMode="auto">
                          <a:xfrm>
                            <a:off x="3646967"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1" name="AutoShape 217"/>
                        <wps:cNvCnPr>
                          <a:cxnSpLocks noChangeShapeType="1"/>
                        </wps:cNvCnPr>
                        <wps:spPr bwMode="auto">
                          <a:xfrm>
                            <a:off x="3646967"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7" name="Rechteck 5977"/>
                        <wps:cNvSpPr>
                          <a:spLocks noChangeArrowheads="1"/>
                        </wps:cNvSpPr>
                        <wps:spPr bwMode="auto">
                          <a:xfrm>
                            <a:off x="0" y="435934"/>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42" w14:textId="77777777" w:rsidR="001F32CB" w:rsidRDefault="001F32CB" w:rsidP="00DB317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87" name="Rechteck 5987"/>
                        <wps:cNvSpPr>
                          <a:spLocks noChangeArrowheads="1"/>
                        </wps:cNvSpPr>
                        <wps:spPr bwMode="auto">
                          <a:xfrm>
                            <a:off x="3763925" y="1052623"/>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43" w14:textId="77777777" w:rsidR="001F32CB" w:rsidRDefault="001F32CB" w:rsidP="00DB3175">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988" name="Rechteck 5988"/>
                        <wps:cNvSpPr>
                          <a:spLocks noChangeArrowheads="1"/>
                        </wps:cNvSpPr>
                        <wps:spPr bwMode="auto">
                          <a:xfrm>
                            <a:off x="3646967" y="15948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44" w14:textId="77777777" w:rsidR="001F32CB" w:rsidRDefault="001F32CB" w:rsidP="00DB3175">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989" o:spid="_x0000_s1487" style="width:436.2pt;height:106pt;mso-position-horizontal-relative:char;mso-position-vertical-relative:line" coordsize="55396,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">
                <v:shape id="AutoShape 209" o:spid="_x0000_s1488" type="#_x0000_t32" style="position:absolute;left:36469;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2Dc8cAAADdAAAADwAAAGRycy9kb3ducmV2LnhtbESP3WrCQBSE7wu+w3KE3tWNP601uooI&#10;0lLQYFri7SF7TILZsyG7jenbdwsFL4eZ+YZZbXpTi45aV1lWMB5FIIhzqysuFHx97p9eQTiPrLG2&#10;TAp+yMFmPXhYYaztjU/Upb4QAcIuRgWl900spctLMuhGtiEO3sW2Bn2QbSF1i7cAN7WcRNGLNFhx&#10;WCixoV1J+TX9Ngq6JDvO9033lvgim50+ZoszmoNSj8N+uwThqff38H/7XSt4nkdT+HsTn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nYNzxwAAAN0AAAAPAAAAAAAA&#10;AAAAAAAAAKECAABkcnMvZG93bnJldi54bWxQSwUGAAAAAAQABAD5AAAAlQMAAAAA&#10;" strokeweight="2pt"/>
                <v:rect id="Rectangle 210" o:spid="_x0000_s1489" style="position:absolute;left:3615;top:4146;width:288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dMA8QA&#10;AADdAAAADwAAAGRycy9kb3ducmV2LnhtbESPS4sCMRCE7wv+h9CCtzWj+NpZo4giiAfBB+y1d9JO&#10;BiedYRJ19NcbYWGPRVV9RU3njS3FjWpfOFbQ6yYgiDOnC84VnI7rzwkIH5A1lo5JwYM8zGetjymm&#10;2t15T7dDyEWEsE9RgQmhSqX0mSGLvusq4uidXW0xRFnnUtd4j3Bbyn6SjKTFguOCwYqWhrLL4WoV&#10;rK4/Zv10xm93VDz1L7rlV3+jVKfdLL5BBGrCf/ivvdEKhuNkAO838Qn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XTAPEAAAA3QAAAA8AAAAAAAAAAAAAAAAAmAIAAGRycy9k&#10;b3ducmV2LnhtbFBLBQYAAAAABAAEAPUAAACJAwAAAAA=&#10;" fillcolor="#8db3e2" strokeweight="2pt">
                  <v:textbox>
                    <w:txbxContent>
                      <w:p w14:paraId="388AF63F" w14:textId="77777777" w:rsidR="001F32CB" w:rsidRPr="00EE728E" w:rsidRDefault="001F32CB" w:rsidP="00A07FC2">
                        <w:pPr>
                          <w:spacing w:line="240" w:lineRule="auto"/>
                          <w:rPr>
                            <w:b/>
                            <w:szCs w:val="20"/>
                          </w:rPr>
                        </w:pPr>
                        <w:proofErr w:type="spellStart"/>
                        <w:proofErr w:type="gramStart"/>
                        <w:r w:rsidRPr="00EE728E">
                          <w:rPr>
                            <w:rFonts w:cs="Arial"/>
                            <w:b/>
                            <w:bCs/>
                            <w:szCs w:val="20"/>
                          </w:rPr>
                          <w:t>asram:</w:t>
                        </w:r>
                        <w:proofErr w:type="gramEnd"/>
                        <w:r w:rsidRPr="00EE728E">
                          <w:rPr>
                            <w:b/>
                            <w:szCs w:val="20"/>
                          </w:rPr>
                          <w:t>SpecifiedCITrade</w:t>
                        </w:r>
                        <w:r>
                          <w:rPr>
                            <w:b/>
                            <w:szCs w:val="20"/>
                          </w:rPr>
                          <w:t>Business</w:t>
                        </w:r>
                        <w:r w:rsidRPr="00EE728E">
                          <w:rPr>
                            <w:b/>
                            <w:szCs w:val="20"/>
                          </w:rPr>
                          <w:t>Flag</w:t>
                        </w:r>
                        <w:proofErr w:type="spellEnd"/>
                      </w:p>
                    </w:txbxContent>
                  </v:textbox>
                </v:rect>
                <v:rect id="Rectangle 211" o:spid="_x0000_s1490" style="position:absolute;left:32641;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FV8UA&#10;AADdAAAADwAAAGRycy9kb3ducmV2LnhtbESPQWsCMRSE7wX/Q3hCbzWrsCqrUUQoClJord4fm+fu&#10;4uZlm2Q17a83hUKPw8x8wyzX0bTiRs43lhWMRxkI4tLqhisFp8/XlzkIH5A1tpZJwTd5WK8GT0ss&#10;tL3zB92OoRIJwr5ABXUIXSGlL2sy6Ee2I07exTqDIUlXSe3wnuCmlZMsm0qDDaeFGjva1lRej71R&#10;0L3l/W72dXA/53n/XuIh2jCJSj0P42YBIlAM/+G/9l4ryGdZ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IVXxQAAAN0AAAAPAAAAAAAAAAAAAAAAAJgCAABkcnMv&#10;ZG93bnJldi54bWxQSwUGAAAAAAQABAD1AAAAigMAAAAA&#10;" strokeweight="2pt"/>
                <v:rect id="Rectangle 212" o:spid="_x0000_s1491" style="position:absolute;left:40403;top:8718;width:14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iztcUA&#10;AADdAAAADwAAAGRycy9kb3ducmV2LnhtbESPQWsCMRCF7wX/Qxihl1KzK62W1SiilJae3LX0PGzG&#10;3cXNZEmixn/fFAoeH2/e9+Yt19H04kLOd5YV5JMMBHFtdceNgu/D+/MbCB+QNfaWScGNPKxXo4cl&#10;FtpeuaRLFRqRIOwLVNCGMBRS+rolg35iB+LkHa0zGJJ0jdQOrwluejnNspk02HFqaHGgbUv1qTqb&#10;9EYey5/q4+lmv+yu7HLtXvZxrtTjOG4WIALFcD/+T39qBa/zbAZ/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LO1xQAAAN0AAAAPAAAAAAAAAAAAAAAAAJgCAABkcnMv&#10;ZG93bnJldi54bWxQSwUGAAAAAAQABAD1AAAAigMAAAAA&#10;" filled="f" fillcolor="#8db3e2" strokeweight="2pt">
                  <v:textbox>
                    <w:txbxContent>
                      <w:p w14:paraId="388AF640" w14:textId="77777777" w:rsidR="001F32CB" w:rsidRPr="00F27E42" w:rsidRDefault="001F32CB" w:rsidP="00A07FC2">
                        <w:pPr>
                          <w:spacing w:line="240" w:lineRule="auto"/>
                          <w:rPr>
                            <w:rFonts w:cs="Arial"/>
                            <w:bCs/>
                            <w:szCs w:val="20"/>
                            <w:lang w:val="de-DE"/>
                          </w:rPr>
                        </w:pPr>
                        <w:proofErr w:type="spellStart"/>
                        <w:r w:rsidRPr="002A6D83">
                          <w:rPr>
                            <w:rFonts w:cs="Arial"/>
                            <w:bCs/>
                            <w:szCs w:val="20"/>
                            <w:lang w:val="de-DE"/>
                          </w:rPr>
                          <w:t>asram:</w:t>
                        </w:r>
                        <w:r>
                          <w:rPr>
                            <w:rFonts w:cs="Arial"/>
                            <w:bCs/>
                            <w:szCs w:val="20"/>
                            <w:lang w:val="de-DE"/>
                          </w:rPr>
                          <w:t>Value</w:t>
                        </w:r>
                        <w:r w:rsidRPr="00EB319E">
                          <w:rPr>
                            <w:rFonts w:cs="Arial"/>
                            <w:bCs/>
                            <w:szCs w:val="20"/>
                            <w:lang w:val="de-DE"/>
                          </w:rPr>
                          <w:t>Indicator</w:t>
                        </w:r>
                        <w:proofErr w:type="spellEnd"/>
                      </w:p>
                    </w:txbxContent>
                  </v:textbox>
                </v:rect>
                <v:shape id="AutoShape 213" o:spid="_x0000_s1492" type="#_x0000_t32" style="position:absolute;left:34555;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aFcMYAAADdAAAADwAAAGRycy9kb3ducmV2LnhtbESPQWvCQBSE7wX/w/IEb3VT0cZGVxFB&#10;WgQb1KLXR/Y1CWbfhuwa4793hUKPw8x8w8yXnalES40rLSt4G0YgiDOrS84V/Bw3r1MQziNrrCyT&#10;gjs5WC56L3NMtL3xntqDz0WAsEtQQeF9nUjpsoIMuqGtiYP3axuDPsgml7rBW4CbSo6i6F0aLDks&#10;FFjTuqDscrgaBW16+o43dfuZ+vw03m/HH2c0O6UG/W41A+Gp8//hv/aXVjCJoxieb8ITkI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mhXDGAAAA3QAAAA8AAAAAAAAA&#10;AAAAAAAAoQIAAGRycy9kb3ducmV2LnhtbFBLBQYAAAAABAAEAPkAAACUAwAAAAA=&#10;" strokeweight="2pt"/>
                <v:shape id="AutoShape 214" o:spid="_x0000_s1493" type="#_x0000_t32" style="position:absolute;left:32535;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kRAsMAAADdAAAADwAAAGRycy9kb3ducmV2LnhtbERPW2vCMBR+F/YfwhH2pqnDzVmbyhjI&#10;huDEC/p6aI5tWXMSmqzWf28eBj5+fPds2ZtGdNT62rKCyTgBQVxYXXOp4HhYjd5B+ICssbFMCm7k&#10;YZk/DTJMtb3yjrp9KEUMYZ+igioEl0rpi4oM+rF1xJG72NZgiLAtpW7xGsNNI1+S5E0arDk2VOjo&#10;s6Lid/9nFHTb089s5bqvbShP0916Oj+j2Sj1POw/FiAC9eEh/nd/awWvsyTOjW/iE5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5EQLDAAAA3QAAAA8AAAAAAAAAAAAA&#10;AAAAoQIAAGRycy9kb3ducmV2LnhtbFBLBQYAAAAABAAEAPkAAACRAwAAAAA=&#10;" strokeweight="2pt"/>
                <v:rect id="Rectangle 215" o:spid="_x0000_s1494" style="position:absolute;left:40403;width:127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nx8YA&#10;AADdAAAADwAAAGRycy9kb3ducmV2LnhtbESPQWsCMRCF7wX/QxjBi9TsSlvbrVHEUiyeutvS87CZ&#10;7i5uJksSNf77RhB6fLx535u3XEfTixM531lWkM8yEMS11R03Cr6/3u+fQfiArLG3TAou5GG9Gt0t&#10;sdD2zCWdqtCIBGFfoII2hKGQ0tctGfQzOxAn79c6gyFJ10jt8JzgppfzLHuSBjtODS0OtG2pPlRH&#10;k97IY/lT7aYXu7dvZZdr9/AZF0pNxnHzCiJQDP/Ht/SHVvC4yF7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cnx8YAAADdAAAADwAAAAAAAAAAAAAAAACYAgAAZHJz&#10;L2Rvd25yZXYueG1sUEsFBgAAAAAEAAQA9QAAAIsDAAAAAA==&#10;" filled="f" fillcolor="#8db3e2" strokeweight="2pt">
                  <v:textbox>
                    <w:txbxContent>
                      <w:p w14:paraId="388AF641" w14:textId="77777777" w:rsidR="001F32CB" w:rsidRPr="002A6D83" w:rsidRDefault="001F32CB" w:rsidP="00A07FC2">
                        <w:pPr>
                          <w:spacing w:line="240" w:lineRule="auto"/>
                          <w:rPr>
                            <w:szCs w:val="20"/>
                          </w:rPr>
                        </w:pPr>
                        <w:proofErr w:type="spellStart"/>
                        <w:r w:rsidRPr="002A6D83">
                          <w:rPr>
                            <w:rFonts w:cs="Arial"/>
                            <w:bCs/>
                            <w:szCs w:val="20"/>
                            <w:lang w:val="de-DE"/>
                          </w:rPr>
                          <w:t>asram:</w:t>
                        </w:r>
                        <w:r>
                          <w:rPr>
                            <w:rFonts w:cs="Arial"/>
                            <w:bCs/>
                            <w:szCs w:val="20"/>
                            <w:lang w:val="de-DE"/>
                          </w:rPr>
                          <w:t>Type</w:t>
                        </w:r>
                        <w:r w:rsidRPr="00EB319E">
                          <w:rPr>
                            <w:rFonts w:cs="Arial"/>
                            <w:bCs/>
                            <w:szCs w:val="20"/>
                            <w:lang w:val="de-DE"/>
                          </w:rPr>
                          <w:t>Code</w:t>
                        </w:r>
                        <w:proofErr w:type="spellEnd"/>
                      </w:p>
                    </w:txbxContent>
                  </v:textbox>
                </v:rect>
                <v:shape id="AutoShape 216" o:spid="_x0000_s1495" type="#_x0000_t32" style="position:absolute;left:36469;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aL2cIAAADdAAAADwAAAGRycy9kb3ducmV2LnhtbERPy4rCMBTdC/5DuII7TRWf1SgiyMiA&#10;Iz7Q7aW5tsXmpjSZ2vl7sxBmeTjv5boxhaipcrllBYN+BII4sTrnVMH1suvNQDiPrLGwTAr+yMF6&#10;1W4tMdb2xSeqzz4VIYRdjAoy78tYSpdkZND1bUkcuIetDPoAq1TqCl8h3BRyGEUTaTDn0JBhSduM&#10;kuf51yioj7ef6a6sv44+vY1O36P5Hc1BqW6n2SxAeGr8v/jj3msF4+kg7A9vwhO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5aL2cIAAADdAAAADwAAAAAAAAAAAAAA&#10;AAChAgAAZHJzL2Rvd25yZXYueG1sUEsFBgAAAAAEAAQA+QAAAJADAAAAAA==&#10;" strokeweight="2pt"/>
                <v:shape id="AutoShape 217" o:spid="_x0000_s1496" type="#_x0000_t32" style="position:absolute;left:36469;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ouQsYAAADdAAAADwAAAGRycy9kb3ducmV2LnhtbESPQWvCQBSE70L/w/IKvZlNxJqaukoR&#10;RCmoaEu8PrKvSWj2bchuY/rvu4LQ4zAz3zCL1WAa0VPnassKkigGQVxYXXOp4PNjM34B4TyyxsYy&#10;KfglB6vlw2iBmbZXPlF/9qUIEHYZKqi8bzMpXVGRQRfZljh4X7Yz6IPsSqk7vAa4aeQkjmfSYM1h&#10;ocKW1hUV3+cfo6A/5od00/bboy/z6el9Or+g2Sv19Di8vYLwNPj/8L290wqe0ySB2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aLkLGAAAA3QAAAA8AAAAAAAAA&#10;AAAAAAAAoQIAAGRycy9kb3ducmV2LnhtbFBLBQYAAAAABAAEAPkAAACUAwAAAAA=&#10;" strokeweight="2pt"/>
                <v:rect id="Rechteck 5977" o:spid="_x0000_s1497" style="position:absolute;top:4359;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8cA&#10;AADdAAAADwAAAGRycy9kb3ducmV2LnhtbESPQWvCQBSE74L/YXlCL1I3LVTb1FWKUBpEkCbq+ZF9&#10;JsHs25jdJvHfdwtCj8PMfMMs14OpRUetqywreJpFIIhzqysuFByyz8dXEM4ja6wtk4IbOVivxqMl&#10;xtr2/E1d6gsRIOxiVFB638RSurwkg25mG+LgnW1r0AfZFlK32Ae4qeVzFM2lwYrDQokNbUrKL+mP&#10;UdDn++6U7b7kfnpKLF+T6yY9bpV6mAwf7yA8Df4/fG8nWsHL22IB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7PnPHAAAA3QAAAA8AAAAAAAAAAAAAAAAAmAIAAGRy&#10;cy9kb3ducmV2LnhtbFBLBQYAAAAABAAEAPUAAACMAwAAAAA=&#10;" filled="f" stroked="f">
                  <v:textbox>
                    <w:txbxContent>
                      <w:p w14:paraId="388AF642" w14:textId="77777777" w:rsidR="001F32CB" w:rsidRDefault="001F32CB" w:rsidP="00DB3175">
                        <w:pPr>
                          <w:rPr>
                            <w:rFonts w:cs="Arial"/>
                            <w:b/>
                            <w:sz w:val="24"/>
                            <w:szCs w:val="24"/>
                            <w:lang w:val="de-DE"/>
                          </w:rPr>
                        </w:pPr>
                        <w:r>
                          <w:rPr>
                            <w:rFonts w:cs="Arial"/>
                            <w:b/>
                            <w:sz w:val="24"/>
                            <w:szCs w:val="24"/>
                            <w:lang w:val="de-DE"/>
                          </w:rPr>
                          <w:t>0..*</w:t>
                        </w:r>
                      </w:p>
                    </w:txbxContent>
                  </v:textbox>
                </v:rect>
                <v:rect id="Rechteck 5987" o:spid="_x0000_s1498" style="position:absolute;left:37639;top:10526;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5OVMcA&#10;AADdAAAADwAAAGRycy9kb3ducmV2LnhtbESP3WrCQBSE7wu+w3IEb4puKrRqdBURSkMpiPHn+pA9&#10;JsHs2ZjdJunbdwtCL4eZ+YZZbXpTiZYaV1pW8DKJQBBnVpecKzgd38dzEM4ja6wsk4IfcrBZD55W&#10;GGvb8YHa1OciQNjFqKDwvo6ldFlBBt3E1sTBu9rGoA+yyaVusAtwU8lpFL1JgyWHhQJr2hWU3dJv&#10;o6DL9u3l+PUh98+XxPI9ue/S86dSo2G/XYLw1Pv/8KOdaAWvi/kM/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TlTHAAAA3QAAAA8AAAAAAAAAAAAAAAAAmAIAAGRy&#10;cy9kb3ducmV2LnhtbFBLBQYAAAAABAAEAPUAAACMAwAAAAA=&#10;" filled="f" stroked="f">
                  <v:textbox>
                    <w:txbxContent>
                      <w:p w14:paraId="388AF643" w14:textId="77777777" w:rsidR="001F32CB" w:rsidRDefault="001F32CB" w:rsidP="00DB3175">
                        <w:pPr>
                          <w:rPr>
                            <w:rFonts w:cs="Arial"/>
                            <w:b/>
                            <w:sz w:val="24"/>
                            <w:szCs w:val="24"/>
                            <w:lang w:val="de-DE"/>
                          </w:rPr>
                        </w:pPr>
                        <w:r>
                          <w:rPr>
                            <w:rFonts w:cs="Arial"/>
                            <w:b/>
                            <w:sz w:val="24"/>
                            <w:szCs w:val="24"/>
                            <w:lang w:val="de-DE"/>
                          </w:rPr>
                          <w:t>1</w:t>
                        </w:r>
                      </w:p>
                    </w:txbxContent>
                  </v:textbox>
                </v:rect>
                <v:rect id="Rechteck 5988" o:spid="_x0000_s1499" style="position:absolute;left:36469;top:159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HaJsQA&#10;AADdAAAADwAAAGRycy9kb3ducmV2LnhtbERPTWvCQBC9C/0PyxS8SN1UqNjUNZSAGKQgTVrPQ3aa&#10;hGZnY3ZN0n/fPQgeH+97m0ymFQP1rrGs4HkZgSAurW64UvBV7J82IJxH1thaJgV/5CDZPcy2GGs7&#10;8icNua9ECGEXo4La+y6W0pU1GXRL2xEH7sf2Bn2AfSV1j2MIN61cRdFaGmw4NNTYUVpT+ZtfjYKx&#10;PA3n4uMgT4tzZvmSXdL8+6jU/HF6fwPhafJ38c2daQUvr5swN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x2ibEAAAA3QAAAA8AAAAAAAAAAAAAAAAAmAIAAGRycy9k&#10;b3ducmV2LnhtbFBLBQYAAAAABAAEAPUAAACJAwAAAAA=&#10;" filled="f" stroked="f">
                  <v:textbox>
                    <w:txbxContent>
                      <w:p w14:paraId="388AF644" w14:textId="77777777" w:rsidR="001F32CB" w:rsidRDefault="001F32CB" w:rsidP="00DB3175">
                        <w:pPr>
                          <w:rPr>
                            <w:rFonts w:cs="Arial"/>
                            <w:b/>
                            <w:sz w:val="24"/>
                            <w:szCs w:val="24"/>
                            <w:lang w:val="de-DE"/>
                          </w:rPr>
                        </w:pPr>
                        <w:r>
                          <w:rPr>
                            <w:rFonts w:cs="Arial"/>
                            <w:b/>
                            <w:sz w:val="24"/>
                            <w:szCs w:val="24"/>
                            <w:lang w:val="de-DE"/>
                          </w:rPr>
                          <w:t>0..1</w:t>
                        </w:r>
                      </w:p>
                    </w:txbxContent>
                  </v:textbox>
                </v:rect>
                <w10:anchorlock/>
              </v:group>
            </w:pict>
          </mc:Fallback>
        </mc:AlternateContent>
      </w:r>
    </w:p>
    <w:p w14:paraId="388AF46F" w14:textId="77777777" w:rsidR="00DB3175" w:rsidRDefault="00DB3175">
      <w:pPr>
        <w:spacing w:line="240" w:lineRule="auto"/>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477" w14:textId="77777777" w:rsidTr="001C5CAA">
        <w:trPr>
          <w:cantSplit/>
          <w:trHeight w:val="329"/>
          <w:jc w:val="center"/>
        </w:trPr>
        <w:tc>
          <w:tcPr>
            <w:tcW w:w="1050" w:type="pct"/>
            <w:shd w:val="clear" w:color="auto" w:fill="FFFFCC"/>
            <w:vAlign w:val="center"/>
          </w:tcPr>
          <w:p w14:paraId="388AF470"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71"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72"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73"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74"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75"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76"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83" w14:textId="77777777" w:rsidTr="003353DE">
        <w:trPr>
          <w:cantSplit/>
          <w:jc w:val="center"/>
        </w:trPr>
        <w:tc>
          <w:tcPr>
            <w:tcW w:w="1050" w:type="pct"/>
            <w:shd w:val="clear" w:color="auto" w:fill="92D050"/>
            <w:vAlign w:val="center"/>
          </w:tcPr>
          <w:p w14:paraId="388AF478"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lang w:val="de-DE"/>
              </w:rPr>
              <w:t>asram:ValueIndicator</w:t>
            </w:r>
            <w:proofErr w:type="spellEnd"/>
          </w:p>
        </w:tc>
        <w:tc>
          <w:tcPr>
            <w:tcW w:w="450" w:type="pct"/>
            <w:shd w:val="clear" w:color="auto" w:fill="92D050"/>
            <w:vAlign w:val="center"/>
          </w:tcPr>
          <w:p w14:paraId="388AF479"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Boolean</w:t>
            </w:r>
          </w:p>
        </w:tc>
        <w:tc>
          <w:tcPr>
            <w:tcW w:w="400" w:type="pct"/>
            <w:shd w:val="clear" w:color="auto" w:fill="92D050"/>
            <w:vAlign w:val="center"/>
          </w:tcPr>
          <w:p w14:paraId="388AF47A"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w:t>
            </w:r>
          </w:p>
        </w:tc>
        <w:tc>
          <w:tcPr>
            <w:tcW w:w="350" w:type="pct"/>
            <w:shd w:val="clear" w:color="auto" w:fill="92D050"/>
            <w:vAlign w:val="center"/>
          </w:tcPr>
          <w:p w14:paraId="388AF47B"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47C" w14:textId="77777777" w:rsidR="001C5CAA" w:rsidRPr="001C5CAA" w:rsidRDefault="001C5CAA" w:rsidP="00905F75">
            <w:pPr>
              <w:spacing w:line="240" w:lineRule="auto"/>
              <w:rPr>
                <w:rFonts w:eastAsia="Times New Roman" w:cs="Arial"/>
                <w:color w:val="000000"/>
                <w:sz w:val="16"/>
                <w:szCs w:val="20"/>
                <w:lang w:eastAsia="de-DE"/>
              </w:rPr>
            </w:pPr>
            <w:r w:rsidRPr="001C5CAA">
              <w:rPr>
                <w:rFonts w:cs="Arial"/>
                <w:sz w:val="16"/>
                <w:szCs w:val="20"/>
              </w:rPr>
              <w:t>true</w:t>
            </w:r>
          </w:p>
        </w:tc>
        <w:tc>
          <w:tcPr>
            <w:tcW w:w="300" w:type="pct"/>
            <w:shd w:val="clear" w:color="auto" w:fill="92D050"/>
            <w:vAlign w:val="center"/>
          </w:tcPr>
          <w:p w14:paraId="388AF47D"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47E"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w:t>
            </w:r>
            <w:proofErr w:type="spellStart"/>
            <w:r w:rsidRPr="001C5CAA">
              <w:rPr>
                <w:rFonts w:eastAsia="Times New Roman" w:cs="Arial"/>
                <w:color w:val="000000"/>
                <w:sz w:val="16"/>
                <w:szCs w:val="20"/>
                <w:lang w:eastAsia="de-DE"/>
              </w:rPr>
              <w:t>asram:TypeCode</w:t>
            </w:r>
            <w:proofErr w:type="spellEnd"/>
            <w:r w:rsidRPr="001C5CAA">
              <w:rPr>
                <w:rFonts w:eastAsia="Times New Roman" w:cs="Arial"/>
                <w:color w:val="000000"/>
                <w:sz w:val="16"/>
                <w:szCs w:val="20"/>
                <w:lang w:eastAsia="de-DE"/>
              </w:rPr>
              <w:t>” is equal to Value "FD", the following assignment is valid</w:t>
            </w:r>
          </w:p>
          <w:p w14:paraId="388AF47F" w14:textId="77777777" w:rsidR="001C5CAA" w:rsidRPr="001C5CAA" w:rsidRDefault="001C5CAA" w:rsidP="00905F75">
            <w:pPr>
              <w:spacing w:line="240" w:lineRule="auto"/>
              <w:rPr>
                <w:rFonts w:eastAsia="Times New Roman" w:cs="Arial"/>
                <w:color w:val="000000"/>
                <w:sz w:val="16"/>
                <w:szCs w:val="20"/>
                <w:lang w:eastAsia="de-DE"/>
              </w:rPr>
            </w:pPr>
          </w:p>
          <w:p w14:paraId="388AF480"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FinalDeliveryFlag</w:t>
            </w:r>
            <w:proofErr w:type="spellEnd"/>
          </w:p>
          <w:p w14:paraId="388AF481" w14:textId="77777777" w:rsidR="001C5CAA" w:rsidRPr="001C5CAA" w:rsidRDefault="001C5CAA" w:rsidP="00905F75">
            <w:pPr>
              <w:spacing w:line="240" w:lineRule="auto"/>
              <w:rPr>
                <w:rFonts w:eastAsia="Times New Roman" w:cs="Arial"/>
                <w:color w:val="000000"/>
                <w:sz w:val="16"/>
                <w:szCs w:val="20"/>
                <w:lang w:eastAsia="de-DE"/>
              </w:rPr>
            </w:pPr>
          </w:p>
          <w:p w14:paraId="388AF482"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this flag is true, the purchase order delivery quantity is considered as completely delivered by the customer.</w:t>
            </w:r>
          </w:p>
        </w:tc>
      </w:tr>
    </w:tbl>
    <w:p w14:paraId="388AF484" w14:textId="77777777" w:rsidR="00C22F20" w:rsidRDefault="00C22F20" w:rsidP="00C22F20"/>
    <w:p w14:paraId="388AF485" w14:textId="77777777" w:rsidR="00EB319E" w:rsidRPr="008023FF" w:rsidRDefault="00EB319E" w:rsidP="00502B30">
      <w:pPr>
        <w:pStyle w:val="berschrift4"/>
        <w:ind w:left="851" w:hanging="851"/>
      </w:pPr>
      <w:bookmarkStart w:id="71" w:name="_Toc347483426"/>
      <w:proofErr w:type="spellStart"/>
      <w:proofErr w:type="gramStart"/>
      <w:r w:rsidRPr="008023FF">
        <w:t>asram:</w:t>
      </w:r>
      <w:proofErr w:type="gramEnd"/>
      <w:r w:rsidR="00EE728E">
        <w:t>SellerCITrade</w:t>
      </w:r>
      <w:r w:rsidRPr="00EB319E">
        <w:t>Party</w:t>
      </w:r>
      <w:bookmarkEnd w:id="71"/>
      <w:proofErr w:type="spellEnd"/>
    </w:p>
    <w:p w14:paraId="388AF486" w14:textId="77777777" w:rsidR="00EB319E" w:rsidRDefault="00EB319E" w:rsidP="00C64D4E"/>
    <w:p w14:paraId="388AF487" w14:textId="77777777" w:rsidR="00EB319E" w:rsidRDefault="00C64D4E" w:rsidP="00C64D4E">
      <w:r>
        <w:rPr>
          <w:noProof/>
          <w:lang w:eastAsia="zh-TW"/>
        </w:rPr>
        <mc:AlternateContent>
          <mc:Choice Requires="wpg">
            <w:drawing>
              <wp:inline distT="0" distB="0" distL="0" distR="0" wp14:anchorId="388AF55C" wp14:editId="388AF55D">
                <wp:extent cx="6176941" cy="697407"/>
                <wp:effectExtent l="0" t="0" r="14605" b="7620"/>
                <wp:docPr id="5712" name="Gruppieren 5712"/>
                <wp:cNvGraphicFramePr/>
                <a:graphic xmlns:a="http://schemas.openxmlformats.org/drawingml/2006/main">
                  <a:graphicData uri="http://schemas.microsoft.com/office/word/2010/wordprocessingGroup">
                    <wpg:wgp>
                      <wpg:cNvGrpSpPr/>
                      <wpg:grpSpPr>
                        <a:xfrm>
                          <a:off x="0" y="0"/>
                          <a:ext cx="6176941" cy="697407"/>
                          <a:chOff x="0" y="0"/>
                          <a:chExt cx="6176941" cy="697407"/>
                        </a:xfrm>
                      </wpg:grpSpPr>
                      <wps:wsp>
                        <wps:cNvPr id="5691" name="Rectangle 7121"/>
                        <wps:cNvSpPr>
                          <a:spLocks noChangeArrowheads="1"/>
                        </wps:cNvSpPr>
                        <wps:spPr bwMode="auto">
                          <a:xfrm>
                            <a:off x="5124893"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45" w14:textId="77777777" w:rsidR="001F32CB" w:rsidRPr="0092092D" w:rsidRDefault="001F32CB" w:rsidP="008D5DBC">
                              <w:pPr>
                                <w:spacing w:line="240" w:lineRule="auto"/>
                              </w:pPr>
                              <w:proofErr w:type="gramStart"/>
                              <w:r>
                                <w:rPr>
                                  <w:rFonts w:cs="Arial"/>
                                  <w:bCs/>
                                  <w:szCs w:val="20"/>
                                </w:rPr>
                                <w:t>attributes</w:t>
                              </w:r>
                              <w:proofErr w:type="gramEnd"/>
                            </w:p>
                            <w:p w14:paraId="388AF646" w14:textId="77777777" w:rsidR="001F32CB" w:rsidRDefault="001F32CB" w:rsidP="008D5DBC">
                              <w:pPr>
                                <w:spacing w:line="240" w:lineRule="auto"/>
                                <w:rPr>
                                  <w:noProof/>
                                  <w:lang w:val="de-DE" w:eastAsia="de-DE"/>
                                </w:rPr>
                              </w:pPr>
                            </w:p>
                            <w:p w14:paraId="388AF647" w14:textId="77777777" w:rsidR="001F32CB" w:rsidRPr="00C9342C" w:rsidRDefault="001F32CB" w:rsidP="008D5DBC">
                              <w:pPr>
                                <w:spacing w:line="240" w:lineRule="auto"/>
                              </w:pPr>
                            </w:p>
                          </w:txbxContent>
                        </wps:txbx>
                        <wps:bodyPr rot="0" vert="horz" wrap="square" lIns="91440" tIns="45720" rIns="91440" bIns="45720" anchor="t" anchorCtr="0" upright="1">
                          <a:noAutofit/>
                        </wps:bodyPr>
                      </wps:wsp>
                      <wps:wsp>
                        <wps:cNvPr id="5692" name="Rectangle 7122"/>
                        <wps:cNvSpPr>
                          <a:spLocks noChangeArrowheads="1"/>
                        </wps:cNvSpPr>
                        <wps:spPr bwMode="auto">
                          <a:xfrm>
                            <a:off x="5092996" y="233916"/>
                            <a:ext cx="1083945" cy="297815"/>
                          </a:xfrm>
                          <a:prstGeom prst="rect">
                            <a:avLst/>
                          </a:prstGeom>
                          <a:solidFill>
                            <a:srgbClr val="FFFFFF"/>
                          </a:solidFill>
                          <a:ln w="9525">
                            <a:solidFill>
                              <a:srgbClr val="000000"/>
                            </a:solidFill>
                            <a:miter lim="800000"/>
                            <a:headEnd/>
                            <a:tailEnd/>
                          </a:ln>
                        </wps:spPr>
                        <wps:txbx>
                          <w:txbxContent>
                            <w:p w14:paraId="388AF648" w14:textId="77777777" w:rsidR="001F32CB" w:rsidRDefault="001F32CB" w:rsidP="008D5DBC">
                              <w:proofErr w:type="spellStart"/>
                              <w:proofErr w:type="gramStart"/>
                              <w:r w:rsidRPr="0008007C">
                                <w:t>schemeName</w:t>
                              </w:r>
                              <w:proofErr w:type="spellEnd"/>
                              <w:proofErr w:type="gramEnd"/>
                            </w:p>
                          </w:txbxContent>
                        </wps:txbx>
                        <wps:bodyPr rot="0" vert="horz" wrap="square" lIns="91440" tIns="45720" rIns="91440" bIns="45720" anchor="t" anchorCtr="0" upright="1">
                          <a:noAutofit/>
                        </wps:bodyPr>
                      </wps:wsp>
                      <wps:wsp>
                        <wps:cNvPr id="5693" name="AutoShape 7123"/>
                        <wps:cNvCnPr>
                          <a:cxnSpLocks noChangeShapeType="1"/>
                        </wps:cNvCnPr>
                        <wps:spPr bwMode="auto">
                          <a:xfrm>
                            <a:off x="4763386" y="361507"/>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95" name="Rectangle 6240"/>
                        <wps:cNvSpPr>
                          <a:spLocks noChangeArrowheads="1"/>
                        </wps:cNvSpPr>
                        <wps:spPr bwMode="auto">
                          <a:xfrm>
                            <a:off x="265814" y="191386"/>
                            <a:ext cx="1851660" cy="344805"/>
                          </a:xfrm>
                          <a:prstGeom prst="rect">
                            <a:avLst/>
                          </a:prstGeom>
                          <a:solidFill>
                            <a:srgbClr val="8DB3E2"/>
                          </a:solidFill>
                          <a:ln w="25400">
                            <a:solidFill>
                              <a:srgbClr val="000000"/>
                            </a:solidFill>
                            <a:miter lim="800000"/>
                            <a:headEnd/>
                            <a:tailEnd/>
                          </a:ln>
                        </wps:spPr>
                        <wps:txbx>
                          <w:txbxContent>
                            <w:p w14:paraId="388AF649" w14:textId="77777777" w:rsidR="001F32CB" w:rsidRPr="00EE728E" w:rsidRDefault="001F32CB" w:rsidP="00EB319E">
                              <w:pPr>
                                <w:spacing w:line="240" w:lineRule="auto"/>
                                <w:rPr>
                                  <w:b/>
                                  <w:szCs w:val="20"/>
                                </w:rPr>
                              </w:pPr>
                              <w:proofErr w:type="spellStart"/>
                              <w:proofErr w:type="gramStart"/>
                              <w:r w:rsidRPr="00EE728E">
                                <w:rPr>
                                  <w:rFonts w:cs="Arial"/>
                                  <w:b/>
                                  <w:bCs/>
                                  <w:szCs w:val="20"/>
                                </w:rPr>
                                <w:t>asram:</w:t>
                              </w:r>
                              <w:proofErr w:type="gramEnd"/>
                              <w:r w:rsidRPr="00EE728E">
                                <w:rPr>
                                  <w:b/>
                                  <w:szCs w:val="20"/>
                                </w:rPr>
                                <w:t>SellerCITradeParty</w:t>
                              </w:r>
                              <w:proofErr w:type="spellEnd"/>
                            </w:p>
                          </w:txbxContent>
                        </wps:txbx>
                        <wps:bodyPr rot="0" vert="horz" wrap="square" lIns="91440" tIns="45720" rIns="91440" bIns="45720" anchor="t" anchorCtr="0" upright="1">
                          <a:noAutofit/>
                        </wps:bodyPr>
                      </wps:wsp>
                      <wps:wsp>
                        <wps:cNvPr id="5696" name="AutoShape 6241"/>
                        <wps:cNvCnPr>
                          <a:cxnSpLocks noChangeShapeType="1"/>
                        </wps:cNvCnPr>
                        <wps:spPr bwMode="auto">
                          <a:xfrm>
                            <a:off x="2317898" y="38277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97" name="Rectangle 6243"/>
                        <wps:cNvSpPr>
                          <a:spLocks noChangeArrowheads="1"/>
                        </wps:cNvSpPr>
                        <wps:spPr bwMode="auto">
                          <a:xfrm>
                            <a:off x="2892056" y="191386"/>
                            <a:ext cx="1865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4A" w14:textId="77777777" w:rsidR="001F32CB" w:rsidRPr="00C9342C" w:rsidRDefault="001F32CB" w:rsidP="00EB319E">
                              <w:pPr>
                                <w:spacing w:line="240" w:lineRule="auto"/>
                              </w:pPr>
                              <w:proofErr w:type="spellStart"/>
                              <w:proofErr w:type="gramStart"/>
                              <w:r w:rsidRPr="00DC42C5">
                                <w:rPr>
                                  <w:rFonts w:cs="Arial"/>
                                  <w:bCs/>
                                  <w:szCs w:val="20"/>
                                </w:rPr>
                                <w:t>asram:</w:t>
                              </w:r>
                              <w:proofErr w:type="gramEnd"/>
                              <w:r>
                                <w:rPr>
                                  <w:rFonts w:cs="Arial"/>
                                  <w:bCs/>
                                  <w:szCs w:val="20"/>
                                </w:rPr>
                                <w:t>Identification</w:t>
                              </w:r>
                              <w:r w:rsidRPr="00701998">
                                <w:rPr>
                                  <w:rFonts w:cs="Arial"/>
                                  <w:bCs/>
                                  <w:szCs w:val="20"/>
                                </w:rPr>
                                <w:t>Identifier</w:t>
                              </w:r>
                              <w:proofErr w:type="spellEnd"/>
                            </w:p>
                          </w:txbxContent>
                        </wps:txbx>
                        <wps:bodyPr rot="0" vert="horz" wrap="square" lIns="91440" tIns="45720" rIns="91440" bIns="45720" anchor="t" anchorCtr="0" upright="1">
                          <a:noAutofit/>
                        </wps:bodyPr>
                      </wps:wsp>
                      <wps:wsp>
                        <wps:cNvPr id="5698" name="Rectangle 6244"/>
                        <wps:cNvSpPr>
                          <a:spLocks noChangeArrowheads="1"/>
                        </wps:cNvSpPr>
                        <wps:spPr bwMode="auto">
                          <a:xfrm>
                            <a:off x="2126512" y="29771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99" name="AutoShape 6245"/>
                        <wps:cNvCnPr>
                          <a:cxnSpLocks noChangeShapeType="1"/>
                        </wps:cNvCnPr>
                        <wps:spPr bwMode="auto">
                          <a:xfrm>
                            <a:off x="2115879" y="38277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0" name="Rechteck 5700"/>
                        <wps:cNvSpPr>
                          <a:spLocks noChangeArrowheads="1"/>
                        </wps:cNvSpPr>
                        <wps:spPr bwMode="auto">
                          <a:xfrm>
                            <a:off x="0" y="212651"/>
                            <a:ext cx="293370" cy="293370"/>
                          </a:xfrm>
                          <a:prstGeom prst="rect">
                            <a:avLst/>
                          </a:prstGeom>
                          <a:noFill/>
                          <a:ln>
                            <a:noFill/>
                          </a:ln>
                          <a:extLst/>
                        </wps:spPr>
                        <wps:txbx>
                          <w:txbxContent>
                            <w:p w14:paraId="388AF64B" w14:textId="77777777" w:rsidR="001F32CB" w:rsidRDefault="001F32CB" w:rsidP="00C64D4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01" name="Rechteck 5701"/>
                        <wps:cNvSpPr>
                          <a:spLocks noChangeArrowheads="1"/>
                        </wps:cNvSpPr>
                        <wps:spPr bwMode="auto">
                          <a:xfrm>
                            <a:off x="2519917" y="404037"/>
                            <a:ext cx="457318" cy="293370"/>
                          </a:xfrm>
                          <a:prstGeom prst="rect">
                            <a:avLst/>
                          </a:prstGeom>
                          <a:noFill/>
                          <a:ln>
                            <a:noFill/>
                          </a:ln>
                          <a:extLst/>
                        </wps:spPr>
                        <wps:txbx>
                          <w:txbxContent>
                            <w:p w14:paraId="388AF64C" w14:textId="77777777" w:rsidR="001F32CB" w:rsidRDefault="001F32CB" w:rsidP="00C64D4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712" o:spid="_x0000_s1500" style="width:486.35pt;height:54.9pt;mso-position-horizontal-relative:char;mso-position-vertical-relative:line" coordsize="61769,6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">
                <v:rect id="Rectangle 7121" o:spid="_x0000_s1501" style="position:absolute;left:51248;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WcYA&#10;AADdAAAADwAAAGRycy9kb3ducmV2LnhtbESPQWvCQBSE7wX/w/KEXopu0qJo6iqltSB4qVGkx9fs&#10;axLNvg27W43/3hWEHoeZ+YaZLTrTiBM5X1tWkA4TEMSF1TWXCnbbz8EEhA/IGhvLpOBCHhbz3sMM&#10;M23PvKFTHkoRIewzVFCF0GZS+qIig35oW+Lo/VpnMETpSqkdniPcNPI5ScbSYM1xocKW3isqjvmf&#10;UbBNv/b5gX/c2n8vP57C2rws2Sj12O/eXkEE6sJ/+N5eaQWj8TSF25v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WcYAAADdAAAADwAAAAAAAAAAAAAAAACYAgAAZHJz&#10;L2Rvd25yZXYueG1sUEsFBgAAAAAEAAQA9QAAAIsDAAAAAA==&#10;" filled="f" fillcolor="#8db3e2" strokeweight="1pt">
                  <v:textbox>
                    <w:txbxContent>
                      <w:p w14:paraId="388AF645" w14:textId="77777777" w:rsidR="001F32CB" w:rsidRPr="0092092D" w:rsidRDefault="001F32CB" w:rsidP="008D5DBC">
                        <w:pPr>
                          <w:spacing w:line="240" w:lineRule="auto"/>
                        </w:pPr>
                        <w:proofErr w:type="gramStart"/>
                        <w:r>
                          <w:rPr>
                            <w:rFonts w:cs="Arial"/>
                            <w:bCs/>
                            <w:szCs w:val="20"/>
                          </w:rPr>
                          <w:t>attributes</w:t>
                        </w:r>
                        <w:proofErr w:type="gramEnd"/>
                      </w:p>
                      <w:p w14:paraId="388AF646" w14:textId="77777777" w:rsidR="001F32CB" w:rsidRDefault="001F32CB" w:rsidP="008D5DBC">
                        <w:pPr>
                          <w:spacing w:line="240" w:lineRule="auto"/>
                          <w:rPr>
                            <w:noProof/>
                            <w:lang w:val="de-DE" w:eastAsia="de-DE"/>
                          </w:rPr>
                        </w:pPr>
                      </w:p>
                      <w:p w14:paraId="388AF647" w14:textId="77777777" w:rsidR="001F32CB" w:rsidRPr="00C9342C" w:rsidRDefault="001F32CB" w:rsidP="008D5DBC">
                        <w:pPr>
                          <w:spacing w:line="240" w:lineRule="auto"/>
                        </w:pPr>
                      </w:p>
                    </w:txbxContent>
                  </v:textbox>
                </v:rect>
                <v:rect id="Rectangle 7122" o:spid="_x0000_s1502" style="position:absolute;left:50929;top:2339;width:10840;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GBMYA&#10;AADdAAAADwAAAGRycy9kb3ducmV2LnhtbESPT2vCQBTE7wW/w/KE3urGFKWmriKWlPao8dLba/aZ&#10;RLNvQ3bzp376bqHgcZiZ3zDr7Whq0VPrKssK5rMIBHFudcWFglOWPr2AcB5ZY22ZFPyQg+1m8rDG&#10;RNuBD9QffSEChF2CCkrvm0RKl5dk0M1sQxy8s20N+iDbQuoWhwA3tYyjaCkNVhwWSmxoX1J+PXZG&#10;wXcVn/B2yN4js0qf/eeYXbqvN6Uep+PuFYSn0d/D/+0PrWCxXMX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kGBMYAAADdAAAADwAAAAAAAAAAAAAAAACYAgAAZHJz&#10;L2Rvd25yZXYueG1sUEsFBgAAAAAEAAQA9QAAAIsDAAAAAA==&#10;">
                  <v:textbox>
                    <w:txbxContent>
                      <w:p w14:paraId="388AF648" w14:textId="77777777" w:rsidR="001F32CB" w:rsidRDefault="001F32CB" w:rsidP="008D5DBC">
                        <w:proofErr w:type="spellStart"/>
                        <w:proofErr w:type="gramStart"/>
                        <w:r w:rsidRPr="0008007C">
                          <w:t>schemeName</w:t>
                        </w:r>
                        <w:proofErr w:type="spellEnd"/>
                        <w:proofErr w:type="gramEnd"/>
                      </w:p>
                    </w:txbxContent>
                  </v:textbox>
                </v:rect>
                <v:shape id="AutoShape 7123" o:spid="_x0000_s1503" type="#_x0000_t32" style="position:absolute;left:47633;top:3615;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UGscAAADdAAAADwAAAGRycy9kb3ducmV2LnhtbESPT2vCQBTE70K/w/IKvYjZWDGNqau0&#10;BaF4U4vk+Mg+k9Ds25Dd/Om37xYKHoeZ+Q2z3U+mEQN1rrasYBnFIIgLq2suFXxdDosUhPPIGhvL&#10;pOCHHOx3D7MtZtqOfKLh7EsRIOwyVFB532ZSuqIigy6yLXHwbrYz6IPsSqk7HAPcNPI5jhNpsOaw&#10;UGFLHxUV3+feKOib4/zSX/1yKN+Hl1u6SfMpd0o9PU5vryA8Tf4e/m9/agXrZLOCvzfhCcjd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8lQaxwAAAN0AAAAPAAAAAAAA&#10;AAAAAAAAAKECAABkcnMvZG93bnJldi54bWxQSwUGAAAAAAQABAD5AAAAlQMAAAAA&#10;" strokeweight="1pt"/>
                <v:rect id="Rectangle 6240" o:spid="_x0000_s1504" style="position:absolute;left:2658;top:1913;width:1851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zgsUA&#10;AADdAAAADwAAAGRycy9kb3ducmV2LnhtbESPQWvCQBSE7wX/w/IK3uqmQqRGVxFFCD0IVaHX1+wz&#10;G8y+DdnVxPz6rlDocZiZb5jlure1uFPrK8cK3icJCOLC6YpLBefT/u0DhA/IGmvHpOBBHtar0csS&#10;M+06/qL7MZQiQthnqMCE0GRS+sKQRT9xDXH0Lq61GKJsS6lb7CLc1nKaJDNpseK4YLChraHierxZ&#10;Bbvbt9kPzvjPA1WD/kG3nU9zpcav/WYBIlAf/sN/7VwrSGfzFJ5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HOCxQAAAN0AAAAPAAAAAAAAAAAAAAAAAJgCAABkcnMv&#10;ZG93bnJldi54bWxQSwUGAAAAAAQABAD1AAAAigMAAAAA&#10;" fillcolor="#8db3e2" strokeweight="2pt">
                  <v:textbox>
                    <w:txbxContent>
                      <w:p w14:paraId="388AF649" w14:textId="77777777" w:rsidR="001F32CB" w:rsidRPr="00EE728E" w:rsidRDefault="001F32CB" w:rsidP="00EB319E">
                        <w:pPr>
                          <w:spacing w:line="240" w:lineRule="auto"/>
                          <w:rPr>
                            <w:b/>
                            <w:szCs w:val="20"/>
                          </w:rPr>
                        </w:pPr>
                        <w:proofErr w:type="spellStart"/>
                        <w:proofErr w:type="gramStart"/>
                        <w:r w:rsidRPr="00EE728E">
                          <w:rPr>
                            <w:rFonts w:cs="Arial"/>
                            <w:b/>
                            <w:bCs/>
                            <w:szCs w:val="20"/>
                          </w:rPr>
                          <w:t>asram:</w:t>
                        </w:r>
                        <w:proofErr w:type="gramEnd"/>
                        <w:r w:rsidRPr="00EE728E">
                          <w:rPr>
                            <w:b/>
                            <w:szCs w:val="20"/>
                          </w:rPr>
                          <w:t>SellerCITradeParty</w:t>
                        </w:r>
                        <w:proofErr w:type="spellEnd"/>
                      </w:p>
                    </w:txbxContent>
                  </v:textbox>
                </v:rect>
                <v:shape id="AutoShape 6241" o:spid="_x0000_s1505" type="#_x0000_t32" style="position:absolute;left:23178;top:3827;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68cYAAADdAAAADwAAAGRycy9kb3ducmV2LnhtbESPQWvCQBSE70L/w/IKvemmomlNsxEp&#10;iFJQiRW9PrKvSWj2bciuMf333YLQ4zAz3zDpcjCN6KlztWUFz5MIBHFhdc2lgtPnevwKwnlkjY1l&#10;UvBDDpbZwyjFRNsb59QffSkChF2CCirv20RKV1Rk0E1sSxy8L9sZ9EF2pdQd3gLcNHIaRbE0WHNY&#10;qLCl94qK7+PVKOgP5/3Luu03B1+eZ/nHbHFBs1Pq6XFYvYHwNPj/8L291Qrm8SKGvzfhCc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BuvHGAAAA3QAAAA8AAAAAAAAA&#10;AAAAAAAAoQIAAGRycy9kb3ducmV2LnhtbFBLBQYAAAAABAAEAPkAAACUAwAAAAA=&#10;" strokeweight="2pt"/>
                <v:rect id="Rectangle 6243" o:spid="_x0000_s1506" style="position:absolute;left:28920;top:1913;width:186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NMYA&#10;AADdAAAADwAAAGRycy9kb3ducmV2LnhtbESPQWsCMRCF7wX/Q5iCl6LZLa3WrVGkIpaeumvxPGym&#10;u0s3kyWJGv99IxR6fLx535u3XEfTizM531lWkE8zEMS11R03Cr4Ou8kLCB+QNfaWScGVPKxXo7sl&#10;FtpeuKRzFRqRIOwLVNCGMBRS+rolg35qB+LkfVtnMCTpGqkdXhLc9PIxy2bSYMepocWB3lqqf6qT&#10;SW/ksTxW+4er/bDbssu1e/qMc6XG93HzCiJQDP/Hf+l3reB5tpjD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MNMYAAADdAAAADwAAAAAAAAAAAAAAAACYAgAAZHJz&#10;L2Rvd25yZXYueG1sUEsFBgAAAAAEAAQA9QAAAIsDAAAAAA==&#10;" filled="f" fillcolor="#8db3e2" strokeweight="2pt">
                  <v:textbox>
                    <w:txbxContent>
                      <w:p w14:paraId="388AF64A" w14:textId="77777777" w:rsidR="001F32CB" w:rsidRPr="00C9342C" w:rsidRDefault="001F32CB" w:rsidP="00EB319E">
                        <w:pPr>
                          <w:spacing w:line="240" w:lineRule="auto"/>
                        </w:pPr>
                        <w:proofErr w:type="spellStart"/>
                        <w:proofErr w:type="gramStart"/>
                        <w:r w:rsidRPr="00DC42C5">
                          <w:rPr>
                            <w:rFonts w:cs="Arial"/>
                            <w:bCs/>
                            <w:szCs w:val="20"/>
                          </w:rPr>
                          <w:t>asram:</w:t>
                        </w:r>
                        <w:proofErr w:type="gramEnd"/>
                        <w:r>
                          <w:rPr>
                            <w:rFonts w:cs="Arial"/>
                            <w:bCs/>
                            <w:szCs w:val="20"/>
                          </w:rPr>
                          <w:t>Identification</w:t>
                        </w:r>
                        <w:r w:rsidRPr="00701998">
                          <w:rPr>
                            <w:rFonts w:cs="Arial"/>
                            <w:bCs/>
                            <w:szCs w:val="20"/>
                          </w:rPr>
                          <w:t>Identifier</w:t>
                        </w:r>
                        <w:proofErr w:type="spellEnd"/>
                      </w:p>
                    </w:txbxContent>
                  </v:textbox>
                </v:rect>
                <v:rect id="Rectangle 6244" o:spid="_x0000_s1507" style="position:absolute;left:21265;top:2977;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aw08MA&#10;AADdAAAADwAAAGRycy9kb3ducmV2LnhtbERPW2vCMBR+H+w/hDPY20wneFlnLEOQCSKo294PzVlb&#10;1px0SVqjv948CD5+fPdFEU0rBnK+sazgdZSBIC6tbrhS8P21fpmD8AFZY2uZFJzJQ7F8fFhgru2J&#10;DzQcQyVSCPscFdQhdLmUvqzJoB/Zjjhxv9YZDAm6SmqHpxRuWjnOsqk02HBqqLGjVU3l37E3Crrd&#10;pP+c/W/d5Wfe70vcRhvGUannp/jxDiJQDHfxzb3RCibTtzQ3vUlP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aw08MAAADdAAAADwAAAAAAAAAAAAAAAACYAgAAZHJzL2Rv&#10;d25yZXYueG1sUEsFBgAAAAAEAAQA9QAAAIgDAAAAAA==&#10;" strokeweight="2pt"/>
                <v:shape id="AutoShape 6245" o:spid="_x0000_s1508" type="#_x0000_t32" style="position:absolute;left:21158;top:3827;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4ug8YAAADdAAAADwAAAGRycy9kb3ducmV2LnhtbESPQWvCQBSE70L/w/IKvemmorZJ3QQp&#10;iFJQiRW9PrKvSWj2bciuMf333YLQ4zAz3zDLbDCN6KlztWUFz5MIBHFhdc2lgtPnevwKwnlkjY1l&#10;UvBDDrL0YbTERNsb59QffSkChF2CCirv20RKV1Rk0E1sSxy8L9sZ9EF2pdQd3gLcNHIaRQtpsOaw&#10;UGFL7xUV38erUdAfzvuXddtvDr48z/KPWXxBs1Pq6XFYvYHwNPj/8L291QrmiziGvzfhCcj0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eLoPGAAAA3QAAAA8AAAAAAAAA&#10;AAAAAAAAoQIAAGRycy9kb3ducmV2LnhtbFBLBQYAAAAABAAEAPkAAACUAwAAAAA=&#10;" strokeweight="2pt"/>
                <v:rect id="Rechteck 5700" o:spid="_x0000_s1509" style="position:absolute;top:212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OscMA&#10;AADdAAAADwAAAGRycy9kb3ducmV2LnhtbERPy2rCQBTdC/2H4RbcFJ1UsEp0lCIUgwhifKwvmWsS&#10;mrkTM2OS/n1nIbg8nPdy3ZtKtNS40rKCz3EEgjizuuRcwfn0M5qDcB5ZY2WZFPyRg/XqbbDEWNuO&#10;j9SmPhchhF2MCgrv61hKlxVk0I1tTRy4m20M+gCbXOoGuxBuKjmJoi9psOTQUGBNm4Ky3/RhFHTZ&#10;ob2e9lt5+Lgmlu/JfZNedkoN3/vvBQhPvX+Jn+5EK5jOorA/vA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FOscMAAADdAAAADwAAAAAAAAAAAAAAAACYAgAAZHJzL2Rv&#10;d25yZXYueG1sUEsFBgAAAAAEAAQA9QAAAIgDAAAAAA==&#10;" filled="f" stroked="f">
                  <v:textbox>
                    <w:txbxContent>
                      <w:p w14:paraId="388AF64B" w14:textId="77777777" w:rsidR="001F32CB" w:rsidRDefault="001F32CB" w:rsidP="00C64D4E">
                        <w:pPr>
                          <w:rPr>
                            <w:rFonts w:cs="Arial"/>
                            <w:b/>
                            <w:color w:val="C00000"/>
                            <w:sz w:val="24"/>
                            <w:szCs w:val="24"/>
                            <w:lang w:val="de-DE"/>
                          </w:rPr>
                        </w:pPr>
                        <w:r>
                          <w:rPr>
                            <w:rFonts w:cs="Arial"/>
                            <w:b/>
                            <w:color w:val="C00000"/>
                            <w:sz w:val="24"/>
                            <w:szCs w:val="24"/>
                            <w:lang w:val="de-DE"/>
                          </w:rPr>
                          <w:t>1</w:t>
                        </w:r>
                      </w:p>
                    </w:txbxContent>
                  </v:textbox>
                </v:rect>
                <v:rect id="Rechteck 5701" o:spid="_x0000_s1510" style="position:absolute;left:25199;top:4040;width:457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rKsYA&#10;AADdAAAADwAAAGRycy9kb3ducmV2LnhtbESPQWvCQBSE74X+h+UVvBSzUbAtMasUQQxSkMbq+ZF9&#10;JqHZtzG7JvHfdwuFHoeZ+YZJ16NpRE+dqy0rmEUxCOLC6ppLBV/H7fQNhPPIGhvLpOBODtarx4cU&#10;E20H/qQ+96UIEHYJKqi8bxMpXVGRQRfZljh4F9sZ9EF2pdQdDgFuGjmP4xdpsOawUGFLm4qK7/xm&#10;FAzFoT8fP3by8HzOLF+z6yY/7ZWaPI3vSxCeRv8f/mtnWsHiNZ7B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3rKsYAAADdAAAADwAAAAAAAAAAAAAAAACYAgAAZHJz&#10;L2Rvd25yZXYueG1sUEsFBgAAAAAEAAQA9QAAAIsDAAAAAA==&#10;" filled="f" stroked="f">
                  <v:textbox>
                    <w:txbxContent>
                      <w:p w14:paraId="388AF64C" w14:textId="77777777" w:rsidR="001F32CB" w:rsidRDefault="001F32CB" w:rsidP="00C64D4E">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488" w14:textId="77777777" w:rsidR="00EB319E" w:rsidRDefault="00EB319E" w:rsidP="00C64D4E"/>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490" w14:textId="77777777" w:rsidTr="001C5CAA">
        <w:trPr>
          <w:cantSplit/>
          <w:trHeight w:val="329"/>
        </w:trPr>
        <w:tc>
          <w:tcPr>
            <w:tcW w:w="1050" w:type="pct"/>
            <w:shd w:val="clear" w:color="auto" w:fill="FFFFCC"/>
            <w:vAlign w:val="center"/>
          </w:tcPr>
          <w:p w14:paraId="388AF489"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8A"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8B"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8C"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8D"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8E"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8F"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9A" w14:textId="77777777" w:rsidTr="003353DE">
        <w:trPr>
          <w:cantSplit/>
          <w:trHeight w:val="318"/>
        </w:trPr>
        <w:tc>
          <w:tcPr>
            <w:tcW w:w="1050" w:type="pct"/>
            <w:shd w:val="clear" w:color="auto" w:fill="C00000"/>
            <w:vAlign w:val="center"/>
          </w:tcPr>
          <w:p w14:paraId="388AF491" w14:textId="77777777" w:rsidR="001C5CAA" w:rsidRPr="003353DE" w:rsidRDefault="001C5CAA" w:rsidP="00905F75">
            <w:pPr>
              <w:spacing w:line="240" w:lineRule="auto"/>
              <w:rPr>
                <w:rFonts w:eastAsia="Times New Roman" w:cs="Arial"/>
                <w:bCs/>
                <w:color w:val="FFFFFF" w:themeColor="background1"/>
                <w:sz w:val="16"/>
                <w:szCs w:val="20"/>
                <w:lang w:eastAsia="de-DE"/>
              </w:rPr>
            </w:pPr>
            <w:proofErr w:type="spellStart"/>
            <w:r w:rsidRPr="003353DE">
              <w:rPr>
                <w:rFonts w:cs="Arial"/>
                <w:bCs/>
                <w:color w:val="FFFFFF" w:themeColor="background1"/>
                <w:sz w:val="16"/>
                <w:szCs w:val="20"/>
              </w:rPr>
              <w:t>asram:IdentificationIdentifier</w:t>
            </w:r>
            <w:proofErr w:type="spellEnd"/>
          </w:p>
        </w:tc>
        <w:tc>
          <w:tcPr>
            <w:tcW w:w="450" w:type="pct"/>
            <w:shd w:val="clear" w:color="auto" w:fill="C00000"/>
            <w:vAlign w:val="center"/>
          </w:tcPr>
          <w:p w14:paraId="388AF492"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val="de-DE" w:eastAsia="de-DE"/>
              </w:rPr>
              <w:t>String</w:t>
            </w:r>
          </w:p>
        </w:tc>
        <w:tc>
          <w:tcPr>
            <w:tcW w:w="400" w:type="pct"/>
            <w:shd w:val="clear" w:color="auto" w:fill="C00000"/>
            <w:vAlign w:val="center"/>
          </w:tcPr>
          <w:p w14:paraId="388AF493"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eastAsia="de-DE"/>
              </w:rPr>
              <w:t>64</w:t>
            </w:r>
          </w:p>
        </w:tc>
        <w:tc>
          <w:tcPr>
            <w:tcW w:w="350" w:type="pct"/>
            <w:shd w:val="clear" w:color="auto" w:fill="C00000"/>
            <w:vAlign w:val="center"/>
          </w:tcPr>
          <w:p w14:paraId="388AF494"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eastAsia="de-DE"/>
              </w:rPr>
              <w:t>6</w:t>
            </w:r>
          </w:p>
        </w:tc>
        <w:tc>
          <w:tcPr>
            <w:tcW w:w="950" w:type="pct"/>
            <w:shd w:val="clear" w:color="auto" w:fill="C00000"/>
            <w:vAlign w:val="center"/>
          </w:tcPr>
          <w:p w14:paraId="388AF495"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val="de-DE" w:eastAsia="de-DE"/>
              </w:rPr>
              <w:t>0000172763</w:t>
            </w:r>
          </w:p>
        </w:tc>
        <w:tc>
          <w:tcPr>
            <w:tcW w:w="300" w:type="pct"/>
            <w:shd w:val="clear" w:color="auto" w:fill="C00000"/>
            <w:vAlign w:val="center"/>
          </w:tcPr>
          <w:p w14:paraId="388AF496"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eastAsia="de-DE"/>
              </w:rPr>
              <w:t>M</w:t>
            </w:r>
          </w:p>
        </w:tc>
        <w:tc>
          <w:tcPr>
            <w:tcW w:w="1500" w:type="pct"/>
            <w:shd w:val="clear" w:color="auto" w:fill="C00000"/>
            <w:vAlign w:val="center"/>
          </w:tcPr>
          <w:p w14:paraId="388AF497" w14:textId="77777777" w:rsidR="001C5CAA" w:rsidRPr="003353DE" w:rsidRDefault="001C5CAA" w:rsidP="00905F75">
            <w:pPr>
              <w:spacing w:line="240" w:lineRule="auto"/>
              <w:rPr>
                <w:rFonts w:eastAsia="Times New Roman" w:cs="Arial"/>
                <w:color w:val="FFFFFF" w:themeColor="background1"/>
                <w:sz w:val="16"/>
                <w:szCs w:val="20"/>
                <w:lang w:eastAsia="de-DE"/>
              </w:rPr>
            </w:pPr>
            <w:r w:rsidRPr="003353DE">
              <w:rPr>
                <w:rFonts w:eastAsia="Times New Roman" w:cs="Arial"/>
                <w:color w:val="FFFFFF" w:themeColor="background1"/>
                <w:sz w:val="16"/>
                <w:szCs w:val="20"/>
                <w:lang w:eastAsia="de-DE"/>
              </w:rPr>
              <w:t>If attribute “</w:t>
            </w:r>
            <w:proofErr w:type="spellStart"/>
            <w:r w:rsidRPr="003353DE">
              <w:rPr>
                <w:rFonts w:eastAsia="Times New Roman" w:cs="Arial"/>
                <w:color w:val="FFFFFF" w:themeColor="background1"/>
                <w:sz w:val="16"/>
                <w:szCs w:val="20"/>
                <w:lang w:eastAsia="de-DE"/>
              </w:rPr>
              <w:t>schemeName</w:t>
            </w:r>
            <w:proofErr w:type="spellEnd"/>
            <w:r w:rsidRPr="003353DE">
              <w:rPr>
                <w:rFonts w:eastAsia="Times New Roman" w:cs="Arial"/>
                <w:color w:val="FFFFFF" w:themeColor="background1"/>
                <w:sz w:val="16"/>
                <w:szCs w:val="20"/>
                <w:lang w:eastAsia="de-DE"/>
              </w:rPr>
              <w:t>” is missing, the following assignment is valid:</w:t>
            </w:r>
          </w:p>
          <w:p w14:paraId="388AF498" w14:textId="77777777" w:rsidR="001C5CAA" w:rsidRPr="003353DE" w:rsidRDefault="001C5CAA" w:rsidP="00905F75">
            <w:pPr>
              <w:spacing w:line="240" w:lineRule="auto"/>
              <w:rPr>
                <w:rFonts w:eastAsia="Times New Roman" w:cs="Arial"/>
                <w:color w:val="FFFFFF" w:themeColor="background1"/>
                <w:sz w:val="16"/>
                <w:szCs w:val="20"/>
                <w:lang w:eastAsia="de-DE"/>
              </w:rPr>
            </w:pPr>
          </w:p>
          <w:p w14:paraId="388AF499" w14:textId="77777777" w:rsidR="001C5CAA" w:rsidRPr="003353DE" w:rsidRDefault="001C5CAA" w:rsidP="00905F75">
            <w:pPr>
              <w:spacing w:line="240" w:lineRule="auto"/>
              <w:rPr>
                <w:rFonts w:eastAsia="Times New Roman" w:cs="Arial"/>
                <w:color w:val="FFFFFF" w:themeColor="background1"/>
                <w:sz w:val="16"/>
                <w:szCs w:val="20"/>
                <w:lang w:eastAsia="de-DE"/>
              </w:rPr>
            </w:pPr>
            <w:proofErr w:type="spellStart"/>
            <w:r w:rsidRPr="003353DE">
              <w:rPr>
                <w:rFonts w:eastAsia="Times New Roman" w:cs="Arial"/>
                <w:color w:val="FFFFFF" w:themeColor="background1"/>
                <w:sz w:val="16"/>
                <w:szCs w:val="20"/>
                <w:lang w:eastAsia="de-DE"/>
              </w:rPr>
              <w:t>SupplierNumber</w:t>
            </w:r>
            <w:proofErr w:type="spellEnd"/>
            <w:r w:rsidRPr="003353DE">
              <w:rPr>
                <w:rFonts w:eastAsia="Times New Roman" w:cs="Arial"/>
                <w:color w:val="FFFFFF" w:themeColor="background1"/>
                <w:sz w:val="16"/>
                <w:szCs w:val="20"/>
                <w:lang w:eastAsia="de-DE"/>
              </w:rPr>
              <w:t>: Defines the supplier id in the customer’s ERP system.</w:t>
            </w:r>
          </w:p>
        </w:tc>
      </w:tr>
      <w:tr w:rsidR="001C5CAA" w:rsidRPr="007A6D70" w14:paraId="388AF4A6" w14:textId="77777777" w:rsidTr="003353DE">
        <w:trPr>
          <w:cantSplit/>
          <w:trHeight w:val="318"/>
        </w:trPr>
        <w:tc>
          <w:tcPr>
            <w:tcW w:w="1050" w:type="pct"/>
            <w:shd w:val="clear" w:color="auto" w:fill="92D050"/>
            <w:vAlign w:val="center"/>
          </w:tcPr>
          <w:p w14:paraId="388AF49B"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cs="Arial"/>
                <w:bCs/>
                <w:sz w:val="16"/>
                <w:szCs w:val="20"/>
              </w:rPr>
              <w:t>asram:IdentificationIdentifier</w:t>
            </w:r>
            <w:proofErr w:type="spellEnd"/>
          </w:p>
        </w:tc>
        <w:tc>
          <w:tcPr>
            <w:tcW w:w="450" w:type="pct"/>
            <w:shd w:val="clear" w:color="auto" w:fill="92D050"/>
            <w:vAlign w:val="center"/>
          </w:tcPr>
          <w:p w14:paraId="388AF49C"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val="de-DE" w:eastAsia="de-DE"/>
              </w:rPr>
              <w:t>String</w:t>
            </w:r>
          </w:p>
        </w:tc>
        <w:tc>
          <w:tcPr>
            <w:tcW w:w="400" w:type="pct"/>
            <w:shd w:val="clear" w:color="auto" w:fill="92D050"/>
            <w:vAlign w:val="center"/>
          </w:tcPr>
          <w:p w14:paraId="388AF49D"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64</w:t>
            </w:r>
          </w:p>
        </w:tc>
        <w:tc>
          <w:tcPr>
            <w:tcW w:w="350" w:type="pct"/>
            <w:shd w:val="clear" w:color="auto" w:fill="92D050"/>
            <w:vAlign w:val="center"/>
          </w:tcPr>
          <w:p w14:paraId="388AF49E"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6</w:t>
            </w:r>
          </w:p>
        </w:tc>
        <w:tc>
          <w:tcPr>
            <w:tcW w:w="950" w:type="pct"/>
            <w:shd w:val="clear" w:color="auto" w:fill="92D050"/>
            <w:vAlign w:val="center"/>
          </w:tcPr>
          <w:p w14:paraId="388AF49F"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41764</w:t>
            </w:r>
          </w:p>
        </w:tc>
        <w:tc>
          <w:tcPr>
            <w:tcW w:w="300" w:type="pct"/>
            <w:shd w:val="clear" w:color="auto" w:fill="92D050"/>
            <w:vAlign w:val="center"/>
          </w:tcPr>
          <w:p w14:paraId="388AF4A0"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C</w:t>
            </w:r>
          </w:p>
        </w:tc>
        <w:tc>
          <w:tcPr>
            <w:tcW w:w="1500" w:type="pct"/>
            <w:shd w:val="clear" w:color="auto" w:fill="92D050"/>
            <w:vAlign w:val="center"/>
          </w:tcPr>
          <w:p w14:paraId="388AF4A1"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If attribute “</w:t>
            </w:r>
            <w:proofErr w:type="spellStart"/>
            <w:r w:rsidRPr="001C5CAA">
              <w:rPr>
                <w:rFonts w:eastAsia="Times New Roman" w:cs="Arial"/>
                <w:color w:val="000000"/>
                <w:sz w:val="16"/>
                <w:szCs w:val="20"/>
                <w:lang w:eastAsia="de-DE"/>
              </w:rPr>
              <w:t>schemeName</w:t>
            </w:r>
            <w:proofErr w:type="spellEnd"/>
            <w:r w:rsidRPr="001C5CAA">
              <w:rPr>
                <w:rFonts w:eastAsia="Times New Roman" w:cs="Arial"/>
                <w:color w:val="000000"/>
                <w:sz w:val="16"/>
                <w:szCs w:val="20"/>
                <w:lang w:eastAsia="de-DE"/>
              </w:rPr>
              <w:t>” is equal to value “Local”, the following assignment is valid:</w:t>
            </w:r>
          </w:p>
          <w:p w14:paraId="388AF4A2" w14:textId="77777777" w:rsidR="001C5CAA" w:rsidRPr="001C5CAA" w:rsidRDefault="001C5CAA" w:rsidP="00905F75">
            <w:pPr>
              <w:spacing w:line="240" w:lineRule="auto"/>
              <w:rPr>
                <w:rFonts w:eastAsia="Times New Roman" w:cs="Arial"/>
                <w:color w:val="000000"/>
                <w:sz w:val="16"/>
                <w:szCs w:val="20"/>
                <w:lang w:eastAsia="de-DE"/>
              </w:rPr>
            </w:pPr>
          </w:p>
          <w:p w14:paraId="388AF4A3" w14:textId="77777777" w:rsidR="001C5CAA" w:rsidRPr="001C5CAA" w:rsidRDefault="001C5CAA" w:rsidP="00905F75">
            <w:pPr>
              <w:spacing w:line="240" w:lineRule="auto"/>
              <w:rPr>
                <w:rFonts w:eastAsia="Times New Roman" w:cs="Arial"/>
                <w:color w:val="000000"/>
                <w:sz w:val="16"/>
                <w:szCs w:val="20"/>
                <w:lang w:eastAsia="de-DE"/>
              </w:rPr>
            </w:pPr>
            <w:proofErr w:type="spellStart"/>
            <w:r w:rsidRPr="001C5CAA">
              <w:rPr>
                <w:rFonts w:eastAsia="Times New Roman" w:cs="Arial"/>
                <w:color w:val="000000"/>
                <w:sz w:val="16"/>
                <w:szCs w:val="20"/>
                <w:lang w:eastAsia="de-DE"/>
              </w:rPr>
              <w:t>SupplierSAPCode</w:t>
            </w:r>
            <w:proofErr w:type="spellEnd"/>
          </w:p>
          <w:p w14:paraId="388AF4A4" w14:textId="77777777" w:rsidR="001C5CAA" w:rsidRPr="001C5CAA" w:rsidRDefault="001C5CAA" w:rsidP="00905F75">
            <w:pPr>
              <w:spacing w:line="240" w:lineRule="auto"/>
              <w:rPr>
                <w:rFonts w:eastAsia="Times New Roman" w:cs="Arial"/>
                <w:color w:val="000000"/>
                <w:sz w:val="16"/>
                <w:szCs w:val="20"/>
                <w:lang w:eastAsia="de-DE"/>
              </w:rPr>
            </w:pPr>
          </w:p>
          <w:p w14:paraId="388AF4A5" w14:textId="77777777" w:rsidR="001C5CAA" w:rsidRPr="001C5CAA" w:rsidRDefault="001C5CAA" w:rsidP="00905F75">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 xml:space="preserve">Defines the supplier id in the local SAP-system (only relevant for customer Airbus). </w:t>
            </w:r>
          </w:p>
        </w:tc>
      </w:tr>
    </w:tbl>
    <w:p w14:paraId="388AF4A7" w14:textId="77777777" w:rsidR="00EB319E" w:rsidRDefault="00EB319E" w:rsidP="00C64D4E"/>
    <w:p w14:paraId="388AF4A8" w14:textId="77777777" w:rsidR="00C64D4E" w:rsidRDefault="00C64D4E">
      <w:pPr>
        <w:spacing w:line="240" w:lineRule="auto"/>
      </w:pPr>
      <w:r>
        <w:br w:type="page"/>
      </w:r>
    </w:p>
    <w:p w14:paraId="388AF4A9" w14:textId="77777777" w:rsidR="007769BD" w:rsidRDefault="00F92B6E" w:rsidP="00F92B6E">
      <w:pPr>
        <w:pStyle w:val="berschrift3"/>
      </w:pPr>
      <w:bookmarkStart w:id="72" w:name="_asram:SupplyChainTradeDelivery"/>
      <w:bookmarkStart w:id="73" w:name="_Toc347483427"/>
      <w:bookmarkEnd w:id="72"/>
      <w:proofErr w:type="spellStart"/>
      <w:proofErr w:type="gramStart"/>
      <w:r w:rsidRPr="003353DE">
        <w:t>asram:</w:t>
      </w:r>
      <w:proofErr w:type="gramEnd"/>
      <w:r w:rsidRPr="003353DE">
        <w:t>SpecifiedCIRALSupplyChainTradeDelivery</w:t>
      </w:r>
      <w:bookmarkEnd w:id="73"/>
      <w:proofErr w:type="spellEnd"/>
    </w:p>
    <w:p w14:paraId="388AF4AA" w14:textId="77777777" w:rsidR="00AF335E" w:rsidRPr="00AF335E" w:rsidRDefault="00AF335E" w:rsidP="00AF335E"/>
    <w:p w14:paraId="388AF4AB" w14:textId="77777777" w:rsidR="007769BD" w:rsidRPr="007769BD" w:rsidRDefault="00AF335E" w:rsidP="007769BD">
      <w:r>
        <w:rPr>
          <w:noProof/>
          <w:lang w:eastAsia="zh-TW"/>
        </w:rPr>
        <mc:AlternateContent>
          <mc:Choice Requires="wpg">
            <w:drawing>
              <wp:inline distT="0" distB="0" distL="0" distR="0" wp14:anchorId="388AF55E" wp14:editId="388AF55F">
                <wp:extent cx="7143111" cy="2303145"/>
                <wp:effectExtent l="0" t="0" r="20320" b="1905"/>
                <wp:docPr id="5773" name="Gruppieren 5773"/>
                <wp:cNvGraphicFramePr/>
                <a:graphic xmlns:a="http://schemas.openxmlformats.org/drawingml/2006/main">
                  <a:graphicData uri="http://schemas.microsoft.com/office/word/2010/wordprocessingGroup">
                    <wpg:wgp>
                      <wpg:cNvGrpSpPr/>
                      <wpg:grpSpPr>
                        <a:xfrm>
                          <a:off x="0" y="0"/>
                          <a:ext cx="7143111" cy="2303145"/>
                          <a:chOff x="0" y="0"/>
                          <a:chExt cx="7143111" cy="2303145"/>
                        </a:xfrm>
                      </wpg:grpSpPr>
                      <wps:wsp>
                        <wps:cNvPr id="5666" name="AutoShape 7342"/>
                        <wps:cNvCnPr>
                          <a:cxnSpLocks noChangeShapeType="1"/>
                        </wps:cNvCnPr>
                        <wps:spPr bwMode="auto">
                          <a:xfrm>
                            <a:off x="3971925" y="152400"/>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4" name="Rechteck 5714"/>
                        <wps:cNvSpPr>
                          <a:spLocks noChangeArrowheads="1"/>
                        </wps:cNvSpPr>
                        <wps:spPr bwMode="auto">
                          <a:xfrm>
                            <a:off x="0" y="914400"/>
                            <a:ext cx="293370" cy="293370"/>
                          </a:xfrm>
                          <a:prstGeom prst="rect">
                            <a:avLst/>
                          </a:prstGeom>
                          <a:noFill/>
                          <a:ln>
                            <a:noFill/>
                          </a:ln>
                          <a:extLst/>
                        </wps:spPr>
                        <wps:txbx>
                          <w:txbxContent>
                            <w:p w14:paraId="388AF64D" w14:textId="77777777" w:rsidR="001F32CB" w:rsidRDefault="001F32CB" w:rsidP="003353D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16" name="Rechteck 5716"/>
                        <wps:cNvSpPr>
                          <a:spLocks noChangeArrowheads="1"/>
                        </wps:cNvSpPr>
                        <wps:spPr bwMode="auto">
                          <a:xfrm>
                            <a:off x="4067175" y="247650"/>
                            <a:ext cx="293370" cy="293370"/>
                          </a:xfrm>
                          <a:prstGeom prst="rect">
                            <a:avLst/>
                          </a:prstGeom>
                          <a:noFill/>
                          <a:ln>
                            <a:noFill/>
                          </a:ln>
                          <a:extLst/>
                        </wps:spPr>
                        <wps:txbx>
                          <w:txbxContent>
                            <w:p w14:paraId="388AF64E" w14:textId="77777777" w:rsidR="001F32CB" w:rsidRDefault="001F32CB" w:rsidP="003353D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26" name="Rechteck 5726"/>
                        <wps:cNvSpPr>
                          <a:spLocks noChangeArrowheads="1"/>
                        </wps:cNvSpPr>
                        <wps:spPr bwMode="auto">
                          <a:xfrm>
                            <a:off x="4000500" y="80010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4F" w14:textId="77777777" w:rsidR="001F32CB" w:rsidRDefault="001F32CB" w:rsidP="003353DE">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70" name="Rechteck 5770"/>
                        <wps:cNvSpPr>
                          <a:spLocks noChangeArrowheads="1"/>
                        </wps:cNvSpPr>
                        <wps:spPr bwMode="auto">
                          <a:xfrm>
                            <a:off x="3971925" y="13906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50" w14:textId="77777777" w:rsidR="001F32CB" w:rsidRDefault="001F32CB" w:rsidP="00622D9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71" name="Rechteck 5771"/>
                        <wps:cNvSpPr>
                          <a:spLocks noChangeArrowheads="1"/>
                        </wps:cNvSpPr>
                        <wps:spPr bwMode="auto">
                          <a:xfrm>
                            <a:off x="4105275" y="2009775"/>
                            <a:ext cx="293370" cy="293370"/>
                          </a:xfrm>
                          <a:prstGeom prst="rect">
                            <a:avLst/>
                          </a:prstGeom>
                          <a:noFill/>
                          <a:ln>
                            <a:noFill/>
                          </a:ln>
                          <a:extLst/>
                        </wps:spPr>
                        <wps:txbx>
                          <w:txbxContent>
                            <w:p w14:paraId="388AF651" w14:textId="77777777" w:rsidR="001F32CB" w:rsidRDefault="001F32CB" w:rsidP="00622D9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53" name="AutoShape 7340"/>
                        <wps:cNvCnPr>
                          <a:cxnSpLocks noChangeShapeType="1"/>
                        </wps:cNvCnPr>
                        <wps:spPr bwMode="auto">
                          <a:xfrm>
                            <a:off x="3781425" y="1057275"/>
                            <a:ext cx="210169" cy="633"/>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7" name="Rectangle 7343"/>
                        <wps:cNvSpPr>
                          <a:spLocks noChangeArrowheads="1"/>
                        </wps:cNvSpPr>
                        <wps:spPr bwMode="auto">
                          <a:xfrm>
                            <a:off x="4362450" y="0"/>
                            <a:ext cx="1744215" cy="34362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2" w14:textId="77777777" w:rsidR="001F32CB" w:rsidRPr="00216445" w:rsidRDefault="001F32CB" w:rsidP="00727460">
                              <w:pPr>
                                <w:rPr>
                                  <w:szCs w:val="20"/>
                                </w:rPr>
                              </w:pPr>
                              <w:proofErr w:type="spellStart"/>
                              <w:proofErr w:type="gramStart"/>
                              <w:r w:rsidRPr="00A414FC">
                                <w:rPr>
                                  <w:rFonts w:cs="Arial"/>
                                  <w:bCs/>
                                  <w:szCs w:val="20"/>
                                </w:rPr>
                                <w:t>asram:</w:t>
                              </w:r>
                              <w:proofErr w:type="gramEnd"/>
                              <w:r w:rsidRPr="00A414FC">
                                <w:rPr>
                                  <w:rFonts w:cs="Arial"/>
                                  <w:bCs/>
                                  <w:szCs w:val="20"/>
                                </w:rPr>
                                <w:t>DeliveryStatusCode</w:t>
                              </w:r>
                              <w:proofErr w:type="spellEnd"/>
                            </w:p>
                          </w:txbxContent>
                        </wps:txbx>
                        <wps:bodyPr rot="0" vert="horz" wrap="square" lIns="91440" tIns="45720" rIns="91440" bIns="45720" anchor="t" anchorCtr="0" upright="1">
                          <a:noAutofit/>
                        </wps:bodyPr>
                      </wps:wsp>
                      <wpg:grpSp>
                        <wpg:cNvPr id="5632" name="Group 7349"/>
                        <wpg:cNvGrpSpPr>
                          <a:grpSpLocks/>
                        </wpg:cNvGrpSpPr>
                        <wpg:grpSpPr bwMode="auto">
                          <a:xfrm>
                            <a:off x="6162675" y="1276350"/>
                            <a:ext cx="189861" cy="165713"/>
                            <a:chOff x="6283" y="5431"/>
                            <a:chExt cx="300" cy="262"/>
                          </a:xfrm>
                        </wpg:grpSpPr>
                        <wps:wsp>
                          <wps:cNvPr id="5648" name="Rectangle 735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9" name="AutoShape 735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50" name="AutoShape 735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661" name="Group 7353"/>
                        <wpg:cNvGrpSpPr>
                          <a:grpSpLocks/>
                        </wpg:cNvGrpSpPr>
                        <wpg:grpSpPr bwMode="auto">
                          <a:xfrm>
                            <a:off x="6953250" y="619125"/>
                            <a:ext cx="189861" cy="165713"/>
                            <a:chOff x="6283" y="5431"/>
                            <a:chExt cx="300" cy="262"/>
                          </a:xfrm>
                        </wpg:grpSpPr>
                        <wps:wsp>
                          <wps:cNvPr id="5662" name="Rectangle 735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63" name="AutoShape 735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64" name="AutoShape 735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57" name="Rectangle 7357"/>
                        <wps:cNvSpPr>
                          <a:spLocks noChangeArrowheads="1"/>
                        </wps:cNvSpPr>
                        <wps:spPr bwMode="auto">
                          <a:xfrm>
                            <a:off x="295275" y="876300"/>
                            <a:ext cx="3292865" cy="343623"/>
                          </a:xfrm>
                          <a:prstGeom prst="rect">
                            <a:avLst/>
                          </a:prstGeom>
                          <a:solidFill>
                            <a:srgbClr val="8DB3E2"/>
                          </a:solidFill>
                          <a:ln w="25400">
                            <a:solidFill>
                              <a:srgbClr val="000000"/>
                            </a:solidFill>
                            <a:miter lim="800000"/>
                            <a:headEnd/>
                            <a:tailEnd/>
                          </a:ln>
                        </wps:spPr>
                        <wps:txbx>
                          <w:txbxContent>
                            <w:p w14:paraId="388AF653" w14:textId="77777777" w:rsidR="001F32CB" w:rsidRPr="00727460" w:rsidRDefault="001F32CB" w:rsidP="00727460">
                              <w:pPr>
                                <w:rPr>
                                  <w:szCs w:val="20"/>
                                </w:rPr>
                              </w:pPr>
                              <w:proofErr w:type="spellStart"/>
                              <w:proofErr w:type="gramStart"/>
                              <w:r w:rsidRPr="00F92B6E">
                                <w:rPr>
                                  <w:rFonts w:cs="Arial"/>
                                  <w:b/>
                                  <w:bCs/>
                                  <w:szCs w:val="20"/>
                                </w:rPr>
                                <w:t>asram:</w:t>
                              </w:r>
                              <w:proofErr w:type="gramEnd"/>
                              <w:r w:rsidRPr="00F92B6E">
                                <w:rPr>
                                  <w:rFonts w:cs="Arial"/>
                                  <w:b/>
                                  <w:bCs/>
                                  <w:szCs w:val="20"/>
                                </w:rPr>
                                <w:t>SpecifiedCIRALSupplyChainTradeDelivery</w:t>
                              </w:r>
                              <w:proofErr w:type="spellEnd"/>
                            </w:p>
                          </w:txbxContent>
                        </wps:txbx>
                        <wps:bodyPr rot="0" vert="horz" wrap="square" lIns="91440" tIns="45720" rIns="91440" bIns="45720" anchor="t" anchorCtr="0" upright="1">
                          <a:noAutofit/>
                        </wps:bodyPr>
                      </wps:wsp>
                      <wps:wsp>
                        <wps:cNvPr id="5658" name="AutoShape 7360"/>
                        <wps:cNvCnPr>
                          <a:cxnSpLocks noChangeShapeType="1"/>
                        </wps:cNvCnPr>
                        <wps:spPr bwMode="auto">
                          <a:xfrm>
                            <a:off x="3981450" y="752475"/>
                            <a:ext cx="39621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4" name="Rectangle 7361"/>
                        <wps:cNvSpPr>
                          <a:spLocks noChangeArrowheads="1"/>
                        </wps:cNvSpPr>
                        <wps:spPr bwMode="auto">
                          <a:xfrm>
                            <a:off x="3590925" y="971550"/>
                            <a:ext cx="190485" cy="16580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55" name="Rectangle 7362"/>
                        <wps:cNvSpPr>
                          <a:spLocks noChangeArrowheads="1"/>
                        </wps:cNvSpPr>
                        <wps:spPr bwMode="auto">
                          <a:xfrm>
                            <a:off x="4391025" y="1809750"/>
                            <a:ext cx="1924014" cy="3434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4" w14:textId="77777777" w:rsidR="001F32CB" w:rsidRPr="00216445" w:rsidRDefault="001F32CB" w:rsidP="00727460">
                              <w:proofErr w:type="spellStart"/>
                              <w:r w:rsidRPr="00216445">
                                <w:rPr>
                                  <w:rFonts w:cs="Arial"/>
                                  <w:bCs/>
                                  <w:szCs w:val="20"/>
                                  <w:lang w:val="de-DE"/>
                                </w:rPr>
                                <w:t>asram:ShipToCITradeParty</w:t>
                              </w:r>
                              <w:proofErr w:type="spellEnd"/>
                            </w:p>
                          </w:txbxContent>
                        </wps:txbx>
                        <wps:bodyPr rot="0" vert="horz" wrap="square" lIns="91440" tIns="45720" rIns="91440" bIns="45720" anchor="t" anchorCtr="0" upright="1">
                          <a:noAutofit/>
                        </wps:bodyPr>
                      </wps:wsp>
                      <wps:wsp>
                        <wps:cNvPr id="5652" name="AutoShape 7363"/>
                        <wps:cNvCnPr>
                          <a:cxnSpLocks noChangeShapeType="1"/>
                        </wps:cNvCnPr>
                        <wps:spPr bwMode="auto">
                          <a:xfrm>
                            <a:off x="3981450" y="1352550"/>
                            <a:ext cx="382242" cy="633"/>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6" name="AutoShape 7364"/>
                        <wps:cNvCnPr>
                          <a:cxnSpLocks noChangeShapeType="1"/>
                        </wps:cNvCnPr>
                        <wps:spPr bwMode="auto">
                          <a:xfrm>
                            <a:off x="3581400" y="1057275"/>
                            <a:ext cx="2158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0" name="Rectangle 7366"/>
                        <wps:cNvSpPr>
                          <a:spLocks noChangeArrowheads="1"/>
                        </wps:cNvSpPr>
                        <wps:spPr bwMode="auto">
                          <a:xfrm>
                            <a:off x="4381500" y="542925"/>
                            <a:ext cx="2577273" cy="34362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5" w14:textId="77777777" w:rsidR="001F32CB" w:rsidRPr="00216445" w:rsidRDefault="001F32CB" w:rsidP="00727460">
                              <w:proofErr w:type="spellStart"/>
                              <w:r w:rsidRPr="00216445">
                                <w:rPr>
                                  <w:rFonts w:cs="Arial"/>
                                  <w:bCs/>
                                  <w:szCs w:val="20"/>
                                  <w:lang w:val="de-DE"/>
                                </w:rPr>
                                <w:t>asram:SpecifiedCISupplyChainSchedule</w:t>
                              </w:r>
                              <w:proofErr w:type="spellEnd"/>
                            </w:p>
                          </w:txbxContent>
                        </wps:txbx>
                        <wps:bodyPr rot="0" vert="horz" wrap="square" lIns="91440" tIns="45720" rIns="91440" bIns="45720" anchor="t" anchorCtr="0" upright="1">
                          <a:noAutofit/>
                        </wps:bodyPr>
                      </wps:wsp>
                      <wps:wsp>
                        <wps:cNvPr id="5668" name="AutoShape 7367"/>
                        <wps:cNvCnPr>
                          <a:cxnSpLocks noChangeShapeType="1"/>
                        </wps:cNvCnPr>
                        <wps:spPr bwMode="auto">
                          <a:xfrm>
                            <a:off x="3981450" y="142875"/>
                            <a:ext cx="20955" cy="1827292"/>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8" name="Rectangle 7362"/>
                        <wps:cNvSpPr>
                          <a:spLocks noChangeArrowheads="1"/>
                        </wps:cNvSpPr>
                        <wps:spPr bwMode="auto">
                          <a:xfrm>
                            <a:off x="4362450" y="1190625"/>
                            <a:ext cx="1796382" cy="3434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6" w14:textId="77777777" w:rsidR="001F32CB" w:rsidRPr="00216445" w:rsidRDefault="001F32CB" w:rsidP="001442EF">
                              <w:proofErr w:type="spellStart"/>
                              <w:r>
                                <w:rPr>
                                  <w:rFonts w:cs="Arial"/>
                                  <w:bCs/>
                                  <w:szCs w:val="20"/>
                                  <w:lang w:val="de-DE"/>
                                </w:rPr>
                                <w:t>asram</w:t>
                              </w:r>
                              <w:proofErr w:type="spellEnd"/>
                              <w:r>
                                <w:rPr>
                                  <w:rFonts w:cs="Arial"/>
                                  <w:bCs/>
                                  <w:szCs w:val="20"/>
                                  <w:lang w:val="de-DE"/>
                                </w:rPr>
                                <w:t>:</w:t>
                              </w:r>
                              <w:r w:rsidRPr="001442EF">
                                <w:t xml:space="preserve"> </w:t>
                              </w:r>
                              <w:proofErr w:type="spellStart"/>
                              <w:r>
                                <w:rPr>
                                  <w:rFonts w:cs="Arial"/>
                                  <w:bCs/>
                                  <w:szCs w:val="20"/>
                                  <w:lang w:val="de-DE"/>
                                </w:rPr>
                                <w:t>InformationCI</w:t>
                              </w:r>
                              <w:r w:rsidRPr="001442EF">
                                <w:rPr>
                                  <w:rFonts w:cs="Arial"/>
                                  <w:bCs/>
                                  <w:szCs w:val="20"/>
                                  <w:lang w:val="de-DE"/>
                                </w:rPr>
                                <w:t>Note</w:t>
                              </w:r>
                              <w:proofErr w:type="spellEnd"/>
                            </w:p>
                          </w:txbxContent>
                        </wps:txbx>
                        <wps:bodyPr rot="0" vert="horz" wrap="square" lIns="91440" tIns="45720" rIns="91440" bIns="45720" anchor="t" anchorCtr="0" upright="1">
                          <a:noAutofit/>
                        </wps:bodyPr>
                      </wps:wsp>
                      <wpg:grpSp>
                        <wpg:cNvPr id="5729" name="Group 7349"/>
                        <wpg:cNvGrpSpPr>
                          <a:grpSpLocks/>
                        </wpg:cNvGrpSpPr>
                        <wpg:grpSpPr bwMode="auto">
                          <a:xfrm>
                            <a:off x="6315075" y="1876425"/>
                            <a:ext cx="189861" cy="165713"/>
                            <a:chOff x="6283" y="5431"/>
                            <a:chExt cx="300" cy="262"/>
                          </a:xfrm>
                        </wpg:grpSpPr>
                        <wps:wsp>
                          <wps:cNvPr id="5740" name="Rectangle 735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43" name="AutoShape 735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47" name="AutoShape 735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49" name="AutoShape 7363"/>
                        <wps:cNvCnPr>
                          <a:cxnSpLocks noChangeShapeType="1"/>
                        </wps:cNvCnPr>
                        <wps:spPr bwMode="auto">
                          <a:xfrm>
                            <a:off x="4019550" y="1971675"/>
                            <a:ext cx="38162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5773" o:spid="_x0000_s1511" style="width:562.45pt;height:181.35pt;mso-position-horizontal-relative:char;mso-position-vertical-relative:line" coordsize="71431,23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">
                <v:shape id="AutoShape 7342" o:spid="_x0000_s1512" type="#_x0000_t32" style="position:absolute;left:39719;top:1524;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TK1sYAAADdAAAADwAAAGRycy9kb3ducmV2LnhtbESP3WrCQBSE7wXfYTlC73Rj0ajRVUpB&#10;KoIVf9DbQ/aYBLNnQ3Yb49t3C0Ivh5n5hlmsWlOKhmpXWFYwHEQgiFOrC84UnE/r/hSE88gaS8uk&#10;4EkOVstuZ4GJtg8+UHP0mQgQdgkqyL2vEildmpNBN7AVcfButjbog6wzqWt8BLgp5XsUxdJgwWEh&#10;x4o+c0rvxx+joNlfvifrqvna++wyOmxHsyuanVJvvfZjDsJT6//Dr/ZGKxjHcQx/b8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UytbGAAAA3QAAAA8AAAAAAAAA&#10;AAAAAAAAoQIAAGRycy9kb3ducmV2LnhtbFBLBQYAAAAABAAEAPkAAACUAwAAAAA=&#10;" strokeweight="2pt"/>
                <v:rect id="Rechteck 5714" o:spid="_x0000_s1513" style="position:absolute;top:9144;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eb8cA&#10;AADdAAAADwAAAGRycy9kb3ducmV2LnhtbESP3WrCQBSE7wt9h+UUvCm6Udoq0VVEEEMpSOPP9SF7&#10;TILZszG7JunbdwtCL4eZ+YZZrHpTiZYaV1pWMB5FIIgzq0vOFRwP2+EMhPPIGivLpOCHHKyWz08L&#10;jLXt+Jva1OciQNjFqKDwvo6ldFlBBt3I1sTBu9jGoA+yyaVusAtwU8lJFH1IgyWHhQJr2hSUXdO7&#10;UdBl+/Z8+NrJ/es5sXxLbpv09KnU4KVfz0F46v1/+NFOtIL36fgN/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j3m/HAAAA3QAAAA8AAAAAAAAAAAAAAAAAmAIAAGRy&#10;cy9kb3ducmV2LnhtbFBLBQYAAAAABAAEAPUAAACMAwAAAAA=&#10;" filled="f" stroked="f">
                  <v:textbox>
                    <w:txbxContent>
                      <w:p w14:paraId="388AF64D" w14:textId="77777777" w:rsidR="001F32CB" w:rsidRDefault="001F32CB" w:rsidP="003353DE">
                        <w:pPr>
                          <w:rPr>
                            <w:rFonts w:cs="Arial"/>
                            <w:b/>
                            <w:color w:val="C00000"/>
                            <w:sz w:val="24"/>
                            <w:szCs w:val="24"/>
                            <w:lang w:val="de-DE"/>
                          </w:rPr>
                        </w:pPr>
                        <w:r>
                          <w:rPr>
                            <w:rFonts w:cs="Arial"/>
                            <w:b/>
                            <w:color w:val="C00000"/>
                            <w:sz w:val="24"/>
                            <w:szCs w:val="24"/>
                            <w:lang w:val="de-DE"/>
                          </w:rPr>
                          <w:t>1</w:t>
                        </w:r>
                      </w:p>
                    </w:txbxContent>
                  </v:textbox>
                </v:rect>
                <v:rect id="Rechteck 5716" o:spid="_x0000_s1514" style="position:absolute;left:40671;top:2476;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3lg8YA&#10;AADdAAAADwAAAGRycy9kb3ducmV2LnhtbESPQWvCQBSE7wX/w/KEXkrdKGhLdBURxCCCGKvnR/Y1&#10;Cc2+jdltEv+9KxR6HGbmG2ax6k0lWmpcaVnBeBSBIM6sLjlX8HXevn+CcB5ZY2WZFNzJwWo5eFlg&#10;rG3HJ2pTn4sAYRejgsL7OpbSZQUZdCNbEwfv2zYGfZBNLnWDXYCbSk6iaCYNlhwWCqxpU1D2k/4a&#10;BV12bK/nw04e366J5Vty26SXvVKvw349B+Gp9//hv3aiFUw/xj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3lg8YAAADdAAAADwAAAAAAAAAAAAAAAACYAgAAZHJz&#10;L2Rvd25yZXYueG1sUEsFBgAAAAAEAAQA9QAAAIsDAAAAAA==&#10;" filled="f" stroked="f">
                  <v:textbox>
                    <w:txbxContent>
                      <w:p w14:paraId="388AF64E" w14:textId="77777777" w:rsidR="001F32CB" w:rsidRDefault="001F32CB" w:rsidP="003353DE">
                        <w:pPr>
                          <w:rPr>
                            <w:rFonts w:cs="Arial"/>
                            <w:b/>
                            <w:color w:val="C00000"/>
                            <w:sz w:val="24"/>
                            <w:szCs w:val="24"/>
                            <w:lang w:val="de-DE"/>
                          </w:rPr>
                        </w:pPr>
                        <w:r>
                          <w:rPr>
                            <w:rFonts w:cs="Arial"/>
                            <w:b/>
                            <w:color w:val="C00000"/>
                            <w:sz w:val="24"/>
                            <w:szCs w:val="24"/>
                            <w:lang w:val="de-DE"/>
                          </w:rPr>
                          <w:t>1</w:t>
                        </w:r>
                      </w:p>
                    </w:txbxContent>
                  </v:textbox>
                </v:rect>
                <v:rect id="Rechteck 5726" o:spid="_x0000_s1515" style="position:absolute;left:40005;top:800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vPsYA&#10;AADdAAAADwAAAGRycy9kb3ducmV2LnhtbESPQWvCQBSE74L/YXlCL6VuFGpLdBURxFAEMVbPj+xr&#10;Epp9G7PbJP57Vyh4HGbmG2ax6k0lWmpcaVnBZByBIM6sLjlX8H3avn2CcB5ZY2WZFNzIwWo5HCww&#10;1rbjI7Wpz0WAsItRQeF9HUvpsoIMurGtiYP3YxuDPsgml7rBLsBNJadRNJMGSw4LBda0KSj7Tf+M&#10;gi47tJfTficPr5fE8jW5btLzl1Ivo349B+Gp98/wfzvRCt4/pj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EvPsYAAADdAAAADwAAAAAAAAAAAAAAAACYAgAAZHJz&#10;L2Rvd25yZXYueG1sUEsFBgAAAAAEAAQA9QAAAIsDAAAAAA==&#10;" filled="f" stroked="f">
                  <v:textbox>
                    <w:txbxContent>
                      <w:p w14:paraId="388AF64F" w14:textId="77777777" w:rsidR="001F32CB" w:rsidRDefault="001F32CB" w:rsidP="003353DE">
                        <w:pPr>
                          <w:rPr>
                            <w:rFonts w:cs="Arial"/>
                            <w:b/>
                            <w:sz w:val="24"/>
                            <w:szCs w:val="24"/>
                            <w:lang w:val="de-DE"/>
                          </w:rPr>
                        </w:pPr>
                        <w:r>
                          <w:rPr>
                            <w:rFonts w:cs="Arial"/>
                            <w:b/>
                            <w:sz w:val="24"/>
                            <w:szCs w:val="24"/>
                            <w:lang w:val="de-DE"/>
                          </w:rPr>
                          <w:t>0..*</w:t>
                        </w:r>
                      </w:p>
                    </w:txbxContent>
                  </v:textbox>
                </v:rect>
                <v:rect id="Rechteck 5770" o:spid="_x0000_s1516" style="position:absolute;left:39719;top:1390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9zMQA&#10;AADdAAAADwAAAGRycy9kb3ducmV2LnhtbERPTWvCQBC9C/0PyxS8SN1UqJbUNZSAGKQgTVrPQ3aa&#10;hGZnY3ZN0n/fPQgeH+97m0ymFQP1rrGs4HkZgSAurW64UvBV7J9eQTiPrLG1TAr+yEGye5htMdZ2&#10;5E8acl+JEMIuRgW1910spStrMuiWtiMO3I/tDfoA+0rqHscQblq5iqK1NNhwaKixo7Sm8je/GgVj&#10;eRrOxcdBnhbnzPIlu6T591Gp+eP0/gbC0+Tv4ps70wpeNpuwP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HPczEAAAA3QAAAA8AAAAAAAAAAAAAAAAAmAIAAGRycy9k&#10;b3ducmV2LnhtbFBLBQYAAAAABAAEAPUAAACJAwAAAAA=&#10;" filled="f" stroked="f">
                  <v:textbox>
                    <w:txbxContent>
                      <w:p w14:paraId="388AF650" w14:textId="77777777" w:rsidR="001F32CB" w:rsidRDefault="001F32CB" w:rsidP="00622D90">
                        <w:pPr>
                          <w:rPr>
                            <w:rFonts w:cs="Arial"/>
                            <w:b/>
                            <w:sz w:val="24"/>
                            <w:szCs w:val="24"/>
                            <w:lang w:val="de-DE"/>
                          </w:rPr>
                        </w:pPr>
                        <w:r>
                          <w:rPr>
                            <w:rFonts w:cs="Arial"/>
                            <w:b/>
                            <w:sz w:val="24"/>
                            <w:szCs w:val="24"/>
                            <w:lang w:val="de-DE"/>
                          </w:rPr>
                          <w:t>0..*</w:t>
                        </w:r>
                      </w:p>
                    </w:txbxContent>
                  </v:textbox>
                </v:rect>
                <v:rect id="Rechteck 5771" o:spid="_x0000_s1517" style="position:absolute;left:41052;top:2009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YV8YA&#10;AADdAAAADwAAAGRycy9kb3ducmV2LnhtbESPQWvCQBSE7wX/w/KEXkrdKFhLdBURxCCCNFbPj+xr&#10;Epp9G7PbJP57Vyh4HGbmG2ax6k0lWmpcaVnBeBSBIM6sLjlX8H3avn+CcB5ZY2WZFNzIwWo5eFlg&#10;rG3HX9SmPhcBwi5GBYX3dSylywoy6Ea2Jg7ej20M+iCbXOoGuwA3lZxE0Yc0WHJYKLCmTUHZb/pn&#10;FHTZsb2cDjt5fLsklq/JdZOe90q9Dvv1HISn3j/D/+1EK5jOZm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uYV8YAAADdAAAADwAAAAAAAAAAAAAAAACYAgAAZHJz&#10;L2Rvd25yZXYueG1sUEsFBgAAAAAEAAQA9QAAAIsDAAAAAA==&#10;" filled="f" stroked="f">
                  <v:textbox>
                    <w:txbxContent>
                      <w:p w14:paraId="388AF651" w14:textId="77777777" w:rsidR="001F32CB" w:rsidRDefault="001F32CB" w:rsidP="00622D90">
                        <w:pPr>
                          <w:rPr>
                            <w:rFonts w:cs="Arial"/>
                            <w:b/>
                            <w:color w:val="C00000"/>
                            <w:sz w:val="24"/>
                            <w:szCs w:val="24"/>
                            <w:lang w:val="de-DE"/>
                          </w:rPr>
                        </w:pPr>
                        <w:r>
                          <w:rPr>
                            <w:rFonts w:cs="Arial"/>
                            <w:b/>
                            <w:color w:val="C00000"/>
                            <w:sz w:val="24"/>
                            <w:szCs w:val="24"/>
                            <w:lang w:val="de-DE"/>
                          </w:rPr>
                          <w:t>1</w:t>
                        </w:r>
                      </w:p>
                    </w:txbxContent>
                  </v:textbox>
                </v:rect>
                <v:shape id="AutoShape 7340" o:spid="_x0000_s1518" type="#_x0000_t32" style="position:absolute;left:37814;top:10572;width:210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j88cAAADdAAAADwAAAGRycy9kb3ducmV2LnhtbESPQWvCQBSE74L/YXlCb7qpVaupq5SC&#10;VAo2GCW9PrKvSTD7NmS3Mf77bqHgcZiZb5j1tje16Kh1lWUFj5MIBHFudcWFgvNpN16CcB5ZY22Z&#10;FNzIwXYzHKwx1vbKR+pSX4gAYRejgtL7JpbS5SUZdBPbEAfv27YGfZBtIXWL1wA3tZxG0UIarDgs&#10;lNjQW0n5Jf0xCrok+3zeNd174otsdvyYrb7QHJR6GPWvLyA89f4e/m/vtYL5Yv4E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6PzxwAAAN0AAAAPAAAAAAAA&#10;AAAAAAAAAKECAABkcnMvZG93bnJldi54bWxQSwUGAAAAAAQABAD5AAAAlQMAAAAA&#10;" strokeweight="2pt"/>
                <v:rect id="Rectangle 7343" o:spid="_x0000_s1519" style="position:absolute;left:43624;width:17442;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8E8YA&#10;AADdAAAADwAAAGRycy9kb3ducmV2LnhtbESPwWrDMBBE74X+g9hAL6WRHVonuFFCSSgtPdVuyXmx&#10;traJtTKSkih/XwUCOQ6z82ZnuY5mEEdyvresIJ9mIIgbq3tuFfz+vD8tQPiArHGwTArO5GG9ur9b&#10;YqntiSs61qEVCcK+RAVdCGMppW86MuindiRO3p91BkOSrpXa4SnBzSBnWVZIgz2nhg5H2nTU7OuD&#10;SW/ksdrVH49n+2W3VZ9r9/wd50o9TOLbK4hAMdyOr+lPreClKOZwWZMQ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r8E8YAAADdAAAADwAAAAAAAAAAAAAAAACYAgAAZHJz&#10;L2Rvd25yZXYueG1sUEsFBgAAAAAEAAQA9QAAAIsDAAAAAA==&#10;" filled="f" fillcolor="#8db3e2" strokeweight="2pt">
                  <v:textbox>
                    <w:txbxContent>
                      <w:p w14:paraId="388AF652" w14:textId="77777777" w:rsidR="001F32CB" w:rsidRPr="00216445" w:rsidRDefault="001F32CB" w:rsidP="00727460">
                        <w:pPr>
                          <w:rPr>
                            <w:szCs w:val="20"/>
                          </w:rPr>
                        </w:pPr>
                        <w:proofErr w:type="spellStart"/>
                        <w:proofErr w:type="gramStart"/>
                        <w:r w:rsidRPr="00A414FC">
                          <w:rPr>
                            <w:rFonts w:cs="Arial"/>
                            <w:bCs/>
                            <w:szCs w:val="20"/>
                          </w:rPr>
                          <w:t>asram:</w:t>
                        </w:r>
                        <w:proofErr w:type="gramEnd"/>
                        <w:r w:rsidRPr="00A414FC">
                          <w:rPr>
                            <w:rFonts w:cs="Arial"/>
                            <w:bCs/>
                            <w:szCs w:val="20"/>
                          </w:rPr>
                          <w:t>DeliveryStatusCode</w:t>
                        </w:r>
                        <w:proofErr w:type="spellEnd"/>
                      </w:p>
                    </w:txbxContent>
                  </v:textbox>
                </v:rect>
                <v:group id="Group 7349" o:spid="_x0000_s1520" style="position:absolute;left:61626;top:12763;width:1899;height:1657"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YmQMUAAADdAAAADwAAAGRycy9kb3ducmV2LnhtbESPQYvCMBSE74L/ITxh&#10;b5pWUaRrFBGVPciCVZC9PZpnW2xeShPb+u83Cwseh5n5hlltelOJlhpXWlYQTyIQxJnVJecKrpfD&#10;eAnCeWSNlWVS8CIHm/VwsMJE247P1KY+FwHCLkEFhfd1IqXLCjLoJrYmDt7dNgZ9kE0udYNdgJtK&#10;TqNoIQ2WHBYKrGlXUPZIn0bBscNuO4v37elx371+LvPv2ykmpT5G/fYThKfev8P/7S+tYL6YTe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GJkDFAAAA3QAA&#10;AA8AAAAAAAAAAAAAAAAAqgIAAGRycy9kb3ducmV2LnhtbFBLBQYAAAAABAAEAPoAAACcAwAAAAA=&#10;">
                  <v:rect id="Rectangle 7350" o:spid="_x0000_s152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lMMA&#10;AADdAAAADwAAAGRycy9kb3ducmV2LnhtbERPW2vCMBR+H/gfwhF8m6miTqqpyGBsIIPNy/uhObbF&#10;5qRL0prt1y8Pgz1+fPftLppWDOR8Y1nBbJqBIC6tbrhScD69PK5B+ICssbVMCr7Jw64YPWwx1/bO&#10;nzQcQyVSCPscFdQhdLmUvqzJoJ/ajjhxV+sMhgRdJbXDewo3rZxn2UoabDg11NjRc03l7dgbBd37&#10;sn99+jq4n8u6/yjxEG2YR6Um47jfgAgUw7/4z/2mFSxXizQ3vU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clMMAAADdAAAADwAAAAAAAAAAAAAAAACYAgAAZHJzL2Rv&#10;d25yZXYueG1sUEsFBgAAAAAEAAQA9QAAAIgDAAAAAA==&#10;" strokeweight="2pt"/>
                  <v:shape id="AutoShape 7351" o:spid="_x0000_s152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Ovp8IAAADdAAAADwAAAGRycy9kb3ducmV2LnhtbESPQYvCMBSE7wv+h/AEb2uqVFerUUQQ&#10;vNaVPT+aZ1tsXmqT2vjvNwvCHoeZ+YbZ7oNpxJM6V1tWMJsmIIgLq2suFVy/T58rEM4ja2wsk4IX&#10;OdjvRh9bzLQdOKfnxZciQthlqKDyvs2kdEVFBt3UtsTRu9nOoI+yK6XucIhw08h5kiylwZrjQoUt&#10;HSsq7pfeKMjzR/nTuzAcVrfwlV51apL+rNRkHA4bEJ6C/w+/22etYLFM1/D3Jj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FOvp8IAAADdAAAADwAAAAAAAAAAAAAA&#10;AAChAgAAZHJzL2Rvd25yZXYueG1sUEsFBgAAAAAEAAQA+QAAAJADAAAAAA==&#10;" strokeweight="1.25pt"/>
                  <v:shape id="AutoShape 7352" o:spid="_x0000_s152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pOacQAAADdAAAADwAAAGRycy9kb3ducmV2LnhtbERPTWvCQBC9C/0PyxS86UbBUFJXkbaC&#10;h7YQrYfeptlpEszOhuyapP31nUPB4+N9r7eja1RPXag9G1jME1DEhbc1lwY+TvvZA6gQkS02nsnA&#10;DwXYbu4ma8ysHzin/hhLJSEcMjRQxdhmWoeiIodh7lti4b595zAK7EptOxwk3DV6mSSpdlizNFTY&#10;0lNFxeV4dQZW1+HrM11wvnt7eT7nv33xfjm/GjO9H3ePoCKN8Sb+dx+s+NKV7Jc38gT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yk5pxAAAAN0AAAAPAAAAAAAAAAAA&#10;AAAAAKECAABkcnMvZG93bnJldi54bWxQSwUGAAAAAAQABAD5AAAAkgMAAAAA&#10;" strokeweight="1.25pt"/>
                </v:group>
                <v:group id="Group 7353" o:spid="_x0000_s1524" style="position:absolute;left:69532;top:6191;width:1899;height:1657"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eXKsUAAADdAAAADwAAAGRycy9kb3ducmV2LnhtbESPQYvCMBSE7wv+h/CE&#10;va1pFYtUo4i4sgcRVgXx9miebbF5KU22rf/eCMIeh5n5hlmselOJlhpXWlYQjyIQxJnVJecKzqfv&#10;rxkI55E1VpZJwYMcrJaDjwWm2nb8S+3R5yJA2KWooPC+TqV0WUEG3cjWxMG72cagD7LJpW6wC3BT&#10;yXEUJdJgyWGhwJo2BWX3459RsOuwW0/ibbu/3zaP62l6uOxjUupz2K/nIDz1/j/8bv9oBdMki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nlyrFAAAA3QAA&#10;AA8AAAAAAAAAAAAAAAAAqgIAAGRycy9kb3ducmV2LnhtbFBLBQYAAAAABAAEAPoAAACcAwAAAAA=&#10;">
                  <v:rect id="Rectangle 7354" o:spid="_x0000_s152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v3HsUA&#10;AADdAAAADwAAAGRycy9kb3ducmV2LnhtbESPUWvCMBSF3wf+h3AF32ZqwU46owxhKMjAOX2/NHdt&#10;WXPTJanG/XozGOzxcM75Dme5jqYTF3K+taxgNs1AEFdWt1wrOH28Pi5A+ICssbNMCm7kYb0aPSyx&#10;1PbK73Q5hlokCPsSFTQh9KWUvmrIoJ/anjh5n9YZDEm6WmqH1wQ3ncyzrJAGW04LDfa0aaj6Og5G&#10;Qf82H7ZP33v3c14Mhwr30YY8KjUZx5dnEIFi+A//tXdawbwoc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u/cexQAAAN0AAAAPAAAAAAAAAAAAAAAAAJgCAABkcnMv&#10;ZG93bnJldi54bWxQSwUGAAAAAAQABAD1AAAAigMAAAAA&#10;" strokeweight="2pt"/>
                  <v:shape id="AutoShape 7355" o:spid="_x0000_s152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LcIAAADdAAAADwAAAGRycy9kb3ducmV2LnhtbESPT4vCMBTE7wt+h/CEva2p/7pSjSKC&#10;4LUqe340z7bYvNQmtdlvv1kQPA4z8xtmswumEU/qXG1ZwXSSgCAurK65VHC9HL9WIJxH1thYJgW/&#10;5GC3HX1sMNN24JyeZ1+KCGGXoYLK+zaT0hUVGXQT2xJH72Y7gz7KrpS6wyHCTSNnSZJKgzXHhQpb&#10;OlRU3M+9UZDnj/Knd2HYr27he3HVC5P0J6U+x2G/BuEp+Hf41T5pBcs0ncP/m/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7ELcIAAADdAAAADwAAAAAAAAAAAAAA&#10;AAChAgAAZHJzL2Rvd25yZXYueG1sUEsFBgAAAAAEAAQA+QAAAJADAAAAAA==&#10;" strokeweight="1.25pt"/>
                  <v:shape id="AutoShape 7356" o:spid="_x0000_s152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2C18cAAADdAAAADwAAAGRycy9kb3ducmV2LnhtbESPQWvCQBSE7wX/w/KE3pqNxQaJriJa&#10;oYdWiK0Hb6/Z1ySYfRuya5L217sFweMw880wi9VgatFR6yrLCiZRDII4t7riQsHX5+5pBsJ5ZI21&#10;ZVLwSw5Wy9HDAlNte86oO/hChBJ2KSoovW9SKV1ekkEX2YY4eD+2NeiDbAupW+xDuanlcxwn0mDF&#10;YaHEhjYl5efDxSh4ufTfp2TC2frjdXvM/rp8fz6+K/U4HtZzEJ4Gfw/f6DcduCSZwv+b8ATk8g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YLXxwAAAN0AAAAPAAAAAAAA&#10;AAAAAAAAAKECAABkcnMvZG93bnJldi54bWxQSwUGAAAAAAQABAD5AAAAlQMAAAAA&#10;" strokeweight="1.25pt"/>
                </v:group>
                <v:rect id="Rectangle 7357" o:spid="_x0000_s1528" style="position:absolute;left:2952;top:8763;width:32929;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fy9MQA&#10;AADdAAAADwAAAGRycy9kb3ducmV2LnhtbESPQYvCMBSE7wv+h/AEb9tUQVe7RhFFEA/CquD1bfNs&#10;is1LaaJWf71ZWPA4zMw3zHTe2krcqPGlYwX9JAVBnDtdcqHgeFh/jkH4gKyxckwKHuRhPut8TDHT&#10;7s4/dNuHQkQI+wwVmBDqTEqfG7LoE1cTR+/sGoshyqaQusF7hNtKDtJ0JC2WHBcM1rQ0lF/2V6tg&#10;dT2Z9dMZv91R+dS/6JaTwUapXrddfIMI1IZ3+L+90QqGo+EX/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X8vTEAAAA3QAAAA8AAAAAAAAAAAAAAAAAmAIAAGRycy9k&#10;b3ducmV2LnhtbFBLBQYAAAAABAAEAPUAAACJAwAAAAA=&#10;" fillcolor="#8db3e2" strokeweight="2pt">
                  <v:textbox>
                    <w:txbxContent>
                      <w:p w14:paraId="388AF653" w14:textId="77777777" w:rsidR="001F32CB" w:rsidRPr="00727460" w:rsidRDefault="001F32CB" w:rsidP="00727460">
                        <w:pPr>
                          <w:rPr>
                            <w:szCs w:val="20"/>
                          </w:rPr>
                        </w:pPr>
                        <w:proofErr w:type="spellStart"/>
                        <w:proofErr w:type="gramStart"/>
                        <w:r w:rsidRPr="00F92B6E">
                          <w:rPr>
                            <w:rFonts w:cs="Arial"/>
                            <w:b/>
                            <w:bCs/>
                            <w:szCs w:val="20"/>
                          </w:rPr>
                          <w:t>asram:</w:t>
                        </w:r>
                        <w:proofErr w:type="gramEnd"/>
                        <w:r w:rsidRPr="00F92B6E">
                          <w:rPr>
                            <w:rFonts w:cs="Arial"/>
                            <w:b/>
                            <w:bCs/>
                            <w:szCs w:val="20"/>
                          </w:rPr>
                          <w:t>SpecifiedCIRALSupplyChainTradeDelivery</w:t>
                        </w:r>
                        <w:proofErr w:type="spellEnd"/>
                      </w:p>
                    </w:txbxContent>
                  </v:textbox>
                </v:rect>
                <v:shape id="AutoShape 7360" o:spid="_x0000_s1529" type="#_x0000_t32" style="position:absolute;left:39814;top:7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sxgsIAAADdAAAADwAAAGRycy9kb3ducmV2LnhtbERPTYvCMBC9C/sfwix4W1NF3bUaRQRR&#10;BLfoil6HZmyLzaQ0sdZ/bw4LHh/ve7ZoTSkaql1hWUG/F4EgTq0uOFNw+lt//YBwHlljaZkUPMnB&#10;Yv7RmWGs7YMP1Bx9JkIIuxgV5N5XsZQuzcmg69mKOHBXWxv0AdaZ1DU+Qrgp5SCKxtJgwaEhx4pW&#10;OaW3490oaJLz7/e6ajaJz87Dw244uaDZK9X9bJdTEJ5a/xb/u7dawWg8CnPDm/AE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sxgsIAAADdAAAADwAAAAAAAAAAAAAA&#10;AAChAgAAZHJzL2Rvd25yZXYueG1sUEsFBgAAAAAEAAQA+QAAAJADAAAAAA==&#10;" strokeweight="2pt"/>
                <v:rect id="Rectangle 7361" o:spid="_x0000_s1530" style="position:absolute;left:35909;top:9715;width:1905;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IATMUA&#10;AADdAAAADwAAAGRycy9kb3ducmV2LnhtbESP3WoCMRSE7wt9h3AK3tVspauyGkUKpYII9e/+sDnu&#10;Lt2crElW0z69KRR6OczMN8x8GU0rruR8Y1nByzADQVxa3XCl4Hh4f56C8AFZY2uZFHyTh+Xi8WGO&#10;hbY33tF1HyqRIOwLVFCH0BVS+rImg35oO+Lkna0zGJJ0ldQObwluWjnKsrE02HBaqLGjt5rKr31v&#10;FHTbvP+YXDbu5zTtP0vcRBtGUanBU1zNQASK4T/8115rBfk4f4X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gBMxQAAAN0AAAAPAAAAAAAAAAAAAAAAAJgCAABkcnMv&#10;ZG93bnJldi54bWxQSwUGAAAAAAQABAD1AAAAigMAAAAA&#10;" strokeweight="2pt"/>
                <v:rect id="Rectangle 7362" o:spid="_x0000_s1531" style="position:absolute;left:43910;top:18097;width:19240;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NQsYA&#10;AADdAAAADwAAAGRycy9kb3ducmV2LnhtbESPwWrDMBBE74X+g9hCLyWRXeokOFFCSCgtPdVuyHmx&#10;traptTKSkih/XxUKOQ6z82ZntYlmEGdyvresIJ9mIIgbq3tuFRy+XicLED4gaxwsk4Iredis7+9W&#10;WGp74YrOdWhFgrAvUUEXwlhK6ZuODPqpHYmT922dwZCka6V2eElwM8jnLJtJgz2nhg5H2nXU/NQn&#10;k97IY3Ws356u9sPuqz7X7uUzzpV6fIjbJYhAMdyO/9PvWkExKwr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gNQsYAAADdAAAADwAAAAAAAAAAAAAAAACYAgAAZHJz&#10;L2Rvd25yZXYueG1sUEsFBgAAAAAEAAQA9QAAAIsDAAAAAA==&#10;" filled="f" fillcolor="#8db3e2" strokeweight="2pt">
                  <v:textbox>
                    <w:txbxContent>
                      <w:p w14:paraId="388AF654" w14:textId="77777777" w:rsidR="001F32CB" w:rsidRPr="00216445" w:rsidRDefault="001F32CB" w:rsidP="00727460">
                        <w:proofErr w:type="spellStart"/>
                        <w:r w:rsidRPr="00216445">
                          <w:rPr>
                            <w:rFonts w:cs="Arial"/>
                            <w:bCs/>
                            <w:szCs w:val="20"/>
                            <w:lang w:val="de-DE"/>
                          </w:rPr>
                          <w:t>asram:ShipToCITradeParty</w:t>
                        </w:r>
                        <w:proofErr w:type="spellEnd"/>
                      </w:p>
                    </w:txbxContent>
                  </v:textbox>
                </v:rect>
                <v:shape id="AutoShape 7363" o:spid="_x0000_s1532" type="#_x0000_t32" style="position:absolute;left:39814;top:13525;width:382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MGaMUAAADdAAAADwAAAGRycy9kb3ducmV2LnhtbESP3YrCMBSE7wXfIRzBO00V/7YaZVkQ&#10;RVhFd3FvD82xLTYnpYm1vr0RFrwcZuYbZrFqTCFqqlxuWcGgH4EgTqzOOVXw+7PuzUA4j6yxsEwK&#10;HuRgtWy3Fhhre+cj1SefigBhF6OCzPsyltIlGRl0fVsSB+9iK4M+yCqVusJ7gJtCDqNoIg3mHBYy&#10;LOkro+R6uhkF9eG8n67LenPw6Xl03I0+/tB8K9XtNJ9zEJ4a/w7/t7dawXgyHsLrTXgCcvk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MGaMUAAADdAAAADwAAAAAAAAAA&#10;AAAAAAChAgAAZHJzL2Rvd25yZXYueG1sUEsFBgAAAAAEAAQA+QAAAJMDAAAAAA==&#10;" strokeweight="2pt"/>
                <v:shape id="AutoShape 7364" o:spid="_x0000_s1533" type="#_x0000_t32" style="position:absolute;left:35814;top:10572;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gAa8YAAADdAAAADwAAAGRycy9kb3ducmV2LnhtbESPQWvCQBSE70L/w/IKvenGoqmmrlIK&#10;oggqUbHXR/aZhGbfhuw2xn/vCkKPw8x8w8wWnalES40rLSsYDiIQxJnVJecKTsdlfwLCeWSNlWVS&#10;cCMHi/lLb4aJtldOqT34XAQIuwQVFN7XiZQuK8igG9iaOHgX2xj0QTa51A1eA9xU8j2KYmmw5LBQ&#10;YE3fBWW/hz+joN2fdx/Lul3tfX4epZvR9AfNVqm31+7rE4Snzv+Hn+21VjCOxzE83o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4AGvGAAAA3QAAAA8AAAAAAAAA&#10;AAAAAAAAoQIAAGRycy9kb3ducmV2LnhtbFBLBQYAAAAABAAEAPkAAACUAwAAAAA=&#10;" strokeweight="2pt"/>
                <v:rect id="Rectangle 7366" o:spid="_x0000_s1534" style="position:absolute;left:43815;top:5429;width:25772;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Z8UA&#10;AADdAAAADwAAAGRycy9kb3ducmV2LnhtbESPwUrDQBCG74LvsEzBi9hNRFOJ3RZRRPHUpOJ5yI5J&#10;aHY27K7t9u2dg+Bx+Of/5pv1NrtJHSnE0bOBclmAIu68Hbk38Ll/vXkAFROyxckzGThThO3m8mKN&#10;tfUnbujYpl4JhGONBoaU5lrr2A3kMC79TCzZtw8Ok4yh1zbgSeBu0rdFUWmHI8uFAWd6Hqg7tD9O&#10;NMrcfLVv12f/4V+asbThbpdXxlwt8tMjqEQ5/S//td+tgfuqEn/5Rh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2RnxQAAAN0AAAAPAAAAAAAAAAAAAAAAAJgCAABkcnMv&#10;ZG93bnJldi54bWxQSwUGAAAAAAQABAD1AAAAigMAAAAA&#10;" filled="f" fillcolor="#8db3e2" strokeweight="2pt">
                  <v:textbox>
                    <w:txbxContent>
                      <w:p w14:paraId="388AF655" w14:textId="77777777" w:rsidR="001F32CB" w:rsidRPr="00216445" w:rsidRDefault="001F32CB" w:rsidP="00727460">
                        <w:proofErr w:type="spellStart"/>
                        <w:r w:rsidRPr="00216445">
                          <w:rPr>
                            <w:rFonts w:cs="Arial"/>
                            <w:bCs/>
                            <w:szCs w:val="20"/>
                            <w:lang w:val="de-DE"/>
                          </w:rPr>
                          <w:t>asram:SpecifiedCISupplyChainSchedule</w:t>
                        </w:r>
                        <w:proofErr w:type="spellEnd"/>
                      </w:p>
                    </w:txbxContent>
                  </v:textbox>
                </v:rect>
                <v:shape id="AutoShape 7367" o:spid="_x0000_s1535" type="#_x0000_t32" style="position:absolute;left:39814;top:1428;width:210;height:18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f7P8IAAADdAAAADwAAAGRycy9kb3ducmV2LnhtbERPy4rCMBTdD/gP4QruxtTBqVqNMgji&#10;IKj4QLeX5toWm5vSxFr/3iwGZnk479miNaVoqHaFZQWDfgSCOLW64EzB+bT6HINwHlljaZkUvMjB&#10;Yt75mGGi7ZMP1Bx9JkIIuwQV5N5XiZQuzcmg69uKOHA3Wxv0AdaZ1DU+Q7gp5VcUxdJgwaEhx4qW&#10;OaX348MoaPaX3WhVNeu9zy7Dw2Y4uaLZKtXrtj9TEJ5a/y/+c/9qBd9xHOaGN+EJyP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wf7P8IAAADdAAAADwAAAAAAAAAAAAAA&#10;AAChAgAAZHJzL2Rvd25yZXYueG1sUEsFBgAAAAAEAAQA+QAAAJADAAAAAA==&#10;" strokeweight="2pt"/>
                <v:rect id="Rectangle 7362" o:spid="_x0000_s1536" style="position:absolute;left:43624;top:11906;width:17964;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7ePMUA&#10;AADdAAAADwAAAGRycy9kb3ducmV2LnhtbESPwUrDQBCG74LvsIzgRdpNSrUSuy2iSMWTSUvPQ3ZM&#10;gtnZsLu227d3DoLH4Z//m2/W2+xGdaIQB88GynkBirj1duDOwGH/NnsEFROyxdEzGbhQhO3m+mqN&#10;lfVnrunUpE4JhGOFBvqUpkrr2PbkMM79RCzZlw8Ok4yh0zbgWeBu1IuieNAOB5YLPU700lP73fw4&#10;0ShzfWx2dxf/4V/robRh+ZlXxtze5OcnUIly+l/+a79bA/erhejKN4IA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ft48xQAAAN0AAAAPAAAAAAAAAAAAAAAAAJgCAABkcnMv&#10;ZG93bnJldi54bWxQSwUGAAAAAAQABAD1AAAAigMAAAAA&#10;" filled="f" fillcolor="#8db3e2" strokeweight="2pt">
                  <v:textbox>
                    <w:txbxContent>
                      <w:p w14:paraId="388AF656" w14:textId="77777777" w:rsidR="001F32CB" w:rsidRPr="00216445" w:rsidRDefault="001F32CB" w:rsidP="001442EF">
                        <w:proofErr w:type="spellStart"/>
                        <w:r>
                          <w:rPr>
                            <w:rFonts w:cs="Arial"/>
                            <w:bCs/>
                            <w:szCs w:val="20"/>
                            <w:lang w:val="de-DE"/>
                          </w:rPr>
                          <w:t>asram</w:t>
                        </w:r>
                        <w:proofErr w:type="spellEnd"/>
                        <w:r>
                          <w:rPr>
                            <w:rFonts w:cs="Arial"/>
                            <w:bCs/>
                            <w:szCs w:val="20"/>
                            <w:lang w:val="de-DE"/>
                          </w:rPr>
                          <w:t>:</w:t>
                        </w:r>
                        <w:r w:rsidRPr="001442EF">
                          <w:t xml:space="preserve"> </w:t>
                        </w:r>
                        <w:proofErr w:type="spellStart"/>
                        <w:r>
                          <w:rPr>
                            <w:rFonts w:cs="Arial"/>
                            <w:bCs/>
                            <w:szCs w:val="20"/>
                            <w:lang w:val="de-DE"/>
                          </w:rPr>
                          <w:t>InformationCI</w:t>
                        </w:r>
                        <w:r w:rsidRPr="001442EF">
                          <w:rPr>
                            <w:rFonts w:cs="Arial"/>
                            <w:bCs/>
                            <w:szCs w:val="20"/>
                            <w:lang w:val="de-DE"/>
                          </w:rPr>
                          <w:t>Note</w:t>
                        </w:r>
                        <w:proofErr w:type="spellEnd"/>
                      </w:p>
                    </w:txbxContent>
                  </v:textbox>
                </v:rect>
                <v:group id="Group 7349" o:spid="_x0000_s1537" style="position:absolute;left:63150;top:18764;width:1899;height:1657"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otccYAAADdAAAADwAAAGRycy9kb3ducmV2LnhtbESPQWvCQBSE70L/w/IK&#10;vdVNFG2NriJiiwcRGgvi7ZF9JsHs25DdJvHfu0LB4zAz3zCLVW8q0VLjSssK4mEEgjizuuRcwe/x&#10;6/0ThPPIGivLpOBGDlbLl8ECE207/qE29bkIEHYJKii8rxMpXVaQQTe0NXHwLrYx6INscqkb7ALc&#10;VHIURVNpsOSwUGBNm4Kya/pnFHx32K3H8bbdXy+b2/k4OZz2MSn19tqv5yA89f4Z/m/vtILJx2g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2i1xxgAAAN0A&#10;AAAPAAAAAAAAAAAAAAAAAKoCAABkcnMvZG93bnJldi54bWxQSwUGAAAAAAQABAD6AAAAnQMAAAAA&#10;">
                  <v:rect id="Rectangle 7350" o:spid="_x0000_s153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fD8MA&#10;AADdAAAADwAAAGRycy9kb3ducmV2LnhtbERPW2vCMBR+H/gfwhF8m6miU6qpyGBsIIPNy/uhObbF&#10;5qRL0prt1y8Pgz1+fPftLppWDOR8Y1nBbJqBIC6tbrhScD69PK5B+ICssbVMCr7Jw64YPWwx1/bO&#10;nzQcQyVSCPscFdQhdLmUvqzJoJ/ajjhxV+sMhgRdJbXDewo3rZxn2ZM02HBqqLGj55rK27E3Crr3&#10;Zf+6+jq4n8u6/yjxEG2YR6Um47jfgAgUw7/4z/2mFSxXi7Q/vU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GfD8MAAADdAAAADwAAAAAAAAAAAAAAAACYAgAAZHJzL2Rv&#10;d25yZXYueG1sUEsFBgAAAAAEAAQA9QAAAIgDAAAAAA==&#10;" strokeweight="2pt"/>
                  <v:shape id="AutoShape 7351" o:spid="_x0000_s153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qX0MIAAADdAAAADwAAAGRycy9kb3ducmV2LnhtbESPQYvCMBSE7wv+h/CEva2pWlepRhFB&#10;8FqVPT+aZ1tsXmqT2uy/3ywIHoeZ+YbZ7IJpxJM6V1tWMJ0kIIgLq2suFVwvx68VCOeRNTaWScEv&#10;OdhtRx8bzLQdOKfn2ZciQthlqKDyvs2kdEVFBt3EtsTRu9nOoI+yK6XucIhw08hZknxLgzXHhQpb&#10;OlRU3M+9UZDnj/Knd2HYr25hmV51apL+pNTnOOzXIDwF/w6/2ietYLFM5/D/Jj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qX0MIAAADdAAAADwAAAAAAAAAAAAAA&#10;AAChAgAAZHJzL2Rvd25yZXYueG1sUEsFBgAAAAAEAAQA+QAAAJADAAAAAA==&#10;" strokeweight="1.25pt"/>
                  <v:shape id="AutoShape 7352" o:spid="_x0000_s154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PXccAAADdAAAADwAAAGRycy9kb3ducmV2LnhtbESPQWvCQBSE7wX/w/IEb3VjqVpSVxFb&#10;wYMVYvXg7TX7TILZtyG7JtFf3xUKPQ4z3wwzW3SmFA3VrrCsYDSMQBCnVhecKTh8r5/fQDiPrLG0&#10;TApu5GAx7z3NMNa25YSavc9EKGEXo4Lc+yqW0qU5GXRDWxEH72xrgz7IOpO6xjaUm1K+RNFEGiw4&#10;LORY0Sqn9LK/GgXja/tzmow4WX59fhyTe5PuLsetUoN+t3wH4anz/+E/eqMDN32dwuNNe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G09dxwAAAN0AAAAPAAAAAAAA&#10;AAAAAAAAAKECAABkcnMvZG93bnJldi54bWxQSwUGAAAAAAQABAD5AAAAlQMAAAAA&#10;" strokeweight="1.25pt"/>
                </v:group>
                <v:shape id="AutoShape 7363" o:spid="_x0000_s1541" type="#_x0000_t32" style="position:absolute;left:40195;top:19716;width:38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NWcYAAADdAAAADwAAAGRycy9kb3ducmV2LnhtbESPQWvCQBSE74L/YXlCb7ppSY3GrFIK&#10;0lJQ0ZZ4fWRfk9Ds25DdxvTfdwXB4zAz3zDZZjCN6KlztWUFj7MIBHFhdc2lgq/P7XQBwnlkjY1l&#10;UvBHDjbr8SjDVNsLH6k/+VIECLsUFVTet6mUrqjIoJvZljh437Yz6IPsSqk7vAS4aeRTFM2lwZrD&#10;QoUtvVZU/Jx+jYL+kO+Tbdu/HXyZx8ePeHlGs1PqYTK8rEB4Gvw9fGu/awXPSbyE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fDVnGAAAA3QAAAA8AAAAAAAAA&#10;AAAAAAAAoQIAAGRycy9kb3ducmV2LnhtbFBLBQYAAAAABAAEAPkAAACUAwAAAAA=&#10;" strokeweight="2pt"/>
                <w10:anchorlock/>
              </v:group>
            </w:pict>
          </mc:Fallback>
        </mc:AlternateContent>
      </w:r>
    </w:p>
    <w:p w14:paraId="388AF4AC" w14:textId="77777777" w:rsidR="00EB319E" w:rsidRDefault="00EB319E" w:rsidP="00AF335E"/>
    <w:p w14:paraId="388AF4AD" w14:textId="77777777" w:rsidR="00AF335E" w:rsidRDefault="00AF335E" w:rsidP="00AF335E"/>
    <w:tbl>
      <w:tblPr>
        <w:tblW w:w="498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58"/>
      </w:tblGrid>
      <w:tr w:rsidR="002E0D23" w:rsidRPr="001E1B02" w14:paraId="388AF4AF" w14:textId="77777777" w:rsidTr="00AF335E">
        <w:trPr>
          <w:cantSplit/>
          <w:trHeight w:val="329"/>
        </w:trPr>
        <w:tc>
          <w:tcPr>
            <w:tcW w:w="5000" w:type="pct"/>
            <w:shd w:val="clear" w:color="auto" w:fill="FFFFCC"/>
            <w:vAlign w:val="center"/>
          </w:tcPr>
          <w:p w14:paraId="388AF4AE" w14:textId="77777777" w:rsidR="002E0D23" w:rsidRPr="001C5CAA" w:rsidRDefault="002E0D23" w:rsidP="00AF335E">
            <w:pPr>
              <w:spacing w:line="240" w:lineRule="auto"/>
              <w:rPr>
                <w:rFonts w:eastAsia="Times New Roman"/>
                <w:b/>
                <w:bCs/>
                <w:color w:val="000000"/>
                <w:lang w:eastAsia="de-DE"/>
              </w:rPr>
            </w:pPr>
            <w:r w:rsidRPr="001C5CAA">
              <w:rPr>
                <w:rFonts w:eastAsia="Times New Roman"/>
                <w:b/>
                <w:bCs/>
                <w:color w:val="000000"/>
                <w:lang w:eastAsia="de-DE"/>
              </w:rPr>
              <w:t>Explanation</w:t>
            </w:r>
          </w:p>
        </w:tc>
      </w:tr>
      <w:tr w:rsidR="002E0D23" w14:paraId="388AF4B1" w14:textId="77777777" w:rsidTr="00AF335E">
        <w:trPr>
          <w:cantSplit/>
          <w:trHeight w:val="340"/>
        </w:trPr>
        <w:tc>
          <w:tcPr>
            <w:tcW w:w="5000" w:type="pct"/>
            <w:vAlign w:val="center"/>
          </w:tcPr>
          <w:p w14:paraId="388AF4B0" w14:textId="77777777" w:rsidR="002E0D23" w:rsidRPr="001C5CAA" w:rsidRDefault="002E0D23" w:rsidP="00AF335E">
            <w:pPr>
              <w:spacing w:line="240" w:lineRule="auto"/>
            </w:pPr>
            <w:r w:rsidRPr="001C5CAA">
              <w:rPr>
                <w:rFonts w:cs="Arial"/>
                <w:b/>
                <w:bCs/>
                <w:szCs w:val="20"/>
              </w:rPr>
              <w:t>“</w:t>
            </w:r>
            <w:proofErr w:type="spellStart"/>
            <w:proofErr w:type="gramStart"/>
            <w:r w:rsidRPr="001C5CAA">
              <w:rPr>
                <w:rFonts w:cs="Arial"/>
                <w:b/>
                <w:bCs/>
                <w:szCs w:val="20"/>
              </w:rPr>
              <w:t>asram:</w:t>
            </w:r>
            <w:proofErr w:type="gramEnd"/>
            <w:r w:rsidRPr="001C5CAA">
              <w:rPr>
                <w:rFonts w:cs="Arial"/>
                <w:b/>
                <w:bCs/>
                <w:szCs w:val="20"/>
              </w:rPr>
              <w:t>SpecifiedCIRALSupplyChainTradeDelivery</w:t>
            </w:r>
            <w:proofErr w:type="spellEnd"/>
            <w:r w:rsidRPr="001C5CAA">
              <w:rPr>
                <w:rFonts w:cs="Arial"/>
                <w:b/>
                <w:bCs/>
                <w:szCs w:val="20"/>
              </w:rPr>
              <w:t xml:space="preserve">” </w:t>
            </w:r>
            <w:r w:rsidRPr="001C5CAA">
              <w:rPr>
                <w:rFonts w:cs="Arial"/>
                <w:bCs/>
                <w:szCs w:val="20"/>
              </w:rPr>
              <w:t xml:space="preserve">contains </w:t>
            </w:r>
            <w:r w:rsidR="00CD307B" w:rsidRPr="001C5CAA">
              <w:rPr>
                <w:rFonts w:cs="Arial"/>
                <w:bCs/>
                <w:szCs w:val="20"/>
              </w:rPr>
              <w:t>customer mapping information.</w:t>
            </w:r>
          </w:p>
        </w:tc>
      </w:tr>
    </w:tbl>
    <w:p w14:paraId="388AF4B2" w14:textId="77777777" w:rsidR="00806675" w:rsidRPr="00806675" w:rsidRDefault="00806675" w:rsidP="00806675">
      <w:pPr>
        <w:rPr>
          <w:vanish/>
        </w:rPr>
      </w:pPr>
    </w:p>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rsidRPr="007A6D70" w14:paraId="388AF4BA" w14:textId="77777777" w:rsidTr="001C5CAA">
        <w:trPr>
          <w:cantSplit/>
          <w:trHeight w:val="329"/>
        </w:trPr>
        <w:tc>
          <w:tcPr>
            <w:tcW w:w="1050" w:type="pct"/>
            <w:shd w:val="clear" w:color="auto" w:fill="FFFFCC"/>
            <w:vAlign w:val="center"/>
          </w:tcPr>
          <w:p w14:paraId="388AF4B3"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B4"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B5"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B6"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B7" w14:textId="77777777" w:rsidR="001C5CAA" w:rsidRPr="001C5CAA" w:rsidRDefault="001C5CAA" w:rsidP="00905F75">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B8" w14:textId="77777777" w:rsidR="001C5CAA" w:rsidRPr="001C5CAA" w:rsidRDefault="001C5CAA" w:rsidP="00905F75">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B9" w14:textId="77777777" w:rsidR="001C5CAA" w:rsidRPr="001C5CAA" w:rsidRDefault="001C5CAA" w:rsidP="00905F75">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C6" w14:textId="77777777" w:rsidTr="00622D90">
        <w:trPr>
          <w:cantSplit/>
          <w:trHeight w:val="318"/>
        </w:trPr>
        <w:tc>
          <w:tcPr>
            <w:tcW w:w="1050" w:type="pct"/>
            <w:shd w:val="clear" w:color="auto" w:fill="C00000"/>
            <w:vAlign w:val="center"/>
          </w:tcPr>
          <w:p w14:paraId="388AF4BB" w14:textId="77777777" w:rsidR="001C5CAA" w:rsidRPr="00622D90" w:rsidRDefault="001C5CAA" w:rsidP="00905F75">
            <w:pPr>
              <w:spacing w:line="240" w:lineRule="auto"/>
              <w:rPr>
                <w:rFonts w:eastAsia="Times New Roman" w:cs="Arial"/>
                <w:color w:val="FFFFFF" w:themeColor="background1"/>
                <w:sz w:val="16"/>
                <w:szCs w:val="20"/>
                <w:lang w:eastAsia="de-DE"/>
              </w:rPr>
            </w:pPr>
            <w:proofErr w:type="spellStart"/>
            <w:r w:rsidRPr="00622D90">
              <w:rPr>
                <w:rFonts w:cs="Arial"/>
                <w:bCs/>
                <w:color w:val="FFFFFF" w:themeColor="background1"/>
                <w:sz w:val="16"/>
                <w:szCs w:val="20"/>
              </w:rPr>
              <w:t>asram:DeliveryStatusCode</w:t>
            </w:r>
            <w:proofErr w:type="spellEnd"/>
          </w:p>
        </w:tc>
        <w:tc>
          <w:tcPr>
            <w:tcW w:w="450" w:type="pct"/>
            <w:shd w:val="clear" w:color="auto" w:fill="C00000"/>
            <w:vAlign w:val="center"/>
          </w:tcPr>
          <w:p w14:paraId="388AF4BC"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cs="Arial"/>
                <w:color w:val="FFFFFF" w:themeColor="background1"/>
                <w:sz w:val="16"/>
                <w:szCs w:val="20"/>
              </w:rPr>
              <w:t>String</w:t>
            </w:r>
          </w:p>
        </w:tc>
        <w:tc>
          <w:tcPr>
            <w:tcW w:w="400" w:type="pct"/>
            <w:shd w:val="clear" w:color="auto" w:fill="C00000"/>
            <w:vAlign w:val="center"/>
          </w:tcPr>
          <w:p w14:paraId="388AF4BD"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10</w:t>
            </w:r>
          </w:p>
        </w:tc>
        <w:tc>
          <w:tcPr>
            <w:tcW w:w="350" w:type="pct"/>
            <w:shd w:val="clear" w:color="auto" w:fill="C00000"/>
            <w:vAlign w:val="center"/>
          </w:tcPr>
          <w:p w14:paraId="388AF4BE"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5</w:t>
            </w:r>
          </w:p>
        </w:tc>
        <w:tc>
          <w:tcPr>
            <w:tcW w:w="950" w:type="pct"/>
            <w:shd w:val="clear" w:color="auto" w:fill="C00000"/>
            <w:vAlign w:val="center"/>
          </w:tcPr>
          <w:p w14:paraId="388AF4BF"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101</w:t>
            </w:r>
          </w:p>
        </w:tc>
        <w:tc>
          <w:tcPr>
            <w:tcW w:w="300" w:type="pct"/>
            <w:shd w:val="clear" w:color="auto" w:fill="C00000"/>
            <w:vAlign w:val="center"/>
          </w:tcPr>
          <w:p w14:paraId="388AF4C0"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M</w:t>
            </w:r>
          </w:p>
        </w:tc>
        <w:tc>
          <w:tcPr>
            <w:tcW w:w="1500" w:type="pct"/>
            <w:shd w:val="clear" w:color="auto" w:fill="C00000"/>
            <w:vAlign w:val="center"/>
          </w:tcPr>
          <w:p w14:paraId="388AF4C1" w14:textId="77777777" w:rsidR="001C5CAA" w:rsidRPr="00622D90" w:rsidRDefault="001C5CAA" w:rsidP="00905F75">
            <w:pPr>
              <w:spacing w:line="240" w:lineRule="auto"/>
              <w:rPr>
                <w:rFonts w:eastAsia="Times New Roman" w:cs="Arial"/>
                <w:color w:val="FFFFFF" w:themeColor="background1"/>
                <w:sz w:val="16"/>
                <w:szCs w:val="20"/>
                <w:lang w:eastAsia="de-DE"/>
              </w:rPr>
            </w:pPr>
            <w:proofErr w:type="spellStart"/>
            <w:r w:rsidRPr="00622D90">
              <w:rPr>
                <w:rFonts w:eastAsia="Times New Roman" w:cs="Arial"/>
                <w:color w:val="FFFFFF" w:themeColor="background1"/>
                <w:sz w:val="16"/>
                <w:szCs w:val="20"/>
                <w:lang w:eastAsia="de-DE"/>
              </w:rPr>
              <w:t>MovementCode</w:t>
            </w:r>
            <w:proofErr w:type="spellEnd"/>
            <w:r w:rsidRPr="00622D90">
              <w:rPr>
                <w:rFonts w:eastAsia="Times New Roman" w:cs="Arial"/>
                <w:color w:val="FFFFFF" w:themeColor="background1"/>
                <w:sz w:val="16"/>
                <w:szCs w:val="20"/>
                <w:lang w:eastAsia="de-DE"/>
              </w:rPr>
              <w:t xml:space="preserve">: </w:t>
            </w:r>
          </w:p>
          <w:p w14:paraId="388AF4C2" w14:textId="77777777" w:rsidR="001C5CAA" w:rsidRPr="00622D90" w:rsidRDefault="001C5CAA" w:rsidP="00905F75">
            <w:pPr>
              <w:spacing w:line="240" w:lineRule="auto"/>
              <w:rPr>
                <w:rFonts w:eastAsia="Times New Roman" w:cs="Arial"/>
                <w:color w:val="FFFFFF" w:themeColor="background1"/>
                <w:sz w:val="16"/>
                <w:szCs w:val="20"/>
                <w:lang w:eastAsia="de-DE"/>
              </w:rPr>
            </w:pPr>
          </w:p>
          <w:p w14:paraId="388AF4C3"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Individual customer movement code. Can vary for each customer.</w:t>
            </w:r>
          </w:p>
          <w:p w14:paraId="388AF4C4" w14:textId="77777777" w:rsidR="001C5CAA" w:rsidRPr="00622D90" w:rsidRDefault="001C5CAA" w:rsidP="00905F75">
            <w:pPr>
              <w:spacing w:line="240" w:lineRule="auto"/>
              <w:rPr>
                <w:rFonts w:eastAsia="Times New Roman" w:cs="Arial"/>
                <w:color w:val="FFFFFF" w:themeColor="background1"/>
                <w:sz w:val="16"/>
                <w:szCs w:val="20"/>
                <w:lang w:eastAsia="de-DE"/>
              </w:rPr>
            </w:pPr>
          </w:p>
          <w:p w14:paraId="388AF4C5" w14:textId="77777777" w:rsidR="001C5CAA" w:rsidRPr="00622D90" w:rsidRDefault="001C5CAA" w:rsidP="00905F75">
            <w:pPr>
              <w:spacing w:line="240" w:lineRule="auto"/>
              <w:rPr>
                <w:rFonts w:eastAsia="Times New Roman" w:cs="Arial"/>
                <w:color w:val="FFFFFF" w:themeColor="background1"/>
                <w:sz w:val="16"/>
                <w:szCs w:val="20"/>
                <w:lang w:eastAsia="de-DE"/>
              </w:rPr>
            </w:pPr>
            <w:r w:rsidRPr="00622D90">
              <w:rPr>
                <w:rFonts w:eastAsia="Times New Roman" w:cs="Arial"/>
                <w:color w:val="FFFFFF" w:themeColor="background1"/>
                <w:sz w:val="16"/>
                <w:szCs w:val="20"/>
                <w:lang w:eastAsia="de-DE"/>
              </w:rPr>
              <w:t>Example: 101 received, 102 cancelled</w:t>
            </w:r>
          </w:p>
        </w:tc>
      </w:tr>
    </w:tbl>
    <w:p w14:paraId="388AF4C7" w14:textId="77777777" w:rsidR="00F75483" w:rsidRDefault="00F75483" w:rsidP="00F75483"/>
    <w:p w14:paraId="388AF4C8" w14:textId="77777777" w:rsidR="00AF335E" w:rsidRDefault="00AF335E">
      <w:pPr>
        <w:spacing w:line="240" w:lineRule="auto"/>
      </w:pPr>
      <w:r>
        <w:br w:type="page"/>
      </w:r>
    </w:p>
    <w:p w14:paraId="388AF4C9" w14:textId="77777777" w:rsidR="00C85824" w:rsidRDefault="00C85824" w:rsidP="00DB4472">
      <w:pPr>
        <w:pStyle w:val="berschrift4"/>
        <w:ind w:left="851" w:hanging="851"/>
        <w:rPr>
          <w:szCs w:val="20"/>
        </w:rPr>
      </w:pPr>
      <w:bookmarkStart w:id="74" w:name="_Toc347483428"/>
      <w:proofErr w:type="spellStart"/>
      <w:proofErr w:type="gramStart"/>
      <w:r w:rsidRPr="00AF335E">
        <w:rPr>
          <w:szCs w:val="20"/>
        </w:rPr>
        <w:t>asram:</w:t>
      </w:r>
      <w:proofErr w:type="gramEnd"/>
      <w:r w:rsidRPr="00AF335E">
        <w:rPr>
          <w:szCs w:val="20"/>
        </w:rPr>
        <w:t>Spec</w:t>
      </w:r>
      <w:r w:rsidR="00871F53" w:rsidRPr="00AF335E">
        <w:rPr>
          <w:szCs w:val="20"/>
        </w:rPr>
        <w:t>ifiedCISupplyChain</w:t>
      </w:r>
      <w:r w:rsidRPr="00AF335E">
        <w:rPr>
          <w:szCs w:val="20"/>
        </w:rPr>
        <w:t>Schedule</w:t>
      </w:r>
      <w:bookmarkEnd w:id="74"/>
      <w:proofErr w:type="spellEnd"/>
    </w:p>
    <w:p w14:paraId="388AF4CA" w14:textId="77777777" w:rsidR="00CE201F" w:rsidRPr="00FD4E7D" w:rsidRDefault="00CE201F" w:rsidP="00CE201F">
      <w:pPr>
        <w:rPr>
          <w:sz w:val="12"/>
          <w:szCs w:val="12"/>
        </w:rPr>
      </w:pPr>
    </w:p>
    <w:p w14:paraId="388AF4CB" w14:textId="77777777" w:rsidR="00F75483" w:rsidRDefault="00CE201F" w:rsidP="00F75483">
      <w:r>
        <w:rPr>
          <w:noProof/>
          <w:lang w:eastAsia="zh-TW"/>
        </w:rPr>
        <mc:AlternateContent>
          <mc:Choice Requires="wpg">
            <w:drawing>
              <wp:inline distT="0" distB="0" distL="0" distR="0" wp14:anchorId="388AF560" wp14:editId="388AF561">
                <wp:extent cx="6543789" cy="493395"/>
                <wp:effectExtent l="0" t="0" r="28575" b="1905"/>
                <wp:docPr id="5800" name="Gruppieren 5800"/>
                <wp:cNvGraphicFramePr/>
                <a:graphic xmlns:a="http://schemas.openxmlformats.org/drawingml/2006/main">
                  <a:graphicData uri="http://schemas.microsoft.com/office/word/2010/wordprocessingGroup">
                    <wpg:wgp>
                      <wpg:cNvGrpSpPr/>
                      <wpg:grpSpPr>
                        <a:xfrm>
                          <a:off x="0" y="0"/>
                          <a:ext cx="6543789" cy="493395"/>
                          <a:chOff x="0" y="0"/>
                          <a:chExt cx="6543789" cy="493395"/>
                        </a:xfrm>
                      </wpg:grpSpPr>
                      <wpg:grpSp>
                        <wpg:cNvPr id="5639" name="Group 6393"/>
                        <wpg:cNvGrpSpPr>
                          <a:grpSpLocks/>
                        </wpg:cNvGrpSpPr>
                        <wpg:grpSpPr bwMode="auto">
                          <a:xfrm>
                            <a:off x="6353175" y="85725"/>
                            <a:ext cx="190614" cy="166370"/>
                            <a:chOff x="6283" y="5431"/>
                            <a:chExt cx="300" cy="262"/>
                          </a:xfrm>
                        </wpg:grpSpPr>
                        <wps:wsp>
                          <wps:cNvPr id="5640" name="Rectangle 639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1" name="AutoShape 639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42" name="AutoShape 639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43" name="Rectangle 6750"/>
                        <wps:cNvSpPr>
                          <a:spLocks noChangeArrowheads="1"/>
                        </wps:cNvSpPr>
                        <wps:spPr bwMode="auto">
                          <a:xfrm>
                            <a:off x="361950" y="19050"/>
                            <a:ext cx="2790805" cy="344805"/>
                          </a:xfrm>
                          <a:prstGeom prst="rect">
                            <a:avLst/>
                          </a:prstGeom>
                          <a:solidFill>
                            <a:srgbClr val="8DB3E2"/>
                          </a:solidFill>
                          <a:ln w="25400">
                            <a:solidFill>
                              <a:srgbClr val="000000"/>
                            </a:solidFill>
                            <a:miter lim="800000"/>
                            <a:headEnd/>
                            <a:tailEnd/>
                          </a:ln>
                        </wps:spPr>
                        <wps:txbx>
                          <w:txbxContent>
                            <w:p w14:paraId="388AF657" w14:textId="77777777" w:rsidR="001F32CB" w:rsidRPr="00D7067B" w:rsidRDefault="001F32CB" w:rsidP="00CE201F">
                              <w:pPr>
                                <w:rPr>
                                  <w:szCs w:val="20"/>
                                </w:rPr>
                              </w:pPr>
                              <w:proofErr w:type="spellStart"/>
                              <w:proofErr w:type="gramStart"/>
                              <w:r>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Schedule</w:t>
                              </w:r>
                              <w:proofErr w:type="spellEnd"/>
                            </w:p>
                          </w:txbxContent>
                        </wps:txbx>
                        <wps:bodyPr rot="0" vert="horz" wrap="square" lIns="91440" tIns="45720" rIns="91440" bIns="45720" anchor="t" anchorCtr="0" upright="1">
                          <a:noAutofit/>
                        </wps:bodyPr>
                      </wps:wsp>
                      <wps:wsp>
                        <wps:cNvPr id="5645" name="Rectangle 6753"/>
                        <wps:cNvSpPr>
                          <a:spLocks noChangeArrowheads="1"/>
                        </wps:cNvSpPr>
                        <wps:spPr bwMode="auto">
                          <a:xfrm>
                            <a:off x="3914775" y="0"/>
                            <a:ext cx="2428674"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8" w14:textId="77777777" w:rsidR="001F32CB" w:rsidRPr="00D7067B" w:rsidRDefault="001F32CB" w:rsidP="00CE201F">
                              <w:pPr>
                                <w:spacing w:line="240" w:lineRule="auto"/>
                              </w:pPr>
                              <w:proofErr w:type="spellStart"/>
                              <w:proofErr w:type="gramStart"/>
                              <w:r w:rsidRPr="00DC42C5">
                                <w:rPr>
                                  <w:rFonts w:cs="Arial"/>
                                  <w:bCs/>
                                  <w:szCs w:val="20"/>
                                </w:rPr>
                                <w:t>asram</w:t>
                              </w:r>
                              <w:r>
                                <w:t>:</w:t>
                              </w:r>
                              <w:proofErr w:type="gramEnd"/>
                              <w:r>
                                <w:rPr>
                                  <w:rFonts w:cs="Arial"/>
                                  <w:bCs/>
                                  <w:szCs w:val="20"/>
                                </w:rPr>
                                <w:t>SpecifiedCISupplyChain</w:t>
                              </w:r>
                              <w:r w:rsidRPr="00914EBE">
                                <w:rPr>
                                  <w:rFonts w:cs="Arial"/>
                                  <w:bCs/>
                                  <w:szCs w:val="20"/>
                                </w:rPr>
                                <w:t>Event</w:t>
                              </w:r>
                              <w:proofErr w:type="spellEnd"/>
                            </w:p>
                          </w:txbxContent>
                        </wps:txbx>
                        <wps:bodyPr rot="0" vert="horz" wrap="square" lIns="91440" tIns="45720" rIns="91440" bIns="45720" anchor="t" anchorCtr="0" upright="1">
                          <a:noAutofit/>
                        </wps:bodyPr>
                      </wps:wsp>
                      <wps:wsp>
                        <wps:cNvPr id="5646" name="Rectangle 6754"/>
                        <wps:cNvSpPr>
                          <a:spLocks noChangeArrowheads="1"/>
                        </wps:cNvSpPr>
                        <wps:spPr bwMode="auto">
                          <a:xfrm>
                            <a:off x="3152775" y="104775"/>
                            <a:ext cx="190614"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88" name="Rechteck 5788"/>
                        <wps:cNvSpPr>
                          <a:spLocks noChangeArrowheads="1"/>
                        </wps:cNvSpPr>
                        <wps:spPr bwMode="auto">
                          <a:xfrm>
                            <a:off x="0" y="38100"/>
                            <a:ext cx="42035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59" w14:textId="77777777" w:rsidR="001F32CB" w:rsidRDefault="001F32CB" w:rsidP="00CE201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644" name="AutoShape 6751"/>
                        <wps:cNvCnPr>
                          <a:cxnSpLocks noChangeShapeType="1"/>
                        </wps:cNvCnPr>
                        <wps:spPr bwMode="auto">
                          <a:xfrm>
                            <a:off x="3343275" y="190500"/>
                            <a:ext cx="5760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47" name="AutoShape 6755"/>
                        <wps:cNvCnPr>
                          <a:cxnSpLocks noChangeShapeType="1"/>
                        </wps:cNvCnPr>
                        <wps:spPr bwMode="auto">
                          <a:xfrm>
                            <a:off x="3143250" y="190500"/>
                            <a:ext cx="20449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2" name="Rechteck 5792"/>
                        <wps:cNvSpPr>
                          <a:spLocks noChangeArrowheads="1"/>
                        </wps:cNvSpPr>
                        <wps:spPr bwMode="auto">
                          <a:xfrm>
                            <a:off x="3533775" y="200025"/>
                            <a:ext cx="420354"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5A" w14:textId="77777777" w:rsidR="001F32CB" w:rsidRDefault="001F32CB" w:rsidP="00CE201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00" o:spid="_x0000_s1542" style="width:515.25pt;height:38.85pt;mso-position-horizontal-relative:char;mso-position-vertical-relative:line" coordsize="65437,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">
                <v:group id="Group 6393" o:spid="_x0000_s1543" style="position:absolute;left:63531;top:857;width:1906;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K0McYAAADdAAAADwAAAGRycy9kb3ducmV2LnhtbESPT4vCMBTE74LfITxh&#10;b5p2RdFqFJHdxYMI/gHx9miebbF5KU22rd/eLCx4HGbmN8xy3ZlSNFS7wrKCeBSBIE6tLjhTcDl/&#10;D2cgnEfWWFomBU9ysF71e0tMtG35SM3JZyJA2CWoIPe+SqR0aU4G3chWxMG729qgD7LOpK6xDXBT&#10;ys8omkqDBYeFHCva5pQ+Tr9GwU+L7WYcfzX7x337vJ0nh+s+JqU+Bt1mAcJT59/h//ZOK5hMx3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4rQxxgAAAN0A&#10;AAAPAAAAAAAAAAAAAAAAAKoCAABkcnMvZG93bnJldi54bWxQSwUGAAAAAAQABAD6AAAAnQMAAAAA&#10;">
                  <v:rect id="Rectangle 6394" o:spid="_x0000_s154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CQksMA&#10;AADdAAAADwAAAGRycy9kb3ducmV2LnhtbERPW2vCMBR+H/gfwhF8m6miTqqpyGBsIIPNy/uhObbF&#10;5qRL0prt1y8Pgz1+fPftLppWDOR8Y1nBbJqBIC6tbrhScD69PK5B+ICssbVMCr7Jw64YPWwx1/bO&#10;nzQcQyVSCPscFdQhdLmUvqzJoJ/ajjhxV+sMhgRdJbXDewo3rZxn2UoabDg11NjRc03l7dgbBd37&#10;sn99+jq4n8u6/yjxEG2YR6Um47jfgAgUw7/4z/2mFSxXi7Q/vU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CQksMAAADdAAAADwAAAAAAAAAAAAAAAACYAgAAZHJzL2Rv&#10;d25yZXYueG1sUEsFBgAAAAAEAAQA9QAAAIgDAAAAAA==&#10;" strokeweight="2pt"/>
                  <v:shape id="AutoShape 6395" o:spid="_x0000_s154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WjocEAAADdAAAADwAAAGRycy9kb3ducmV2LnhtbESPQYvCMBSE74L/ITzBm6YuXVeqUURY&#10;8FqVPT+aZ1tsXmqT2vjvjbDgcZiZb5jNLphGPKhztWUFi3kCgriwuuZSweX8O1uBcB5ZY2OZFDzJ&#10;wW47Hm0w03bgnB4nX4oIYZehgsr7NpPSFRUZdHPbEkfvajuDPsqulLrDIcJNI7+SZCkN1hwXKmzp&#10;UFFxO/VGQZ7fy7/ehWG/uoaf9KJTk/RHpaaTsF+D8BT8J/zfPmoF38t0Ae838Qn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JaOhwQAAAN0AAAAPAAAAAAAAAAAAAAAA&#10;AKECAABkcnMvZG93bnJldi54bWxQSwUGAAAAAAQABAD5AAAAjwMAAAAA&#10;" strokeweight="1.25pt"/>
                  <v:shape id="AutoShape 6396" o:spid="_x0000_s154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3jWMcAAADdAAAADwAAAGRycy9kb3ducmV2LnhtbESPQWvCQBSE7wX/w/IEb3WjtKFEVxG1&#10;4KEWYuuht2f2mQSzb0N2TaK/visUehxmvhlmvuxNJVpqXGlZwWQcgSDOrC45V/D99f78BsJ5ZI2V&#10;ZVJwIwfLxeBpjom2HafUHnwuQgm7BBUU3teJlC4ryKAb25o4eGfbGPRBNrnUDXah3FRyGkWxNFhy&#10;WCiwpnVB2eVwNQper93pJ55wutpvN8f03mafl+OHUqNhv5qB8NT7//AfvdOBi1+m8Hg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jeNYxwAAAN0AAAAPAAAAAAAA&#10;AAAAAAAAAKECAABkcnMvZG93bnJldi54bWxQSwUGAAAAAAQABAD5AAAAlQMAAAAA&#10;" strokeweight="1.25pt"/>
                </v:group>
                <v:rect id="Rectangle 6750" o:spid="_x0000_s1547" style="position:absolute;left:3619;top:190;width:27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iKsQA&#10;AADdAAAADwAAAGRycy9kb3ducmV2LnhtbESPS4sCMRCE7wv+h9CCtzXjk3U0iiiC7GHBB+y1nbST&#10;wUlnmEQd/fWbBcFjUVVfUbNFY0txo9oXjhX0ugkI4szpgnMFx8Pm8wuED8gaS8ek4EEeFvPWxwxT&#10;7e68o9s+5CJC2KeowIRQpVL6zJBF33UVcfTOrrYYoqxzqWu8R7gtZT9JxtJiwXHBYEUrQ9llf7UK&#10;1tdfs3k6479/qHjqE7rVpL9VqtNullMQgZrwDr/aW61gNB4O4P9Nf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1YirEAAAA3QAAAA8AAAAAAAAAAAAAAAAAmAIAAGRycy9k&#10;b3ducmV2LnhtbFBLBQYAAAAABAAEAPUAAACJAwAAAAA=&#10;" fillcolor="#8db3e2" strokeweight="2pt">
                  <v:textbox>
                    <w:txbxContent>
                      <w:p w14:paraId="388AF657" w14:textId="77777777" w:rsidR="001F32CB" w:rsidRPr="00D7067B" w:rsidRDefault="001F32CB" w:rsidP="00CE201F">
                        <w:pPr>
                          <w:rPr>
                            <w:szCs w:val="20"/>
                          </w:rPr>
                        </w:pPr>
                        <w:proofErr w:type="spellStart"/>
                        <w:proofErr w:type="gramStart"/>
                        <w:r>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Schedule</w:t>
                        </w:r>
                        <w:proofErr w:type="spellEnd"/>
                      </w:p>
                    </w:txbxContent>
                  </v:textbox>
                </v:rect>
                <v:rect id="Rectangle 6753" o:spid="_x0000_s1548" style="position:absolute;left:39147;width:242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bn8YA&#10;AADdAAAADwAAAGRycy9kb3ducmV2LnhtbESPzWrDMBCE74W8g9hALqWRHfJTnCghNISWnmqn9LxY&#10;G9vEWhlJTZS3rwqFHofZ+WZns4umF1dyvrOsIJ9mIIhrqztuFHyejk/PIHxA1thbJgV38rDbjh42&#10;WGh745KuVWhEgrAvUEEbwlBI6euWDPqpHYiTd7bOYEjSNVI7vCW46eUsy5bSYMepocWBXlqqL9W3&#10;SW/ksfyqXh/v9t0eyi7Xbv4RV0pNxnG/BhEohv/jv/SbVrBYzhfwuyY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bn8YAAADdAAAADwAAAAAAAAAAAAAAAACYAgAAZHJz&#10;L2Rvd25yZXYueG1sUEsFBgAAAAAEAAQA9QAAAIsDAAAAAA==&#10;" filled="f" fillcolor="#8db3e2" strokeweight="2pt">
                  <v:textbox>
                    <w:txbxContent>
                      <w:p w14:paraId="388AF658" w14:textId="77777777" w:rsidR="001F32CB" w:rsidRPr="00D7067B" w:rsidRDefault="001F32CB" w:rsidP="00CE201F">
                        <w:pPr>
                          <w:spacing w:line="240" w:lineRule="auto"/>
                        </w:pPr>
                        <w:proofErr w:type="spellStart"/>
                        <w:proofErr w:type="gramStart"/>
                        <w:r w:rsidRPr="00DC42C5">
                          <w:rPr>
                            <w:rFonts w:cs="Arial"/>
                            <w:bCs/>
                            <w:szCs w:val="20"/>
                          </w:rPr>
                          <w:t>asram</w:t>
                        </w:r>
                        <w:r>
                          <w:t>:</w:t>
                        </w:r>
                        <w:proofErr w:type="gramEnd"/>
                        <w:r>
                          <w:rPr>
                            <w:rFonts w:cs="Arial"/>
                            <w:bCs/>
                            <w:szCs w:val="20"/>
                          </w:rPr>
                          <w:t>SpecifiedCISupplyChain</w:t>
                        </w:r>
                        <w:r w:rsidRPr="00914EBE">
                          <w:rPr>
                            <w:rFonts w:cs="Arial"/>
                            <w:bCs/>
                            <w:szCs w:val="20"/>
                          </w:rPr>
                          <w:t>Event</w:t>
                        </w:r>
                        <w:proofErr w:type="spellEnd"/>
                      </w:p>
                    </w:txbxContent>
                  </v:textbox>
                </v:rect>
                <v:rect id="Rectangle 6754" o:spid="_x0000_s1549" style="position:absolute;left:31527;top:1047;width:1906;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tfcUA&#10;AADdAAAADwAAAGRycy9kb3ducmV2LnhtbESP3WoCMRSE7wt9h3AK3tVspa6yGkUKpYII9e/+sDnu&#10;Lt2crElW0z69KRR6OczMN8x8GU0rruR8Y1nByzADQVxa3XCl4Hh4f56C8AFZY2uZFHyTh+Xi8WGO&#10;hbY33tF1HyqRIOwLVFCH0BVS+rImg35oO+Lkna0zGJJ0ldQObwluWjnKslwabDgt1NjRW03l1743&#10;CrrtuP+YXDbu5zTtP0vcRBtGUanBU1zNQASK4T/8115rBeP8NYf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a19xQAAAN0AAAAPAAAAAAAAAAAAAAAAAJgCAABkcnMv&#10;ZG93bnJldi54bWxQSwUGAAAAAAQABAD1AAAAigMAAAAA&#10;" strokeweight="2pt"/>
                <v:rect id="Rechteck 5788" o:spid="_x0000_s1550" style="position:absolute;top:38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B7cQA&#10;AADdAAAADwAAAGRycy9kb3ducmV2LnhtbERPTWvCQBC9F/wPywheSrOpYJU0q4hQDFIQo/U8ZKdJ&#10;MDsbs2uS/vvuodDj432nm9E0oqfO1ZYVvEYxCOLC6ppLBZfzx8sKhPPIGhvLpOCHHGzWk6cUE20H&#10;PlGf+1KEEHYJKqi8bxMpXVGRQRfZljhw37Yz6APsSqk7HEK4aeQ8jt+kwZpDQ4Ut7SoqbvnDKBiK&#10;Y389f+7l8fmaWb5n913+dVBqNh237yA8jf5f/OfOtILFchX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kQe3EAAAA3QAAAA8AAAAAAAAAAAAAAAAAmAIAAGRycy9k&#10;b3ducmV2LnhtbFBLBQYAAAAABAAEAPUAAACJAwAAAAA=&#10;" filled="f" stroked="f">
                  <v:textbox>
                    <w:txbxContent>
                      <w:p w14:paraId="388AF659" w14:textId="77777777" w:rsidR="001F32CB" w:rsidRDefault="001F32CB" w:rsidP="00CE201F">
                        <w:pPr>
                          <w:rPr>
                            <w:rFonts w:cs="Arial"/>
                            <w:b/>
                            <w:sz w:val="24"/>
                            <w:szCs w:val="24"/>
                            <w:lang w:val="de-DE"/>
                          </w:rPr>
                        </w:pPr>
                        <w:r>
                          <w:rPr>
                            <w:rFonts w:cs="Arial"/>
                            <w:b/>
                            <w:sz w:val="24"/>
                            <w:szCs w:val="24"/>
                            <w:lang w:val="de-DE"/>
                          </w:rPr>
                          <w:t>0..*</w:t>
                        </w:r>
                      </w:p>
                    </w:txbxContent>
                  </v:textbox>
                </v:rect>
                <v:shape id="AutoShape 6751" o:spid="_x0000_s1551" type="#_x0000_t32" style="position:absolute;left:33432;top:1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WscAAADdAAAADwAAAGRycy9kb3ducmV2LnhtbESP3WrCQBSE7wu+w3KE3tWNkvoTs4oU&#10;pKXQSlTi7SF7TILZsyG7jenbdwuFXg4z8w2TbgfTiJ46V1tWMJ1EIIgLq2suFZxP+6clCOeRNTaW&#10;ScE3OdhuRg8pJtreOaP+6EsRIOwSVFB53yZSuqIig25iW+LgXW1n0AfZlVJ3eA9w08hZFM2lwZrD&#10;QoUtvVRU3I5fRkF/yD8X+7Z/Pfgyj7P3eHVB86HU43jYrUF4Gvx/+K/9phU8z+MYft+EJyA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61axwAAAN0AAAAPAAAAAAAA&#10;AAAAAAAAAKECAABkcnMvZG93bnJldi54bWxQSwUGAAAAAAQABAD5AAAAlQMAAAAA&#10;" strokeweight="2pt"/>
                <v:shape id="AutoShape 6755" o:spid="_x0000_s1552" type="#_x0000_t32" style="position:absolute;left:31432;top:1905;width:20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0zLcYAAADdAAAADwAAAGRycy9kb3ducmV2LnhtbESPQWvCQBSE7wX/w/IKvTWbSjSauooU&#10;pFJQ0ZZ4fWRfk2D2bchuY/rvuwXB4zAz3zCL1WAa0VPnassKXqIYBHFhdc2lgq/PzfMMhPPIGhvL&#10;pOCXHKyWo4cFZtpe+Uj9yZciQNhlqKDyvs2kdEVFBl1kW+LgfdvOoA+yK6Xu8BrgppHjOJ5KgzWH&#10;hQpbequouJx+jIL+kO/TTdu/H3yZJ8ePZH5Gs1Pq6XFYv4LwNPh7+NbeagWTaZLC/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tMy3GAAAA3QAAAA8AAAAAAAAA&#10;AAAAAAAAoQIAAGRycy9kb3ducmV2LnhtbFBLBQYAAAAABAAEAPkAAACUAwAAAAA=&#10;" strokeweight="2pt"/>
                <v:rect id="Rechteck 5792" o:spid="_x0000_s1553" style="position:absolute;left:35337;top:2000;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Xg2scA&#10;AADdAAAADwAAAGRycy9kb3ducmV2LnhtbESP3WrCQBSE7wt9h+UUvCm6UWir0VVEEEMpSOPP9SF7&#10;TILZszG7JunbdwtCL4eZ+YZZrHpTiZYaV1pWMB5FIIgzq0vOFRwP2+EUhPPIGivLpOCHHKyWz08L&#10;jLXt+Jva1OciQNjFqKDwvo6ldFlBBt3I1sTBu9jGoA+yyaVusAtwU8lJFL1LgyWHhQJr2hSUXdO7&#10;UdBl+/Z8+NrJ/es5sXxLbpv09KnU4KVfz0F46v1/+NFOtIK3j9kE/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V4NrHAAAA3QAAAA8AAAAAAAAAAAAAAAAAmAIAAGRy&#10;cy9kb3ducmV2LnhtbFBLBQYAAAAABAAEAPUAAACMAwAAAAA=&#10;" filled="f" stroked="f">
                  <v:textbox>
                    <w:txbxContent>
                      <w:p w14:paraId="388AF65A" w14:textId="77777777" w:rsidR="001F32CB" w:rsidRDefault="001F32CB" w:rsidP="00CE201F">
                        <w:pPr>
                          <w:rPr>
                            <w:rFonts w:cs="Arial"/>
                            <w:b/>
                            <w:sz w:val="24"/>
                            <w:szCs w:val="24"/>
                            <w:lang w:val="de-DE"/>
                          </w:rPr>
                        </w:pPr>
                        <w:r>
                          <w:rPr>
                            <w:rFonts w:cs="Arial"/>
                            <w:b/>
                            <w:sz w:val="24"/>
                            <w:szCs w:val="24"/>
                            <w:lang w:val="de-DE"/>
                          </w:rPr>
                          <w:t>0..*</w:t>
                        </w:r>
                      </w:p>
                    </w:txbxContent>
                  </v:textbox>
                </v:rect>
                <w10:anchorlock/>
              </v:group>
            </w:pict>
          </mc:Fallback>
        </mc:AlternateContent>
      </w:r>
    </w:p>
    <w:p w14:paraId="388AF4CC" w14:textId="77777777" w:rsidR="00CE201F" w:rsidRDefault="00CE201F" w:rsidP="00F75483"/>
    <w:p w14:paraId="388AF4CD" w14:textId="77777777" w:rsidR="00914EBE" w:rsidRDefault="00914EBE" w:rsidP="00BE792A">
      <w:pPr>
        <w:pStyle w:val="berschrift5"/>
      </w:pPr>
      <w:bookmarkStart w:id="75" w:name="_Toc347483429"/>
      <w:proofErr w:type="spellStart"/>
      <w:proofErr w:type="gramStart"/>
      <w:r w:rsidRPr="008023FF">
        <w:t>asram:</w:t>
      </w:r>
      <w:proofErr w:type="gramEnd"/>
      <w:r w:rsidR="00871F53">
        <w:t>SpecifiedCISupplyChain</w:t>
      </w:r>
      <w:r w:rsidRPr="00914EBE">
        <w:t>Event</w:t>
      </w:r>
      <w:bookmarkEnd w:id="75"/>
      <w:proofErr w:type="spellEnd"/>
    </w:p>
    <w:p w14:paraId="388AF4CE" w14:textId="77777777" w:rsidR="00783E20" w:rsidRPr="00783E20" w:rsidRDefault="00783E20" w:rsidP="00783E20"/>
    <w:p w14:paraId="388AF4CF" w14:textId="77777777" w:rsidR="008D089B" w:rsidRDefault="00783E20" w:rsidP="00A07FC2">
      <w:pPr>
        <w:rPr>
          <w:b/>
          <w:bCs/>
          <w:sz w:val="30"/>
          <w:szCs w:val="30"/>
        </w:rPr>
      </w:pPr>
      <w:r>
        <w:rPr>
          <w:noProof/>
          <w:lang w:eastAsia="zh-TW"/>
        </w:rPr>
        <mc:AlternateContent>
          <mc:Choice Requires="wpg">
            <w:drawing>
              <wp:inline distT="0" distB="0" distL="0" distR="0" wp14:anchorId="388AF562" wp14:editId="388AF563">
                <wp:extent cx="6960870" cy="683895"/>
                <wp:effectExtent l="0" t="0" r="11430" b="1905"/>
                <wp:docPr id="6013" name="Gruppieren 6013"/>
                <wp:cNvGraphicFramePr/>
                <a:graphic xmlns:a="http://schemas.openxmlformats.org/drawingml/2006/main">
                  <a:graphicData uri="http://schemas.microsoft.com/office/word/2010/wordprocessingGroup">
                    <wpg:wgp>
                      <wpg:cNvGrpSpPr/>
                      <wpg:grpSpPr>
                        <a:xfrm>
                          <a:off x="0" y="0"/>
                          <a:ext cx="6960870" cy="683895"/>
                          <a:chOff x="0" y="0"/>
                          <a:chExt cx="6960870" cy="683895"/>
                        </a:xfrm>
                      </wpg:grpSpPr>
                      <wps:wsp>
                        <wps:cNvPr id="28" name="Rectangle 7255"/>
                        <wps:cNvSpPr>
                          <a:spLocks noChangeArrowheads="1"/>
                        </wps:cNvSpPr>
                        <wps:spPr bwMode="auto">
                          <a:xfrm>
                            <a:off x="587692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5B" w14:textId="77777777" w:rsidR="001F32CB" w:rsidRPr="0092092D" w:rsidRDefault="001F32CB" w:rsidP="00783E20">
                              <w:pPr>
                                <w:spacing w:line="240" w:lineRule="auto"/>
                              </w:pPr>
                              <w:proofErr w:type="gramStart"/>
                              <w:r>
                                <w:rPr>
                                  <w:rFonts w:cs="Arial"/>
                                  <w:bCs/>
                                  <w:szCs w:val="20"/>
                                </w:rPr>
                                <w:t>attributes</w:t>
                              </w:r>
                              <w:proofErr w:type="gramEnd"/>
                            </w:p>
                            <w:p w14:paraId="388AF65C" w14:textId="77777777" w:rsidR="001F32CB" w:rsidRDefault="001F32CB" w:rsidP="00783E20">
                              <w:pPr>
                                <w:spacing w:line="240" w:lineRule="auto"/>
                                <w:rPr>
                                  <w:noProof/>
                                  <w:lang w:val="de-DE" w:eastAsia="de-DE"/>
                                </w:rPr>
                              </w:pPr>
                            </w:p>
                            <w:p w14:paraId="388AF65D" w14:textId="77777777" w:rsidR="001F32CB" w:rsidRPr="00C9342C" w:rsidRDefault="001F32CB" w:rsidP="00783E20">
                              <w:pPr>
                                <w:spacing w:line="240" w:lineRule="auto"/>
                              </w:pPr>
                            </w:p>
                          </w:txbxContent>
                        </wps:txbx>
                        <wps:bodyPr rot="0" vert="horz" wrap="square" lIns="91440" tIns="45720" rIns="91440" bIns="45720" anchor="t" anchorCtr="0" upright="1">
                          <a:noAutofit/>
                        </wps:bodyPr>
                      </wps:wsp>
                      <wps:wsp>
                        <wps:cNvPr id="29" name="Rectangle 7256"/>
                        <wps:cNvSpPr>
                          <a:spLocks noChangeArrowheads="1"/>
                        </wps:cNvSpPr>
                        <wps:spPr bwMode="auto">
                          <a:xfrm>
                            <a:off x="5876925" y="247650"/>
                            <a:ext cx="1083945" cy="297815"/>
                          </a:xfrm>
                          <a:prstGeom prst="rect">
                            <a:avLst/>
                          </a:prstGeom>
                          <a:solidFill>
                            <a:srgbClr val="FFFFFF"/>
                          </a:solidFill>
                          <a:ln w="9525">
                            <a:solidFill>
                              <a:srgbClr val="000000"/>
                            </a:solidFill>
                            <a:miter lim="800000"/>
                            <a:headEnd/>
                            <a:tailEnd/>
                          </a:ln>
                        </wps:spPr>
                        <wps:txbx>
                          <w:txbxContent>
                            <w:p w14:paraId="388AF65E" w14:textId="77777777" w:rsidR="001F32CB" w:rsidRDefault="001F32CB" w:rsidP="00783E20">
                              <w:proofErr w:type="spellStart"/>
                              <w:proofErr w:type="gramStart"/>
                              <w:r>
                                <w:t>unitCode</w:t>
                              </w:r>
                              <w:proofErr w:type="spellEnd"/>
                              <w:proofErr w:type="gramEnd"/>
                            </w:p>
                          </w:txbxContent>
                        </wps:txbx>
                        <wps:bodyPr rot="0" vert="horz" wrap="square" lIns="91440" tIns="45720" rIns="91440" bIns="45720" anchor="t" anchorCtr="0" upright="1">
                          <a:noAutofit/>
                        </wps:bodyPr>
                      </wps:wsp>
                      <wps:wsp>
                        <wps:cNvPr id="30" name="AutoShape 7257"/>
                        <wps:cNvCnPr>
                          <a:cxnSpLocks noChangeShapeType="1"/>
                        </wps:cNvCnPr>
                        <wps:spPr bwMode="auto">
                          <a:xfrm>
                            <a:off x="5553075"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 name="Rectangle 6398"/>
                        <wps:cNvSpPr>
                          <a:spLocks noChangeArrowheads="1"/>
                        </wps:cNvSpPr>
                        <wps:spPr bwMode="auto">
                          <a:xfrm>
                            <a:off x="381000" y="200025"/>
                            <a:ext cx="2490470" cy="344805"/>
                          </a:xfrm>
                          <a:prstGeom prst="rect">
                            <a:avLst/>
                          </a:prstGeom>
                          <a:solidFill>
                            <a:srgbClr val="8DB3E2"/>
                          </a:solidFill>
                          <a:ln w="25400">
                            <a:solidFill>
                              <a:srgbClr val="000000"/>
                            </a:solidFill>
                            <a:miter lim="800000"/>
                            <a:headEnd/>
                            <a:tailEnd/>
                          </a:ln>
                        </wps:spPr>
                        <wps:txbx>
                          <w:txbxContent>
                            <w:p w14:paraId="388AF65F" w14:textId="77777777" w:rsidR="001F32CB" w:rsidRPr="00871F53" w:rsidRDefault="001F32CB" w:rsidP="00783E20">
                              <w:pPr>
                                <w:spacing w:line="240" w:lineRule="auto"/>
                                <w:rPr>
                                  <w:b/>
                                  <w:szCs w:val="20"/>
                                </w:rPr>
                              </w:pPr>
                              <w:proofErr w:type="spellStart"/>
                              <w:proofErr w:type="gramStart"/>
                              <w:r w:rsidRPr="00871F53">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Event</w:t>
                              </w:r>
                              <w:proofErr w:type="spellEnd"/>
                            </w:p>
                          </w:txbxContent>
                        </wps:txbx>
                        <wps:bodyPr rot="0" vert="horz" wrap="square" lIns="91440" tIns="45720" rIns="91440" bIns="45720" anchor="t" anchorCtr="0" upright="1">
                          <a:noAutofit/>
                        </wps:bodyPr>
                      </wps:wsp>
                      <wps:wsp>
                        <wps:cNvPr id="5633" name="AutoShape 6399"/>
                        <wps:cNvCnPr>
                          <a:cxnSpLocks noChangeShapeType="1"/>
                        </wps:cNvCnPr>
                        <wps:spPr bwMode="auto">
                          <a:xfrm>
                            <a:off x="3076575" y="39052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4" name="Rectangle 6401"/>
                        <wps:cNvSpPr>
                          <a:spLocks noChangeArrowheads="1"/>
                        </wps:cNvSpPr>
                        <wps:spPr bwMode="auto">
                          <a:xfrm>
                            <a:off x="3648075" y="200025"/>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60" w14:textId="52EBC9BD" w:rsidR="001F32CB" w:rsidRPr="00C9342C" w:rsidRDefault="001F32CB" w:rsidP="00783E20">
                              <w:pPr>
                                <w:spacing w:line="240" w:lineRule="auto"/>
                              </w:pPr>
                              <w:proofErr w:type="spellStart"/>
                              <w:proofErr w:type="gramStart"/>
                              <w:r>
                                <w:rPr>
                                  <w:rFonts w:cs="Arial"/>
                                  <w:bCs/>
                                  <w:szCs w:val="20"/>
                                </w:rPr>
                                <w:t>a</w:t>
                              </w:r>
                              <w:r w:rsidRPr="00DC42C5">
                                <w:rPr>
                                  <w:rFonts w:cs="Arial"/>
                                  <w:bCs/>
                                  <w:szCs w:val="20"/>
                                </w:rPr>
                                <w:t>sram</w:t>
                              </w:r>
                              <w:r>
                                <w:rPr>
                                  <w:rFonts w:cs="Arial"/>
                                  <w:bCs/>
                                  <w:szCs w:val="20"/>
                                </w:rPr>
                                <w:t>:</w:t>
                              </w:r>
                              <w:proofErr w:type="gramEnd"/>
                              <w:r>
                                <w:rPr>
                                  <w:rFonts w:cs="Arial"/>
                                  <w:bCs/>
                                  <w:szCs w:val="20"/>
                                </w:rPr>
                                <w:t>Unit</w:t>
                              </w:r>
                              <w:r w:rsidRPr="00914EBE">
                                <w:rPr>
                                  <w:rFonts w:cs="Arial"/>
                                  <w:bCs/>
                                  <w:szCs w:val="20"/>
                                </w:rPr>
                                <w:t>Quantity</w:t>
                              </w:r>
                              <w:proofErr w:type="spellEnd"/>
                            </w:p>
                          </w:txbxContent>
                        </wps:txbx>
                        <wps:bodyPr rot="0" vert="horz" wrap="square" lIns="91440" tIns="45720" rIns="91440" bIns="45720" anchor="t" anchorCtr="0" upright="1">
                          <a:noAutofit/>
                        </wps:bodyPr>
                      </wps:wsp>
                      <wps:wsp>
                        <wps:cNvPr id="5635" name="Rectangle 6402"/>
                        <wps:cNvSpPr>
                          <a:spLocks noChangeArrowheads="1"/>
                        </wps:cNvSpPr>
                        <wps:spPr bwMode="auto">
                          <a:xfrm>
                            <a:off x="2886075" y="30480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36" name="AutoShape 6403"/>
                        <wps:cNvCnPr>
                          <a:cxnSpLocks noChangeShapeType="1"/>
                        </wps:cNvCnPr>
                        <wps:spPr bwMode="auto">
                          <a:xfrm>
                            <a:off x="2876550" y="39052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2" name="Rechteck 5802"/>
                        <wps:cNvSpPr>
                          <a:spLocks noChangeArrowheads="1"/>
                        </wps:cNvSpPr>
                        <wps:spPr bwMode="auto">
                          <a:xfrm>
                            <a:off x="0" y="2381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61" w14:textId="77777777" w:rsidR="001F32CB" w:rsidRDefault="001F32CB" w:rsidP="00783E2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990" name="Rechteck 5990"/>
                        <wps:cNvSpPr>
                          <a:spLocks noChangeArrowheads="1"/>
                        </wps:cNvSpPr>
                        <wps:spPr bwMode="auto">
                          <a:xfrm>
                            <a:off x="3267075" y="3905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F662" w14:textId="77777777" w:rsidR="001F32CB" w:rsidRDefault="001F32CB" w:rsidP="00783E2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013" o:spid="_x0000_s1554" style="width:548.1pt;height:53.85pt;mso-position-horizontal-relative:char;mso-position-vertical-relative:line" coordsize="69608,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">
                <v:rect id="Rectangle 7255" o:spid="_x0000_s1555" style="position:absolute;left:58769;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wnMIA&#10;AADbAAAADwAAAGRycy9kb3ducmV2LnhtbERPz2vCMBS+C/sfwhN2EZvWgUg1LbI5GHiZVcTjW/PW&#10;dmteSpJp998vh4HHj+/3phxNL67kfGdZQZakIIhrqztuFJyOr/MVCB+QNfaWScEveSiLh8kGc21v&#10;fKBrFRoRQ9jnqKANYcil9HVLBn1iB+LIfVpnMEToGqkd3mK46eUiTZfSYMexocWBnluqv6sfo+CY&#10;vZ+rL/5we3/ZvczC3jzt2Cj1OB23axCBxnAX/7vftIJFHBu/xB8g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HCcwgAAANsAAAAPAAAAAAAAAAAAAAAAAJgCAABkcnMvZG93&#10;bnJldi54bWxQSwUGAAAAAAQABAD1AAAAhwMAAAAA&#10;" filled="f" fillcolor="#8db3e2" strokeweight="1pt">
                  <v:textbox>
                    <w:txbxContent>
                      <w:p w14:paraId="388AF65B" w14:textId="77777777" w:rsidR="001F32CB" w:rsidRPr="0092092D" w:rsidRDefault="001F32CB" w:rsidP="00783E20">
                        <w:pPr>
                          <w:spacing w:line="240" w:lineRule="auto"/>
                        </w:pPr>
                        <w:proofErr w:type="gramStart"/>
                        <w:r>
                          <w:rPr>
                            <w:rFonts w:cs="Arial"/>
                            <w:bCs/>
                            <w:szCs w:val="20"/>
                          </w:rPr>
                          <w:t>attributes</w:t>
                        </w:r>
                        <w:proofErr w:type="gramEnd"/>
                      </w:p>
                      <w:p w14:paraId="388AF65C" w14:textId="77777777" w:rsidR="001F32CB" w:rsidRDefault="001F32CB" w:rsidP="00783E20">
                        <w:pPr>
                          <w:spacing w:line="240" w:lineRule="auto"/>
                          <w:rPr>
                            <w:noProof/>
                            <w:lang w:val="de-DE" w:eastAsia="de-DE"/>
                          </w:rPr>
                        </w:pPr>
                      </w:p>
                      <w:p w14:paraId="388AF65D" w14:textId="77777777" w:rsidR="001F32CB" w:rsidRPr="00C9342C" w:rsidRDefault="001F32CB" w:rsidP="00783E20">
                        <w:pPr>
                          <w:spacing w:line="240" w:lineRule="auto"/>
                        </w:pPr>
                      </w:p>
                    </w:txbxContent>
                  </v:textbox>
                </v:rect>
                <v:rect id="Rectangle 7256" o:spid="_x0000_s1556" style="position:absolute;left:58769;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textbox>
                    <w:txbxContent>
                      <w:p w14:paraId="388AF65E" w14:textId="77777777" w:rsidR="001F32CB" w:rsidRDefault="001F32CB" w:rsidP="00783E20">
                        <w:proofErr w:type="spellStart"/>
                        <w:proofErr w:type="gramStart"/>
                        <w:r>
                          <w:t>unitCode</w:t>
                        </w:r>
                        <w:proofErr w:type="spellEnd"/>
                        <w:proofErr w:type="gramEnd"/>
                      </w:p>
                    </w:txbxContent>
                  </v:textbox>
                </v:rect>
                <v:shape id="AutoShape 7257" o:spid="_x0000_s1557" type="#_x0000_t32" style="position:absolute;left:55530;top:3714;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PAG8AAAADbAAAADwAAAGRycy9kb3ducmV2LnhtbERPy4rCMBTdC/5DuIIb0VQHxlobxRkQ&#10;ZHajIi4vze0Dm5vSpLX+vVkMzPJw3ul+MLXoqXWVZQXLRQSCOLO64kLB9XKcxyCcR9ZYWyYFL3Kw&#10;341HKSbaPvmX+rMvRAhhl6CC0vsmkdJlJRl0C9sQBy63rUEfYFtI3eIzhJtarqLoUxqsODSU2NB3&#10;Sdnj3BkFXf0zu3Q3v+yLr36dx5v4PtydUtPJcNiC8DT4f/Gf+6QVfIT14Uv4AXL3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3TwBvAAAAA2wAAAA8AAAAAAAAAAAAAAAAA&#10;oQIAAGRycy9kb3ducmV2LnhtbFBLBQYAAAAABAAEAPkAAACOAwAAAAA=&#10;" strokeweight="1pt"/>
                <v:rect id="Rectangle 6398" o:spid="_x0000_s1558" style="position:absolute;left:3810;top:2000;width:2490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o24MEA&#10;AADbAAAADwAAAGRycy9kb3ducmV2LnhtbESPzarCMBSE9xd8h3AEd9dUBblWo4giiAvBH3B7bI5N&#10;sTkpTdTq0xtBuMthZr5hJrPGluJOtS8cK+h1ExDEmdMF5wqOh9XvHwgfkDWWjknBkzzMpq2fCaba&#10;PXhH933IRYSwT1GBCaFKpfSZIYu+6yri6F1cbTFEWedS1/iIcFvKfpIMpcWC44LBihaGsuv+ZhUs&#10;byezejnjN1sqXvqMbjHqr5XqtJv5GESgJvyHv+21VjDowedL/AF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6NuDBAAAA2wAAAA8AAAAAAAAAAAAAAAAAmAIAAGRycy9kb3du&#10;cmV2LnhtbFBLBQYAAAAABAAEAPUAAACGAwAAAAA=&#10;" fillcolor="#8db3e2" strokeweight="2pt">
                  <v:textbox>
                    <w:txbxContent>
                      <w:p w14:paraId="388AF65F" w14:textId="77777777" w:rsidR="001F32CB" w:rsidRPr="00871F53" w:rsidRDefault="001F32CB" w:rsidP="00783E20">
                        <w:pPr>
                          <w:spacing w:line="240" w:lineRule="auto"/>
                          <w:rPr>
                            <w:b/>
                            <w:szCs w:val="20"/>
                          </w:rPr>
                        </w:pPr>
                        <w:proofErr w:type="spellStart"/>
                        <w:proofErr w:type="gramStart"/>
                        <w:r w:rsidRPr="00871F53">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Event</w:t>
                        </w:r>
                        <w:proofErr w:type="spellEnd"/>
                      </w:p>
                    </w:txbxContent>
                  </v:textbox>
                </v:rect>
                <v:shape id="AutoShape 6399" o:spid="_x0000_s1559" type="#_x0000_t32" style="position:absolute;left:30765;top:3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BGU8YAAADdAAAADwAAAGRycy9kb3ducmV2LnhtbESP3WrCQBSE74W+w3IK3unG+tdGVykF&#10;UYQatEVvD9ljEpo9G7JrjG/vCkIvh5n5hpkvW1OKhmpXWFYw6EcgiFOrC84U/P6seu8gnEfWWFom&#10;BTdysFy8dOYYa3vlPTUHn4kAYRejgtz7KpbSpTkZdH1bEQfvbGuDPsg6k7rGa4CbUr5F0UQaLDgs&#10;5FjRV07p3+FiFDTJcTddVc068dlxtN+OPk5ovpXqvrafMxCeWv8ffrY3WsF4MhzC4014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QRlPGAAAA3QAAAA8AAAAAAAAA&#10;AAAAAAAAoQIAAGRycy9kb3ducmV2LnhtbFBLBQYAAAAABAAEAPkAAACUAwAAAAA=&#10;" strokeweight="2pt"/>
                <v:rect id="Rectangle 6401" o:spid="_x0000_s1560" style="position:absolute;left:36480;top:2000;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NecYA&#10;AADdAAAADwAAAGRycy9kb3ducmV2LnhtbESPQWsCMRCF7wX/QxihF9HstmrL1ihiKRZP7rb0PGym&#10;u0s3kyVJNf57UxB6fLx535u32kTTixM531lWkM8yEMS11R03Cj4/3qbPIHxA1thbJgUX8rBZj+5W&#10;WGh75pJOVWhEgrAvUEEbwlBI6euWDPqZHYiT922dwZCka6R2eE5w08uHLFtKgx2nhhYH2rVU/1S/&#10;Jr2Rx/Kr2k8u9mBfyy7Xbn6MT0rdj+P2BUSgGP6Pb+l3rWCxfJzD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tNecYAAADdAAAADwAAAAAAAAAAAAAAAACYAgAAZHJz&#10;L2Rvd25yZXYueG1sUEsFBgAAAAAEAAQA9QAAAIsDAAAAAA==&#10;" filled="f" fillcolor="#8db3e2" strokeweight="2pt">
                  <v:textbox>
                    <w:txbxContent>
                      <w:p w14:paraId="388AF660" w14:textId="52EBC9BD" w:rsidR="001F32CB" w:rsidRPr="00C9342C" w:rsidRDefault="001F32CB" w:rsidP="00783E20">
                        <w:pPr>
                          <w:spacing w:line="240" w:lineRule="auto"/>
                        </w:pPr>
                        <w:proofErr w:type="spellStart"/>
                        <w:proofErr w:type="gramStart"/>
                        <w:r>
                          <w:rPr>
                            <w:rFonts w:cs="Arial"/>
                            <w:bCs/>
                            <w:szCs w:val="20"/>
                          </w:rPr>
                          <w:t>a</w:t>
                        </w:r>
                        <w:r w:rsidRPr="00DC42C5">
                          <w:rPr>
                            <w:rFonts w:cs="Arial"/>
                            <w:bCs/>
                            <w:szCs w:val="20"/>
                          </w:rPr>
                          <w:t>sram</w:t>
                        </w:r>
                        <w:r>
                          <w:rPr>
                            <w:rFonts w:cs="Arial"/>
                            <w:bCs/>
                            <w:szCs w:val="20"/>
                          </w:rPr>
                          <w:t>:</w:t>
                        </w:r>
                        <w:proofErr w:type="gramEnd"/>
                        <w:r>
                          <w:rPr>
                            <w:rFonts w:cs="Arial"/>
                            <w:bCs/>
                            <w:szCs w:val="20"/>
                          </w:rPr>
                          <w:t>Unit</w:t>
                        </w:r>
                        <w:r w:rsidRPr="00914EBE">
                          <w:rPr>
                            <w:rFonts w:cs="Arial"/>
                            <w:bCs/>
                            <w:szCs w:val="20"/>
                          </w:rPr>
                          <w:t>Quantity</w:t>
                        </w:r>
                        <w:proofErr w:type="spellEnd"/>
                      </w:p>
                    </w:txbxContent>
                  </v:textbox>
                </v:rect>
                <v:rect id="Rectangle 6402" o:spid="_x0000_s1561" style="position:absolute;left:28860;top:3048;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Ad8UA&#10;AADdAAAADwAAAGRycy9kb3ducmV2LnhtbESP3WoCMRSE7wt9h3AK3tVsLauyGkUKpYII9e/+sDnu&#10;Lt2crElW0z69KRR6OczMN8x8GU0rruR8Y1nByzADQVxa3XCl4Hh4f56C8AFZY2uZFHyTh+Xi8WGO&#10;hbY33tF1HyqRIOwLVFCH0BVS+rImg35oO+Lkna0zGJJ0ldQObwluWjnKsrE02HBaqLGjt5rKr31v&#10;FHTbvP+YXDbu5zTtP0vcRBtGUanBU1zNQASK4T/8115rBfn4NYf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4UB3xQAAAN0AAAAPAAAAAAAAAAAAAAAAAJgCAABkcnMv&#10;ZG93bnJldi54bWxQSwUGAAAAAAQABAD1AAAAigMAAAAA&#10;" strokeweight="2pt"/>
                <v:shape id="AutoShape 6403" o:spid="_x0000_s1562" type="#_x0000_t32" style="position:absolute;left:28765;top:3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fly8cAAADdAAAADwAAAGRycy9kb3ducmV2LnhtbESPQWvCQBSE70L/w/IK3nRTa1ObZhUp&#10;iCJY0Up6fWRfk9Ds25BdY/z3rlDocZiZb5h00ZtadNS6yrKCp3EEgji3uuJCwelrNZqBcB5ZY22Z&#10;FFzJwWL+MEgx0fbCB+qOvhABwi5BBaX3TSKly0sy6Ma2IQ7ej20N+iDbQuoWLwFuajmJolgarDgs&#10;lNjQR0n57/FsFHT77PN11XTrvS+y6WE7fftGs1Nq+Ngv30F46v1/+K+90Qpe4ucY7m/C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Z+XLxwAAAN0AAAAPAAAAAAAA&#10;AAAAAAAAAKECAABkcnMvZG93bnJldi54bWxQSwUGAAAAAAQABAD5AAAAlQMAAAAA&#10;" strokeweight="2pt"/>
                <v:rect id="Rechteck 5802" o:spid="_x0000_s1563" style="position:absolute;top:238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hC8YA&#10;AADdAAAADwAAAGRycy9kb3ducmV2LnhtbESP3WrCQBSE7wu+w3IEb4rZKLRImlWKIA0iSOPP9SF7&#10;moRmz8bsNolv3y0UvBxm5hsm3YymET11rrasYBHFIIgLq2suFZxPu/kKhPPIGhvLpOBODjbryVOK&#10;ibYDf1Kf+1IECLsEFVTet4mUrqjIoItsSxy8L9sZ9EF2pdQdDgFuGrmM41dpsOawUGFL24qK7/zH&#10;KBiKY389HT7k8fmaWb5lt21+2Ss1m47vbyA8jf4R/m9nWsHLKl7C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vhC8YAAADdAAAADwAAAAAAAAAAAAAAAACYAgAAZHJz&#10;L2Rvd25yZXYueG1sUEsFBgAAAAAEAAQA9QAAAIsDAAAAAA==&#10;" filled="f" stroked="f">
                  <v:textbox>
                    <w:txbxContent>
                      <w:p w14:paraId="388AF661" w14:textId="77777777" w:rsidR="001F32CB" w:rsidRDefault="001F32CB" w:rsidP="00783E20">
                        <w:pPr>
                          <w:rPr>
                            <w:rFonts w:cs="Arial"/>
                            <w:b/>
                            <w:sz w:val="24"/>
                            <w:szCs w:val="24"/>
                            <w:lang w:val="de-DE"/>
                          </w:rPr>
                        </w:pPr>
                        <w:r>
                          <w:rPr>
                            <w:rFonts w:cs="Arial"/>
                            <w:b/>
                            <w:sz w:val="24"/>
                            <w:szCs w:val="24"/>
                            <w:lang w:val="de-DE"/>
                          </w:rPr>
                          <w:t>0..*</w:t>
                        </w:r>
                      </w:p>
                    </w:txbxContent>
                  </v:textbox>
                </v:rect>
                <v:rect id="Rechteck 5990" o:spid="_x0000_s1564" style="position:absolute;left:32670;top:390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5A/cQA&#10;AADdAAAADwAAAGRycy9kb3ducmV2LnhtbERPTWvCQBC9F/wPywheSrOpYNE0q4hQDFIQo/U8ZKdJ&#10;MDsbs2uS/vvuodDj432nm9E0oqfO1ZYVvEYxCOLC6ppLBZfzx8sShPPIGhvLpOCHHGzWk6cUE20H&#10;PlGf+1KEEHYJKqi8bxMpXVGRQRfZljhw37Yz6APsSqk7HEK4aeQ8jt+kwZpDQ4Ut7SoqbvnDKBiK&#10;Y389f+7l8fmaWb5n913+dVBqNh237yA8jf5f/OfOtILFahX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eQP3EAAAA3QAAAA8AAAAAAAAAAAAAAAAAmAIAAGRycy9k&#10;b3ducmV2LnhtbFBLBQYAAAAABAAEAPUAAACJAwAAAAA=&#10;" filled="f" stroked="f">
                  <v:textbox>
                    <w:txbxContent>
                      <w:p w14:paraId="388AF662" w14:textId="77777777" w:rsidR="001F32CB" w:rsidRDefault="001F32CB" w:rsidP="00783E20">
                        <w:pPr>
                          <w:rPr>
                            <w:rFonts w:cs="Arial"/>
                            <w:b/>
                            <w:sz w:val="24"/>
                            <w:szCs w:val="24"/>
                            <w:lang w:val="de-DE"/>
                          </w:rPr>
                        </w:pPr>
                        <w:r>
                          <w:rPr>
                            <w:rFonts w:cs="Arial"/>
                            <w:b/>
                            <w:sz w:val="24"/>
                            <w:szCs w:val="24"/>
                            <w:lang w:val="de-DE"/>
                          </w:rPr>
                          <w:t>0..1</w:t>
                        </w:r>
                      </w:p>
                    </w:txbxContent>
                  </v:textbox>
                </v:rect>
                <w10:anchorlock/>
              </v:group>
            </w:pict>
          </mc:Fallback>
        </mc:AlternateContent>
      </w:r>
    </w:p>
    <w:p w14:paraId="388AF4D0" w14:textId="77777777" w:rsidR="008D089B" w:rsidRDefault="008D089B" w:rsidP="00783E20"/>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4D8" w14:textId="77777777" w:rsidTr="00783E20">
        <w:trPr>
          <w:cantSplit/>
          <w:trHeight w:val="329"/>
        </w:trPr>
        <w:tc>
          <w:tcPr>
            <w:tcW w:w="1050" w:type="pct"/>
            <w:shd w:val="clear" w:color="auto" w:fill="FFFFCC"/>
            <w:vAlign w:val="center"/>
          </w:tcPr>
          <w:p w14:paraId="388AF4D1" w14:textId="77777777" w:rsidR="001C5CAA" w:rsidRPr="001C5CAA" w:rsidRDefault="001C5CAA" w:rsidP="00783E20">
            <w:pPr>
              <w:spacing w:line="240" w:lineRule="auto"/>
              <w:jc w:val="center"/>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D2" w14:textId="77777777" w:rsidR="001C5CAA" w:rsidRPr="001C5CAA" w:rsidRDefault="001C5CAA" w:rsidP="00783E20">
            <w:pPr>
              <w:spacing w:line="240" w:lineRule="auto"/>
              <w:jc w:val="center"/>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D3" w14:textId="77777777" w:rsidR="001C5CAA" w:rsidRPr="001C5CAA" w:rsidRDefault="001C5CAA" w:rsidP="00783E20">
            <w:pPr>
              <w:spacing w:line="240" w:lineRule="auto"/>
              <w:jc w:val="center"/>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D4" w14:textId="77777777" w:rsidR="001C5CAA" w:rsidRPr="001C5CAA" w:rsidRDefault="001C5CAA" w:rsidP="00783E20">
            <w:pPr>
              <w:spacing w:line="240" w:lineRule="auto"/>
              <w:jc w:val="center"/>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D5" w14:textId="77777777" w:rsidR="001C5CAA" w:rsidRPr="001C5CAA" w:rsidRDefault="001C5CAA" w:rsidP="00783E20">
            <w:pPr>
              <w:spacing w:line="240" w:lineRule="auto"/>
              <w:jc w:val="center"/>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D6" w14:textId="77777777" w:rsidR="001C5CAA" w:rsidRPr="001C5CAA" w:rsidRDefault="001C5CAA" w:rsidP="00783E20">
            <w:pPr>
              <w:spacing w:line="240" w:lineRule="auto"/>
              <w:jc w:val="center"/>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D7" w14:textId="77777777" w:rsidR="001C5CAA" w:rsidRPr="001C5CAA" w:rsidRDefault="001C5CAA" w:rsidP="00783E20">
            <w:pPr>
              <w:spacing w:line="240" w:lineRule="auto"/>
              <w:jc w:val="center"/>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E0" w14:textId="77777777" w:rsidTr="00783E20">
        <w:trPr>
          <w:cantSplit/>
          <w:trHeight w:val="340"/>
        </w:trPr>
        <w:tc>
          <w:tcPr>
            <w:tcW w:w="1050" w:type="pct"/>
            <w:shd w:val="clear" w:color="auto" w:fill="92D050"/>
            <w:vAlign w:val="center"/>
          </w:tcPr>
          <w:p w14:paraId="388AF4D9" w14:textId="0DD0EC29" w:rsidR="001C5CAA" w:rsidRPr="001C5CAA" w:rsidRDefault="001C5CAA" w:rsidP="00BE37F3">
            <w:pPr>
              <w:spacing w:line="240" w:lineRule="auto"/>
              <w:rPr>
                <w:rFonts w:eastAsia="Times New Roman" w:cs="Arial"/>
                <w:color w:val="000000"/>
                <w:sz w:val="16"/>
                <w:szCs w:val="20"/>
                <w:lang w:eastAsia="de-DE"/>
              </w:rPr>
            </w:pPr>
            <w:proofErr w:type="spellStart"/>
            <w:r w:rsidRPr="001C5CAA">
              <w:rPr>
                <w:rFonts w:cs="Arial"/>
                <w:bCs/>
                <w:sz w:val="16"/>
                <w:szCs w:val="20"/>
              </w:rPr>
              <w:t>asram:UnitQuantity</w:t>
            </w:r>
            <w:proofErr w:type="spellEnd"/>
          </w:p>
        </w:tc>
        <w:tc>
          <w:tcPr>
            <w:tcW w:w="450" w:type="pct"/>
            <w:shd w:val="clear" w:color="auto" w:fill="92D050"/>
            <w:vAlign w:val="center"/>
          </w:tcPr>
          <w:p w14:paraId="388AF4DA" w14:textId="77777777" w:rsidR="001C5CAA" w:rsidRPr="001C5CAA" w:rsidRDefault="001C5CAA" w:rsidP="00783E20">
            <w:pPr>
              <w:spacing w:line="240" w:lineRule="auto"/>
              <w:rPr>
                <w:rFonts w:eastAsia="Times New Roman" w:cs="Arial"/>
                <w:color w:val="000000"/>
                <w:sz w:val="16"/>
                <w:szCs w:val="20"/>
                <w:lang w:eastAsia="de-DE"/>
              </w:rPr>
            </w:pPr>
            <w:r w:rsidRPr="001C5CAA">
              <w:rPr>
                <w:rFonts w:cs="Arial"/>
                <w:color w:val="000000"/>
                <w:sz w:val="16"/>
                <w:szCs w:val="20"/>
              </w:rPr>
              <w:t>Decimal</w:t>
            </w:r>
          </w:p>
        </w:tc>
        <w:tc>
          <w:tcPr>
            <w:tcW w:w="400" w:type="pct"/>
            <w:shd w:val="clear" w:color="auto" w:fill="92D050"/>
            <w:vAlign w:val="center"/>
          </w:tcPr>
          <w:p w14:paraId="388AF4DB" w14:textId="77777777" w:rsidR="001C5CAA" w:rsidRPr="001C5CAA" w:rsidRDefault="001C5CAA" w:rsidP="00783E20">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15+5</w:t>
            </w:r>
          </w:p>
        </w:tc>
        <w:tc>
          <w:tcPr>
            <w:tcW w:w="350" w:type="pct"/>
            <w:shd w:val="clear" w:color="auto" w:fill="92D050"/>
            <w:vAlign w:val="center"/>
          </w:tcPr>
          <w:p w14:paraId="388AF4DC" w14:textId="77777777" w:rsidR="001C5CAA" w:rsidRPr="001C5CAA" w:rsidRDefault="001C5CAA" w:rsidP="00783E20">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7</w:t>
            </w:r>
          </w:p>
        </w:tc>
        <w:tc>
          <w:tcPr>
            <w:tcW w:w="950" w:type="pct"/>
            <w:shd w:val="clear" w:color="auto" w:fill="92D050"/>
            <w:vAlign w:val="center"/>
          </w:tcPr>
          <w:p w14:paraId="388AF4DD" w14:textId="77777777" w:rsidR="001C5CAA" w:rsidRPr="001C5CAA" w:rsidRDefault="001C5CAA" w:rsidP="00783E20">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12</w:t>
            </w:r>
          </w:p>
        </w:tc>
        <w:tc>
          <w:tcPr>
            <w:tcW w:w="300" w:type="pct"/>
            <w:shd w:val="clear" w:color="auto" w:fill="92D050"/>
            <w:vAlign w:val="center"/>
          </w:tcPr>
          <w:p w14:paraId="388AF4DE" w14:textId="77777777" w:rsidR="001C5CAA" w:rsidRPr="001C5CAA" w:rsidRDefault="00DB4472" w:rsidP="00783E20">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500" w:type="pct"/>
            <w:shd w:val="clear" w:color="auto" w:fill="92D050"/>
            <w:vAlign w:val="center"/>
          </w:tcPr>
          <w:p w14:paraId="388AF4DF" w14:textId="77777777" w:rsidR="001C5CAA" w:rsidRPr="001C5CAA" w:rsidRDefault="001C5CAA" w:rsidP="00783E20">
            <w:pPr>
              <w:spacing w:line="240" w:lineRule="auto"/>
              <w:rPr>
                <w:rFonts w:eastAsia="Times New Roman" w:cs="Arial"/>
                <w:color w:val="000000"/>
                <w:sz w:val="16"/>
                <w:szCs w:val="20"/>
                <w:lang w:eastAsia="de-DE"/>
              </w:rPr>
            </w:pPr>
            <w:r w:rsidRPr="001C5CAA">
              <w:rPr>
                <w:rFonts w:eastAsia="Times New Roman" w:cs="Arial"/>
                <w:color w:val="000000"/>
                <w:sz w:val="16"/>
                <w:szCs w:val="20"/>
                <w:lang w:eastAsia="de-DE"/>
              </w:rPr>
              <w:t>Movement Quantity</w:t>
            </w:r>
          </w:p>
        </w:tc>
      </w:tr>
      <w:tr w:rsidR="001C5CAA" w:rsidRPr="007A6D70" w14:paraId="388AF4E8" w14:textId="77777777" w:rsidTr="0029248C">
        <w:trPr>
          <w:cantSplit/>
          <w:trHeight w:val="340"/>
        </w:trPr>
        <w:tc>
          <w:tcPr>
            <w:tcW w:w="1050" w:type="pct"/>
            <w:shd w:val="clear" w:color="auto" w:fill="C00000"/>
            <w:vAlign w:val="center"/>
          </w:tcPr>
          <w:p w14:paraId="388AF4E1" w14:textId="77777777" w:rsidR="001C5CAA" w:rsidRPr="0029248C" w:rsidRDefault="00783E20" w:rsidP="00783E20">
            <w:pPr>
              <w:spacing w:line="240" w:lineRule="auto"/>
              <w:rPr>
                <w:rFonts w:eastAsia="Times New Roman" w:cs="Arial"/>
                <w:bCs/>
                <w:color w:val="FFFFFF" w:themeColor="background1"/>
                <w:sz w:val="16"/>
                <w:szCs w:val="20"/>
                <w:lang w:eastAsia="de-DE"/>
              </w:rPr>
            </w:pPr>
            <w:proofErr w:type="spellStart"/>
            <w:r w:rsidRPr="0029248C">
              <w:rPr>
                <w:rFonts w:eastAsia="Times New Roman" w:cs="Arial"/>
                <w:bCs/>
                <w:color w:val="FFFFFF" w:themeColor="background1"/>
                <w:sz w:val="16"/>
                <w:szCs w:val="20"/>
                <w:lang w:eastAsia="de-DE"/>
              </w:rPr>
              <w:t>unitCode</w:t>
            </w:r>
            <w:proofErr w:type="spellEnd"/>
          </w:p>
        </w:tc>
        <w:tc>
          <w:tcPr>
            <w:tcW w:w="450" w:type="pct"/>
            <w:shd w:val="clear" w:color="auto" w:fill="C00000"/>
            <w:vAlign w:val="center"/>
          </w:tcPr>
          <w:p w14:paraId="388AF4E2" w14:textId="77777777" w:rsidR="001C5CAA" w:rsidRPr="0029248C" w:rsidRDefault="001C5CAA" w:rsidP="00783E20">
            <w:pPr>
              <w:spacing w:line="240" w:lineRule="auto"/>
              <w:rPr>
                <w:rFonts w:eastAsia="Times New Roman" w:cs="Arial"/>
                <w:color w:val="FFFFFF" w:themeColor="background1"/>
                <w:sz w:val="16"/>
                <w:szCs w:val="20"/>
                <w:lang w:eastAsia="de-DE"/>
              </w:rPr>
            </w:pPr>
            <w:r w:rsidRPr="0029248C">
              <w:rPr>
                <w:rFonts w:eastAsia="Times New Roman" w:cs="Arial"/>
                <w:color w:val="FFFFFF" w:themeColor="background1"/>
                <w:sz w:val="16"/>
                <w:szCs w:val="20"/>
                <w:lang w:eastAsia="de-DE"/>
              </w:rPr>
              <w:t>String</w:t>
            </w:r>
          </w:p>
        </w:tc>
        <w:tc>
          <w:tcPr>
            <w:tcW w:w="400" w:type="pct"/>
            <w:shd w:val="clear" w:color="auto" w:fill="C00000"/>
            <w:vAlign w:val="center"/>
          </w:tcPr>
          <w:p w14:paraId="388AF4E3" w14:textId="77777777" w:rsidR="001C5CAA" w:rsidRPr="0029248C" w:rsidRDefault="001C5CAA" w:rsidP="00783E20">
            <w:pPr>
              <w:spacing w:line="240" w:lineRule="auto"/>
              <w:rPr>
                <w:rFonts w:eastAsia="Times New Roman" w:cs="Arial"/>
                <w:color w:val="FFFFFF" w:themeColor="background1"/>
                <w:sz w:val="16"/>
                <w:szCs w:val="20"/>
                <w:lang w:eastAsia="de-DE"/>
              </w:rPr>
            </w:pPr>
            <w:r w:rsidRPr="0029248C">
              <w:rPr>
                <w:rFonts w:eastAsia="Times New Roman" w:cs="Arial"/>
                <w:color w:val="FFFFFF" w:themeColor="background1"/>
                <w:sz w:val="16"/>
                <w:szCs w:val="20"/>
                <w:lang w:eastAsia="de-DE"/>
              </w:rPr>
              <w:t>3</w:t>
            </w:r>
          </w:p>
        </w:tc>
        <w:tc>
          <w:tcPr>
            <w:tcW w:w="350" w:type="pct"/>
            <w:shd w:val="clear" w:color="auto" w:fill="C00000"/>
            <w:vAlign w:val="center"/>
          </w:tcPr>
          <w:p w14:paraId="388AF4E4" w14:textId="77777777" w:rsidR="001C5CAA" w:rsidRPr="0029248C" w:rsidRDefault="001C5CAA" w:rsidP="00783E20">
            <w:pPr>
              <w:spacing w:line="240" w:lineRule="auto"/>
              <w:rPr>
                <w:rFonts w:eastAsia="Times New Roman" w:cs="Arial"/>
                <w:color w:val="FFFFFF" w:themeColor="background1"/>
                <w:sz w:val="16"/>
                <w:szCs w:val="20"/>
                <w:lang w:eastAsia="de-DE"/>
              </w:rPr>
            </w:pPr>
            <w:r w:rsidRPr="0029248C">
              <w:rPr>
                <w:rFonts w:eastAsia="Times New Roman" w:cs="Arial"/>
                <w:color w:val="FFFFFF" w:themeColor="background1"/>
                <w:sz w:val="16"/>
                <w:szCs w:val="20"/>
                <w:lang w:eastAsia="de-DE"/>
              </w:rPr>
              <w:t>7</w:t>
            </w:r>
          </w:p>
        </w:tc>
        <w:tc>
          <w:tcPr>
            <w:tcW w:w="950" w:type="pct"/>
            <w:shd w:val="clear" w:color="auto" w:fill="C00000"/>
            <w:vAlign w:val="center"/>
          </w:tcPr>
          <w:p w14:paraId="388AF4E5" w14:textId="77777777" w:rsidR="001C5CAA" w:rsidRPr="0029248C" w:rsidRDefault="001C5CAA" w:rsidP="00783E20">
            <w:pPr>
              <w:spacing w:line="240" w:lineRule="auto"/>
              <w:rPr>
                <w:rFonts w:eastAsia="Times New Roman" w:cs="Arial"/>
                <w:color w:val="FFFFFF" w:themeColor="background1"/>
                <w:sz w:val="16"/>
                <w:szCs w:val="20"/>
                <w:lang w:eastAsia="de-DE"/>
              </w:rPr>
            </w:pPr>
            <w:r w:rsidRPr="0029248C">
              <w:rPr>
                <w:rFonts w:eastAsia="Times New Roman" w:cs="Arial"/>
                <w:color w:val="FFFFFF" w:themeColor="background1"/>
                <w:sz w:val="16"/>
                <w:szCs w:val="20"/>
                <w:lang w:eastAsia="de-DE"/>
              </w:rPr>
              <w:t>PCE</w:t>
            </w:r>
          </w:p>
        </w:tc>
        <w:tc>
          <w:tcPr>
            <w:tcW w:w="300" w:type="pct"/>
            <w:shd w:val="clear" w:color="auto" w:fill="C00000"/>
            <w:vAlign w:val="center"/>
          </w:tcPr>
          <w:p w14:paraId="388AF4E6" w14:textId="77777777" w:rsidR="001C5CAA" w:rsidRPr="0029248C" w:rsidRDefault="00003AB2" w:rsidP="00783E20">
            <w:pPr>
              <w:spacing w:line="240" w:lineRule="auto"/>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M</w:t>
            </w:r>
          </w:p>
        </w:tc>
        <w:tc>
          <w:tcPr>
            <w:tcW w:w="1500" w:type="pct"/>
            <w:shd w:val="clear" w:color="auto" w:fill="C00000"/>
            <w:vAlign w:val="center"/>
          </w:tcPr>
          <w:p w14:paraId="388AF4E7" w14:textId="77777777" w:rsidR="001C5CAA" w:rsidRPr="0029248C" w:rsidRDefault="001C5CAA" w:rsidP="00783E20">
            <w:pPr>
              <w:spacing w:line="240" w:lineRule="auto"/>
              <w:rPr>
                <w:rFonts w:eastAsia="Times New Roman" w:cs="Arial"/>
                <w:color w:val="FFFFFF" w:themeColor="background1"/>
                <w:sz w:val="16"/>
                <w:szCs w:val="20"/>
                <w:lang w:eastAsia="de-DE"/>
              </w:rPr>
            </w:pPr>
            <w:proofErr w:type="spellStart"/>
            <w:r w:rsidRPr="0029248C">
              <w:rPr>
                <w:rFonts w:eastAsia="Times New Roman" w:cs="Arial"/>
                <w:color w:val="FFFFFF" w:themeColor="background1"/>
                <w:sz w:val="16"/>
                <w:szCs w:val="20"/>
                <w:lang w:eastAsia="de-DE"/>
              </w:rPr>
              <w:t>UnitOfMeasure</w:t>
            </w:r>
            <w:proofErr w:type="spellEnd"/>
            <w:r w:rsidRPr="0029248C">
              <w:rPr>
                <w:rFonts w:eastAsia="Times New Roman" w:cs="Arial"/>
                <w:color w:val="FFFFFF" w:themeColor="background1"/>
                <w:sz w:val="16"/>
                <w:szCs w:val="20"/>
                <w:lang w:eastAsia="de-DE"/>
              </w:rPr>
              <w:t>(UOM)</w:t>
            </w:r>
          </w:p>
        </w:tc>
      </w:tr>
    </w:tbl>
    <w:p w14:paraId="388AF4E9" w14:textId="77777777" w:rsidR="00F75483" w:rsidRPr="00FD4E7D" w:rsidRDefault="00F75483" w:rsidP="00F75483">
      <w:pPr>
        <w:rPr>
          <w:sz w:val="12"/>
          <w:szCs w:val="12"/>
        </w:rPr>
      </w:pPr>
    </w:p>
    <w:p w14:paraId="388AF4EA" w14:textId="77777777" w:rsidR="001751E3" w:rsidRPr="001751E3" w:rsidRDefault="001751E3" w:rsidP="001751E3">
      <w:pPr>
        <w:pStyle w:val="berschrift4"/>
        <w:ind w:left="851" w:hanging="851"/>
        <w:rPr>
          <w:szCs w:val="20"/>
        </w:rPr>
      </w:pPr>
      <w:bookmarkStart w:id="76" w:name="_Toc347483430"/>
      <w:proofErr w:type="spellStart"/>
      <w:proofErr w:type="gramStart"/>
      <w:r w:rsidRPr="001751E3">
        <w:rPr>
          <w:szCs w:val="20"/>
        </w:rPr>
        <w:t>asram:</w:t>
      </w:r>
      <w:proofErr w:type="gramEnd"/>
      <w:r w:rsidRPr="001751E3">
        <w:rPr>
          <w:szCs w:val="20"/>
        </w:rPr>
        <w:t>ShipToCITradeParty</w:t>
      </w:r>
      <w:bookmarkEnd w:id="76"/>
      <w:proofErr w:type="spellEnd"/>
    </w:p>
    <w:p w14:paraId="388AF4EB" w14:textId="77777777" w:rsidR="001751E3" w:rsidRPr="001751E3" w:rsidRDefault="001751E3" w:rsidP="001751E3"/>
    <w:p w14:paraId="388AF4EC" w14:textId="77777777" w:rsidR="00F00037" w:rsidRPr="003F7F05" w:rsidRDefault="00003AB2" w:rsidP="00C22F20">
      <w:r>
        <w:rPr>
          <w:noProof/>
          <w:lang w:eastAsia="zh-TW"/>
        </w:rPr>
        <mc:AlternateContent>
          <mc:Choice Requires="wpg">
            <w:drawing>
              <wp:inline distT="0" distB="0" distL="0" distR="0" wp14:anchorId="388AF564" wp14:editId="388AF565">
                <wp:extent cx="5562600" cy="1369695"/>
                <wp:effectExtent l="0" t="0" r="19050" b="1905"/>
                <wp:docPr id="6092" name="Gruppieren 6092"/>
                <wp:cNvGraphicFramePr/>
                <a:graphic xmlns:a="http://schemas.openxmlformats.org/drawingml/2006/main">
                  <a:graphicData uri="http://schemas.microsoft.com/office/word/2010/wordprocessingGroup">
                    <wpg:wgp>
                      <wpg:cNvGrpSpPr/>
                      <wpg:grpSpPr>
                        <a:xfrm>
                          <a:off x="0" y="0"/>
                          <a:ext cx="5562600" cy="1369695"/>
                          <a:chOff x="0" y="0"/>
                          <a:chExt cx="5562600" cy="1369695"/>
                        </a:xfrm>
                      </wpg:grpSpPr>
                      <wpg:grpSp>
                        <wpg:cNvPr id="12" name="Group 7158"/>
                        <wpg:cNvGrpSpPr>
                          <a:grpSpLocks/>
                        </wpg:cNvGrpSpPr>
                        <wpg:grpSpPr bwMode="auto">
                          <a:xfrm>
                            <a:off x="5372100" y="962025"/>
                            <a:ext cx="190500" cy="166370"/>
                            <a:chOff x="6283" y="5431"/>
                            <a:chExt cx="300" cy="262"/>
                          </a:xfrm>
                        </wpg:grpSpPr>
                        <wps:wsp>
                          <wps:cNvPr id="13" name="Rectangle 715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 name="AutoShape 716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716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7" name="Rectangle 7146"/>
                        <wps:cNvSpPr>
                          <a:spLocks noChangeArrowheads="1"/>
                        </wps:cNvSpPr>
                        <wps:spPr bwMode="auto">
                          <a:xfrm>
                            <a:off x="285750" y="419100"/>
                            <a:ext cx="1955800" cy="344805"/>
                          </a:xfrm>
                          <a:prstGeom prst="rect">
                            <a:avLst/>
                          </a:prstGeom>
                          <a:solidFill>
                            <a:srgbClr val="8DB3E2"/>
                          </a:solidFill>
                          <a:ln w="25400">
                            <a:solidFill>
                              <a:srgbClr val="000000"/>
                            </a:solidFill>
                            <a:miter lim="800000"/>
                            <a:headEnd/>
                            <a:tailEnd/>
                          </a:ln>
                        </wps:spPr>
                        <wps:txbx>
                          <w:txbxContent>
                            <w:p w14:paraId="388AF663" w14:textId="77777777" w:rsidR="001F32CB" w:rsidRPr="00392977" w:rsidRDefault="001F32CB" w:rsidP="00392977">
                              <w:pPr>
                                <w:rPr>
                                  <w:szCs w:val="20"/>
                                </w:rPr>
                              </w:pPr>
                              <w:proofErr w:type="spellStart"/>
                              <w:proofErr w:type="gramStart"/>
                              <w:r w:rsidRPr="00392977">
                                <w:rPr>
                                  <w:rFonts w:cs="Arial"/>
                                  <w:b/>
                                  <w:bCs/>
                                  <w:szCs w:val="20"/>
                                </w:rPr>
                                <w:t>asram:</w:t>
                              </w:r>
                              <w:proofErr w:type="gramEnd"/>
                              <w:r w:rsidRPr="00392977">
                                <w:rPr>
                                  <w:rFonts w:cs="Arial"/>
                                  <w:b/>
                                  <w:bCs/>
                                  <w:szCs w:val="20"/>
                                </w:rPr>
                                <w:t>ShipToCITradeParty</w:t>
                              </w:r>
                              <w:proofErr w:type="spellEnd"/>
                            </w:p>
                          </w:txbxContent>
                        </wps:txbx>
                        <wps:bodyPr rot="0" vert="horz" wrap="square" lIns="91440" tIns="45720" rIns="91440" bIns="45720" anchor="t" anchorCtr="0" upright="1">
                          <a:noAutofit/>
                        </wps:bodyPr>
                      </wps:wsp>
                      <wps:wsp>
                        <wps:cNvPr id="18" name="AutoShape 7148"/>
                        <wps:cNvCnPr>
                          <a:cxnSpLocks noChangeShapeType="1"/>
                        </wps:cNvCnPr>
                        <wps:spPr bwMode="auto">
                          <a:xfrm>
                            <a:off x="26384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 name="Rectangle 7149"/>
                        <wps:cNvSpPr>
                          <a:spLocks noChangeArrowheads="1"/>
                        </wps:cNvSpPr>
                        <wps:spPr bwMode="auto">
                          <a:xfrm>
                            <a:off x="22574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0" name="Rectangle 7150"/>
                        <wps:cNvSpPr>
                          <a:spLocks noChangeArrowheads="1"/>
                        </wps:cNvSpPr>
                        <wps:spPr bwMode="auto">
                          <a:xfrm>
                            <a:off x="3038475" y="866775"/>
                            <a:ext cx="23342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64" w14:textId="77777777" w:rsidR="001F32CB" w:rsidRPr="000B6F81" w:rsidRDefault="001F32CB" w:rsidP="00392977">
                              <w:pPr>
                                <w:spacing w:line="240" w:lineRule="auto"/>
                              </w:pPr>
                              <w:proofErr w:type="spellStart"/>
                              <w:r w:rsidRPr="00392977">
                                <w:rPr>
                                  <w:rFonts w:cs="Arial"/>
                                  <w:bCs/>
                                  <w:szCs w:val="20"/>
                                  <w:lang w:val="de-DE"/>
                                </w:rPr>
                                <w:t>asram:SpecifiedCILegalOrganization</w:t>
                              </w:r>
                              <w:proofErr w:type="spellEnd"/>
                            </w:p>
                          </w:txbxContent>
                        </wps:txbx>
                        <wps:bodyPr rot="0" vert="horz" wrap="square" lIns="91440" tIns="45720" rIns="91440" bIns="45720" anchor="t" anchorCtr="0" upright="1">
                          <a:noAutofit/>
                        </wps:bodyPr>
                      </wps:wsp>
                      <wps:wsp>
                        <wps:cNvPr id="21" name="AutoShape 7151"/>
                        <wps:cNvCnPr>
                          <a:cxnSpLocks noChangeShapeType="1"/>
                        </wps:cNvCnPr>
                        <wps:spPr bwMode="auto">
                          <a:xfrm>
                            <a:off x="24479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7152"/>
                        <wps:cNvCnPr>
                          <a:cxnSpLocks noChangeShapeType="1"/>
                        </wps:cNvCnPr>
                        <wps:spPr bwMode="auto">
                          <a:xfrm>
                            <a:off x="22479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 name="Rectangle 7153"/>
                        <wps:cNvSpPr>
                          <a:spLocks noChangeArrowheads="1"/>
                        </wps:cNvSpPr>
                        <wps:spPr bwMode="auto">
                          <a:xfrm>
                            <a:off x="3038475" y="0"/>
                            <a:ext cx="19450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65" w14:textId="77777777" w:rsidR="001F32CB" w:rsidRPr="00392977" w:rsidRDefault="001F32CB" w:rsidP="00392977">
                              <w:pPr>
                                <w:rPr>
                                  <w:szCs w:val="20"/>
                                </w:rPr>
                              </w:pPr>
                              <w:proofErr w:type="spellStart"/>
                              <w:r w:rsidRPr="00392977">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24" name="AutoShape 7154"/>
                        <wps:cNvCnPr>
                          <a:cxnSpLocks noChangeShapeType="1"/>
                        </wps:cNvCnPr>
                        <wps:spPr bwMode="auto">
                          <a:xfrm>
                            <a:off x="26384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7155"/>
                        <wps:cNvCnPr>
                          <a:cxnSpLocks noChangeShapeType="1"/>
                        </wps:cNvCnPr>
                        <wps:spPr bwMode="auto">
                          <a:xfrm>
                            <a:off x="26384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5" name="Rechteck 6075"/>
                        <wps:cNvSpPr>
                          <a:spLocks noChangeArrowheads="1"/>
                        </wps:cNvSpPr>
                        <wps:spPr bwMode="auto">
                          <a:xfrm>
                            <a:off x="0" y="457200"/>
                            <a:ext cx="293370" cy="293370"/>
                          </a:xfrm>
                          <a:prstGeom prst="rect">
                            <a:avLst/>
                          </a:prstGeom>
                          <a:noFill/>
                          <a:ln>
                            <a:noFill/>
                          </a:ln>
                          <a:extLst/>
                        </wps:spPr>
                        <wps:txbx>
                          <w:txbxContent>
                            <w:p w14:paraId="388AF666"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78" name="Rechteck 6078"/>
                        <wps:cNvSpPr>
                          <a:spLocks noChangeArrowheads="1"/>
                        </wps:cNvSpPr>
                        <wps:spPr bwMode="auto">
                          <a:xfrm>
                            <a:off x="2647950" y="161925"/>
                            <a:ext cx="457200" cy="293370"/>
                          </a:xfrm>
                          <a:prstGeom prst="rect">
                            <a:avLst/>
                          </a:prstGeom>
                          <a:noFill/>
                          <a:ln>
                            <a:noFill/>
                          </a:ln>
                          <a:extLst/>
                        </wps:spPr>
                        <wps:txbx>
                          <w:txbxContent>
                            <w:p w14:paraId="388AF667"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91" name="Rechteck 6091"/>
                        <wps:cNvSpPr>
                          <a:spLocks noChangeArrowheads="1"/>
                        </wps:cNvSpPr>
                        <wps:spPr bwMode="auto">
                          <a:xfrm>
                            <a:off x="2638425" y="1076325"/>
                            <a:ext cx="457200" cy="293370"/>
                          </a:xfrm>
                          <a:prstGeom prst="rect">
                            <a:avLst/>
                          </a:prstGeom>
                          <a:noFill/>
                          <a:ln>
                            <a:noFill/>
                          </a:ln>
                          <a:extLst/>
                        </wps:spPr>
                        <wps:txbx>
                          <w:txbxContent>
                            <w:p w14:paraId="388AF668"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92" o:spid="_x0000_s1565" style="width:438pt;height:107.85pt;mso-position-horizontal-relative:char;mso-position-vertical-relative:line" coordsize="55626,13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">
                <v:group id="Group 7158" o:spid="_x0000_s1566" style="position:absolute;left:53721;top:962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ect id="Rectangle 7159" o:spid="_x0000_s156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8eGMEA&#10;AADbAAAADwAAAGRycy9kb3ducmV2LnhtbERPTWsCMRC9F/wPYQRvNavFKlujiCAVRKja3ofNdHdx&#10;M1mTrMb++kYo9DaP9znzZTSNuJLztWUFo2EGgriwuuZSwedp8zwD4QOyxsYyKbiTh+Wi9zTHXNsb&#10;H+h6DKVIIexzVFCF0OZS+qIig35oW+LEfVtnMCToSqkd3lK4aeQ4y16lwZpTQ4UtrSsqzsfOKGj3&#10;k+59etm5n69Z91HgLtowjkoN+nH1BiJQDP/iP/dWp/kv8PglHS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PHhjBAAAA2wAAAA8AAAAAAAAAAAAAAAAAmAIAAGRycy9kb3du&#10;cmV2LnhtbFBLBQYAAAAABAAEAPUAAACGAwAAAAA=&#10;" strokeweight="2pt"/>
                  <v:shape id="AutoShape 7160" o:spid="_x0000_s156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mtnr8AAADbAAAADwAAAGRycy9kb3ducmV2LnhtbERPTWuDQBC9F/Iflin0VtcWScVkE0Kg&#10;4FUTeh7ciUrcWeOucfPvs4VCb/N4n7PdBzOIO02ut6zgI0lBEDdW99wqOJ++33MQziNrHCyTggc5&#10;2O9WL1sstF24onvtWxFD2BWooPN+LKR0TUcGXWJH4shd7GTQRzi1Uk+4xHAzyM80XUuDPceGDkc6&#10;dtRc69koqKpb+zO7sBzyS/jKzjoz6Vwq9fYaDhsQnoL/F/+5Sx3nZ/D7SzxA7p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Amtnr8AAADbAAAADwAAAAAAAAAAAAAAAACh&#10;AgAAZHJzL2Rvd25yZXYueG1sUEsFBgAAAAAEAAQA+QAAAI0DAAAAAA==&#10;" strokeweight="1.25pt"/>
                  <v:shape id="AutoShape 7161" o:spid="_x0000_s156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11IMQAAADbAAAADwAAAGRycy9kb3ducmV2LnhtbERPS2vCQBC+F/wPywi91Y0FpUQ3QbSF&#10;HlohPg7exuyYBLOzIbsmaX99Vyh4m4/vOct0MLXoqHWVZQXTSQSCOLe64kLBYf/x8gbCeWSNtWVS&#10;8EMO0mT0tMRY254z6na+ECGEXYwKSu+bWEqXl2TQTWxDHLiLbQ36ANtC6hb7EG5q+RpFc2mw4tBQ&#10;YkPrkvLr7mYUzG79+TSfcrb6ft8cs98u316PX0o9j4fVAoSnwT/E/+5PHebP4P5LOEA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DXUgxAAAANsAAAAPAAAAAAAAAAAA&#10;AAAAAKECAABkcnMvZG93bnJldi54bWxQSwUGAAAAAAQABAD5AAAAkgMAAAAA&#10;" strokeweight="1.25pt"/>
                </v:group>
                <v:rect id="Rectangle 7146" o:spid="_x0000_s1570" style="position:absolute;left:2857;top:4191;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Xb8IA&#10;AADbAAAADwAAAGRycy9kb3ducmV2LnhtbERPTWvCQBC9C/0PywjedKMHW2M2oaQI0kOhKvQ6zY7Z&#10;0OxsyK5J6q/vFgq9zeN9TlZMthUD9b5xrGC9SkAQV043XCu4nA/LJxA+IGtsHZOCb/JQ5A+zDFPt&#10;Rn6n4RRqEUPYp6jAhNClUvrKkEW/ch1x5K6utxgi7GupexxjuG3lJkm20mLDscFgR6Wh6ut0swpe&#10;bh/mcHfGv75Rc9ef6Mrd5qjUYj4970EEmsK/+M991HH+I/z+Eg+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ldvwgAAANsAAAAPAAAAAAAAAAAAAAAAAJgCAABkcnMvZG93&#10;bnJldi54bWxQSwUGAAAAAAQABAD1AAAAhwMAAAAA&#10;" fillcolor="#8db3e2" strokeweight="2pt">
                  <v:textbox>
                    <w:txbxContent>
                      <w:p w14:paraId="388AF663" w14:textId="77777777" w:rsidR="001F32CB" w:rsidRPr="00392977" w:rsidRDefault="001F32CB" w:rsidP="00392977">
                        <w:pPr>
                          <w:rPr>
                            <w:szCs w:val="20"/>
                          </w:rPr>
                        </w:pPr>
                        <w:proofErr w:type="spellStart"/>
                        <w:proofErr w:type="gramStart"/>
                        <w:r w:rsidRPr="00392977">
                          <w:rPr>
                            <w:rFonts w:cs="Arial"/>
                            <w:b/>
                            <w:bCs/>
                            <w:szCs w:val="20"/>
                          </w:rPr>
                          <w:t>asram:</w:t>
                        </w:r>
                        <w:proofErr w:type="gramEnd"/>
                        <w:r w:rsidRPr="00392977">
                          <w:rPr>
                            <w:rFonts w:cs="Arial"/>
                            <w:b/>
                            <w:bCs/>
                            <w:szCs w:val="20"/>
                          </w:rPr>
                          <w:t>ShipToCITradeParty</w:t>
                        </w:r>
                        <w:proofErr w:type="spellEnd"/>
                      </w:p>
                    </w:txbxContent>
                  </v:textbox>
                </v:rect>
                <v:shape id="AutoShape 7148" o:spid="_x0000_s1571" type="#_x0000_t32" style="position:absolute;left:26384;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Bgi8UAAADbAAAADwAAAGRycy9kb3ducmV2LnhtbESPQWvCQBCF74X+h2UKvdVNRdSm2UgR&#10;pCKoqMVeh+w0Cc3Ohuwa03/fOQjeZnhv3vsmWwyuUT11ofZs4HWUgCIuvK25NPB1Wr3MQYWIbLHx&#10;TAb+KMAif3zIMLX+ygfqj7FUEsIhRQNVjG2qdSgqchhGviUW7cd3DqOsXalth1cJd40eJ8lUO6xZ&#10;GipsaVlR8Xu8OAP9/rybrdr+cx/L8+Swmbx9o9sa8/w0fLyDijTEu/l2vbaCL7Dyiwy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Bgi8UAAADbAAAADwAAAAAAAAAA&#10;AAAAAAChAgAAZHJzL2Rvd25yZXYueG1sUEsFBgAAAAAEAAQA+QAAAJMDAAAAAA==&#10;" strokeweight="2pt"/>
                <v:rect id="Rectangle 7149" o:spid="_x0000_s1572" style="position:absolute;left:22574;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8sEA&#10;AADbAAAADwAAAGRycy9kb3ducmV2LnhtbERP32vCMBB+H/g/hBv4NtMJOleNIgNxIMKs8/1obm1Z&#10;c+mSVDP/ejMY+HYf389brKJpxZmcbywreB5lIIhLqxuuFHweN08zED4ga2wtk4Jf8rBaDh4WmGt7&#10;4QOdi1CJFMI+RwV1CF0upS9rMuhHtiNO3Jd1BkOCrpLa4SWFm1aOs2wqDTacGmrs6K2m8rvojYJu&#10;P+m3Lz87dz3N+o8Sd9GGcVRq+BjXcxCBYriL/93vOs1/hb9f0gF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nKfLBAAAA2wAAAA8AAAAAAAAAAAAAAAAAmAIAAGRycy9kb3du&#10;cmV2LnhtbFBLBQYAAAAABAAEAPUAAACGAwAAAAA=&#10;" strokeweight="2pt"/>
                <v:rect id="Rectangle 7150" o:spid="_x0000_s1573" style="position:absolute;left:30384;top:8667;width:2334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pCicMA&#10;AADbAAAADwAAAGRycy9kb3ducmV2LnhtbESPwUrDQBCG74LvsIzgRewmpajEbosoxdKTieJ5yI5J&#10;MDsbdrft9u07h0KPwz//N98s19mN6kAhDp4NlLMCFHHr7cCdgZ/vzeMLqJiQLY6eycCJIqxXtzdL&#10;rKw/ck2HJnVKIBwrNNCnNFVax7Ynh3HmJ2LJ/nxwmGQMnbYBjwJ3o54XxZN2OLBc6HGi957a/2bv&#10;RKPM9W/z+XDyO/9RD6UNi6/8bMz9XX57BZUop+vypb21BuZiL78IAP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pCicMAAADbAAAADwAAAAAAAAAAAAAAAACYAgAAZHJzL2Rv&#10;d25yZXYueG1sUEsFBgAAAAAEAAQA9QAAAIgDAAAAAA==&#10;" filled="f" fillcolor="#8db3e2" strokeweight="2pt">
                  <v:textbox>
                    <w:txbxContent>
                      <w:p w14:paraId="388AF664" w14:textId="77777777" w:rsidR="001F32CB" w:rsidRPr="000B6F81" w:rsidRDefault="001F32CB" w:rsidP="00392977">
                        <w:pPr>
                          <w:spacing w:line="240" w:lineRule="auto"/>
                        </w:pPr>
                        <w:proofErr w:type="spellStart"/>
                        <w:r w:rsidRPr="00392977">
                          <w:rPr>
                            <w:rFonts w:cs="Arial"/>
                            <w:bCs/>
                            <w:szCs w:val="20"/>
                            <w:lang w:val="de-DE"/>
                          </w:rPr>
                          <w:t>asram:SpecifiedCILegalOrganization</w:t>
                        </w:r>
                        <w:proofErr w:type="spellEnd"/>
                      </w:p>
                    </w:txbxContent>
                  </v:textbox>
                </v:rect>
                <v:shape id="AutoShape 7151" o:spid="_x0000_s1574" type="#_x0000_t32" style="position:absolute;left:24479;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YDq8MAAADbAAAADwAAAGRycy9kb3ducmV2LnhtbESP3YrCMBSE7xd8h3AE79ZUEV2rUWRB&#10;VgQVf9DbQ3Nsi81JaWKtb28EYS+HmfmGmc4bU4iaKpdbVtDrRiCIE6tzThWcjsvvHxDOI2ssLJOC&#10;JzmYz1pfU4y1ffCe6oNPRYCwi1FB5n0ZS+mSjAy6ri2Jg3e1lUEfZJVKXeEjwE0h+1E0lAZzDgsZ&#10;lvSbUXI73I2CenfejpZl/bfz6XmwXw/GFzQbpTrtZjEB4anx/+FPe6UV9Hvw/hJ+gJ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WA6vDAAAA2wAAAA8AAAAAAAAAAAAA&#10;AAAAoQIAAGRycy9kb3ducmV2LnhtbFBLBQYAAAAABAAEAPkAAACRAwAAAAA=&#10;" strokeweight="2pt"/>
                <v:shape id="AutoShape 7152" o:spid="_x0000_s1575" type="#_x0000_t32" style="position:absolute;left:22479;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Sd3MUAAADbAAAADwAAAGRycy9kb3ducmV2LnhtbESPQWvCQBSE74L/YXmF3nTTEKpNXYMI&#10;wVKoohZ7fWRfk9Ds25DdJum/7wqCx2FmvmFW2Wga0VPnassKnuYRCOLC6ppLBZ/nfLYE4TyyxsYy&#10;KfgjB9l6Ollhqu3AR+pPvhQBwi5FBZX3bSqlKyoy6Oa2JQ7et+0M+iC7UuoOhwA3jYyj6FkarDks&#10;VNjStqLi5/RrFPSHy36Rt/3u4MtLcnxPXr7QfCj1+DBuXkF4Gv09fGu/aQVxDNcv4Qf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Sd3MUAAADbAAAADwAAAAAAAAAA&#10;AAAAAAChAgAAZHJzL2Rvd25yZXYueG1sUEsFBgAAAAAEAAQA+QAAAJMDAAAAAA==&#10;" strokeweight="2pt"/>
                <v:rect id="Rectangle 7153" o:spid="_x0000_s1576" style="position:absolute;left:30384;width:194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c/sQA&#10;AADbAAAADwAAAGRycy9kb3ducmV2LnhtbESPQWsCMRCF7wX/Q5hCL0Wza0uV1ShiKZWeuqt4Hjbj&#10;7tLNZEmixn/fCIUeH2/e9+Yt19H04kLOd5YV5JMMBHFtdceNgsP+YzwH4QOyxt4yKbiRh/Vq9LDE&#10;Qtsrl3SpQiMShH2BCtoQhkJKX7dk0E/sQJy8k3UGQ5KukdrhNcFNL6dZ9iYNdpwaWhxo21L9U51N&#10;eiOP5bH6fL7ZL/tedrl2r99xptTTY9wsQASK4f/4L73TCqYvcN+SA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o3P7EAAAA2wAAAA8AAAAAAAAAAAAAAAAAmAIAAGRycy9k&#10;b3ducmV2LnhtbFBLBQYAAAAABAAEAPUAAACJAwAAAAA=&#10;" filled="f" fillcolor="#8db3e2" strokeweight="2pt">
                  <v:textbox>
                    <w:txbxContent>
                      <w:p w14:paraId="388AF665" w14:textId="77777777" w:rsidR="001F32CB" w:rsidRPr="00392977" w:rsidRDefault="001F32CB" w:rsidP="00392977">
                        <w:pPr>
                          <w:rPr>
                            <w:szCs w:val="20"/>
                          </w:rPr>
                        </w:pPr>
                        <w:proofErr w:type="spellStart"/>
                        <w:r w:rsidRPr="00392977">
                          <w:rPr>
                            <w:rFonts w:cs="Arial"/>
                            <w:bCs/>
                            <w:szCs w:val="20"/>
                            <w:lang w:val="de-DE"/>
                          </w:rPr>
                          <w:t>asram:IdentificationIdentifier</w:t>
                        </w:r>
                        <w:proofErr w:type="spellEnd"/>
                      </w:p>
                    </w:txbxContent>
                  </v:textbox>
                </v:rect>
                <v:shape id="AutoShape 7154" o:spid="_x0000_s1577" type="#_x0000_t32" style="position:absolute;left:26384;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GgM8UAAADbAAAADwAAAGRycy9kb3ducmV2LnhtbESPQWvCQBSE74L/YXmF3nTTEKpNXYMI&#10;wVKoohZ7fWRfk9Ds25DdJum/7wqCx2FmvmFW2Wga0VPnassKnuYRCOLC6ppLBZ/nfLYE4TyyxsYy&#10;KfgjB9l6Ollhqu3AR+pPvhQBwi5FBZX3bSqlKyoy6Oa2JQ7et+0M+iC7UuoOhwA3jYyj6FkarDks&#10;VNjStqLi5/RrFPSHy36Rt/3u4MtLcnxPXr7QfCj1+DBuXkF4Gv09fGu/aQVxAtcv4Qf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GgM8UAAADbAAAADwAAAAAAAAAA&#10;AAAAAAChAgAAZHJzL2Rvd25yZXYueG1sUEsFBgAAAAAEAAQA+QAAAJMDAAAAAA==&#10;" strokeweight="2pt"/>
                <v:shape id="AutoShape 7155" o:spid="_x0000_s1578" type="#_x0000_t32" style="position:absolute;left:26384;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0FqMUAAADbAAAADwAAAGRycy9kb3ducmV2LnhtbESP3WrCQBSE7wXfYTmF3plNJfUndZVS&#10;CC0FFW2Jt4fsaRLMng3ZbUzfvisIXg4z8w2z2gymET11rras4CmKQRAXVtdcKvj+yiYLEM4ja2ws&#10;k4I/crBZj0crTLW98IH6oy9FgLBLUUHlfZtK6YqKDLrItsTB+7GdQR9kV0rd4SXATSOncTyTBmsO&#10;CxW29FZRcT7+GgX9Pt/Ns7Z/3/syTw6fyfKEZqvU48Pw+gLC0+Dv4Vv7QyuYPsP1S/gBc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0FqMUAAADbAAAADwAAAAAAAAAA&#10;AAAAAAChAgAAZHJzL2Rvd25yZXYueG1sUEsFBgAAAAAEAAQA+QAAAJMDAAAAAA==&#10;" strokeweight="2pt"/>
                <v:rect id="Rechteck 6075" o:spid="_x0000_s1579" style="position:absolute;top:4572;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uIMcA&#10;AADdAAAADwAAAGRycy9kb3ducmV2LnhtbESPzWrDMBCE74W+g9hALyWWW0gaHCuhBEpNCIQ6P+fF&#10;2tgm1sqxVNt9+ypQ6HGYmW+YdD2aRvTUudqygpcoBkFcWF1zqeB4+JguQDiPrLGxTAp+yMF69fiQ&#10;YqLtwF/U574UAcIuQQWV920ipSsqMugi2xIH72I7gz7IrpS6wyHATSNf43guDdYcFipsaVNRcc2/&#10;jYKh2Pfnw+5T7p/PmeVbdtvkp61ST5PxfQnC0+j/w3/tTCuYx28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wLiDHAAAA3QAAAA8AAAAAAAAAAAAAAAAAmAIAAGRy&#10;cy9kb3ducmV2LnhtbFBLBQYAAAAABAAEAPUAAACMAwAAAAA=&#10;" filled="f" stroked="f">
                  <v:textbox>
                    <w:txbxContent>
                      <w:p w14:paraId="388AF666"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v:textbox>
                </v:rect>
                <v:rect id="Rechteck 6078" o:spid="_x0000_s1580" style="position:absolute;left:26479;top:1619;width:4572;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BvsIA&#10;AADdAAAADwAAAGRycy9kb3ducmV2LnhtbERPTYvCMBC9C/6HMIIX0VQPulSjiCCWZUGsq+ehGdti&#10;M6lNbLv/fnNY2OPjfW92valES40rLSuYzyIQxJnVJecKvq/H6QcI55E1VpZJwQ852G2Hgw3G2nZ8&#10;oTb1uQgh7GJUUHhfx1K6rCCDbmZr4sA9bGPQB9jkUjfYhXBTyUUULaXBkkNDgTUdCsqe6dso6LJz&#10;e79+neR5ck8sv5LXIb19KjUe9fs1CE+9/xf/uROtYBmtwtzwJjwB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cYG+wgAAAN0AAAAPAAAAAAAAAAAAAAAAAJgCAABkcnMvZG93&#10;bnJldi54bWxQSwUGAAAAAAQABAD1AAAAhwMAAAAA&#10;" filled="f" stroked="f">
                  <v:textbox>
                    <w:txbxContent>
                      <w:p w14:paraId="388AF667"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v:textbox>
                </v:rect>
                <v:rect id="Rechteck 6091" o:spid="_x0000_s1581" style="position:absolute;left:26384;top:10763;width:4572;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fO2cYA&#10;AADdAAAADwAAAGRycy9kb3ducmV2LnhtbESPQWvCQBSE7wX/w/IEL6Vu9CA1zUZEkIZSkCbq+ZF9&#10;TUKzb2N2m6T/vlsoeBxm5hsm2U2mFQP1rrGsYLWMQBCXVjdcKTgXx6dnEM4ja2wtk4IfcrBLZw8J&#10;xtqO/EFD7isRIOxiVFB738VSurImg25pO+LgfdreoA+yr6TucQxw08p1FG2kwYbDQo0dHWoqv/Jv&#10;o2AsT8O1eH+Vp8drZvmW3Q755U2pxXzav4DwNPl7+L+daQWbaLuCvzfhCc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fO2cYAAADdAAAADwAAAAAAAAAAAAAAAACYAgAAZHJz&#10;L2Rvd25yZXYueG1sUEsFBgAAAAAEAAQA9QAAAIsDAAAAAA==&#10;" filled="f" stroked="f">
                  <v:textbox>
                    <w:txbxContent>
                      <w:p w14:paraId="388AF668"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4ED" w14:textId="77777777" w:rsidR="00003AB2" w:rsidRDefault="00003AB2">
      <w:pPr>
        <w:spacing w:line="240"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4F5" w14:textId="77777777" w:rsidTr="00003AB2">
        <w:trPr>
          <w:cantSplit/>
          <w:trHeight w:val="329"/>
        </w:trPr>
        <w:tc>
          <w:tcPr>
            <w:tcW w:w="1050" w:type="pct"/>
            <w:shd w:val="clear" w:color="auto" w:fill="FFFFCC"/>
            <w:vAlign w:val="center"/>
          </w:tcPr>
          <w:p w14:paraId="388AF4EE" w14:textId="77777777" w:rsidR="001C5CAA" w:rsidRPr="001C5CAA" w:rsidRDefault="001C5CAA" w:rsidP="00003AB2">
            <w:pPr>
              <w:spacing w:line="240" w:lineRule="auto"/>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4EF" w14:textId="77777777" w:rsidR="001C5CAA" w:rsidRPr="001C5CAA" w:rsidRDefault="001C5CAA" w:rsidP="00003AB2">
            <w:pPr>
              <w:spacing w:line="240" w:lineRule="auto"/>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4F0" w14:textId="77777777" w:rsidR="001C5CAA" w:rsidRPr="001C5CAA" w:rsidRDefault="001C5CAA" w:rsidP="00003AB2">
            <w:pPr>
              <w:spacing w:line="240" w:lineRule="auto"/>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4F1" w14:textId="77777777" w:rsidR="001C5CAA" w:rsidRPr="001C5CAA" w:rsidRDefault="001C5CAA" w:rsidP="00003AB2">
            <w:pPr>
              <w:spacing w:line="240" w:lineRule="auto"/>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4F2" w14:textId="77777777" w:rsidR="001C5CAA" w:rsidRPr="001C5CAA" w:rsidRDefault="001C5CAA" w:rsidP="00003AB2">
            <w:pPr>
              <w:spacing w:line="240" w:lineRule="auto"/>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4F3" w14:textId="77777777" w:rsidR="001C5CAA" w:rsidRPr="001C5CAA" w:rsidRDefault="001C5CAA" w:rsidP="00003AB2">
            <w:pPr>
              <w:spacing w:line="240" w:lineRule="auto"/>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4F4" w14:textId="77777777" w:rsidR="001C5CAA" w:rsidRPr="001C5CAA" w:rsidRDefault="001C5CAA" w:rsidP="00003AB2">
            <w:pPr>
              <w:spacing w:line="240" w:lineRule="auto"/>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4FD" w14:textId="77777777" w:rsidTr="00003AB2">
        <w:trPr>
          <w:cantSplit/>
          <w:trHeight w:val="318"/>
        </w:trPr>
        <w:tc>
          <w:tcPr>
            <w:tcW w:w="1050" w:type="pct"/>
            <w:shd w:val="clear" w:color="auto" w:fill="C00000"/>
            <w:vAlign w:val="center"/>
          </w:tcPr>
          <w:p w14:paraId="388AF4F6" w14:textId="77777777" w:rsidR="001C5CAA" w:rsidRPr="00003AB2" w:rsidRDefault="001C5CAA" w:rsidP="00003AB2">
            <w:pPr>
              <w:spacing w:line="240" w:lineRule="auto"/>
              <w:rPr>
                <w:rFonts w:eastAsia="Times New Roman" w:cs="Arial"/>
                <w:color w:val="FFFFFF" w:themeColor="background1"/>
                <w:sz w:val="16"/>
                <w:szCs w:val="20"/>
                <w:lang w:eastAsia="de-DE"/>
              </w:rPr>
            </w:pPr>
            <w:proofErr w:type="spellStart"/>
            <w:r w:rsidRPr="00003AB2">
              <w:rPr>
                <w:rFonts w:cs="Arial"/>
                <w:bCs/>
                <w:color w:val="FFFFFF" w:themeColor="background1"/>
                <w:sz w:val="16"/>
                <w:szCs w:val="20"/>
              </w:rPr>
              <w:t>asram:IdentificationIdentifier</w:t>
            </w:r>
            <w:proofErr w:type="spellEnd"/>
          </w:p>
        </w:tc>
        <w:tc>
          <w:tcPr>
            <w:tcW w:w="450" w:type="pct"/>
            <w:shd w:val="clear" w:color="auto" w:fill="C00000"/>
            <w:vAlign w:val="center"/>
          </w:tcPr>
          <w:p w14:paraId="388AF4F7"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cs="Arial"/>
                <w:color w:val="FFFFFF" w:themeColor="background1"/>
                <w:sz w:val="16"/>
                <w:szCs w:val="20"/>
              </w:rPr>
              <w:t>String</w:t>
            </w:r>
          </w:p>
        </w:tc>
        <w:tc>
          <w:tcPr>
            <w:tcW w:w="400" w:type="pct"/>
            <w:shd w:val="clear" w:color="auto" w:fill="C00000"/>
            <w:vAlign w:val="center"/>
          </w:tcPr>
          <w:p w14:paraId="388AF4F8"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20</w:t>
            </w:r>
          </w:p>
        </w:tc>
        <w:tc>
          <w:tcPr>
            <w:tcW w:w="350" w:type="pct"/>
            <w:shd w:val="clear" w:color="auto" w:fill="C00000"/>
            <w:vAlign w:val="center"/>
          </w:tcPr>
          <w:p w14:paraId="388AF4F9"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6</w:t>
            </w:r>
          </w:p>
        </w:tc>
        <w:tc>
          <w:tcPr>
            <w:tcW w:w="950" w:type="pct"/>
            <w:shd w:val="clear" w:color="auto" w:fill="C00000"/>
            <w:vAlign w:val="center"/>
          </w:tcPr>
          <w:p w14:paraId="388AF4FA"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TOF</w:t>
            </w:r>
          </w:p>
        </w:tc>
        <w:tc>
          <w:tcPr>
            <w:tcW w:w="300" w:type="pct"/>
            <w:shd w:val="clear" w:color="auto" w:fill="C00000"/>
            <w:vAlign w:val="center"/>
          </w:tcPr>
          <w:p w14:paraId="388AF4FB"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M</w:t>
            </w:r>
          </w:p>
        </w:tc>
        <w:tc>
          <w:tcPr>
            <w:tcW w:w="1500" w:type="pct"/>
            <w:shd w:val="clear" w:color="auto" w:fill="C00000"/>
            <w:vAlign w:val="center"/>
          </w:tcPr>
          <w:p w14:paraId="388AF4FC"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ERP Plant of customer: Defines the plant code of the customer.</w:t>
            </w:r>
          </w:p>
        </w:tc>
      </w:tr>
    </w:tbl>
    <w:p w14:paraId="388AF4FE" w14:textId="77777777" w:rsidR="00FD4E7D" w:rsidRDefault="00FD4E7D">
      <w:pPr>
        <w:spacing w:line="240" w:lineRule="auto"/>
      </w:pPr>
      <w:r>
        <w:br w:type="page"/>
      </w:r>
    </w:p>
    <w:p w14:paraId="388AF4FF" w14:textId="77777777" w:rsidR="00732D1E" w:rsidRDefault="00732D1E" w:rsidP="00732D1E">
      <w:pPr>
        <w:pStyle w:val="berschrift5"/>
      </w:pPr>
      <w:bookmarkStart w:id="77" w:name="_Toc347483431"/>
      <w:proofErr w:type="spellStart"/>
      <w:proofErr w:type="gramStart"/>
      <w:r w:rsidRPr="00732D1E">
        <w:t>asram:</w:t>
      </w:r>
      <w:proofErr w:type="gramEnd"/>
      <w:r w:rsidRPr="00732D1E">
        <w:t>SpecifiedCILegalOrganization</w:t>
      </w:r>
      <w:bookmarkEnd w:id="77"/>
      <w:proofErr w:type="spellEnd"/>
    </w:p>
    <w:p w14:paraId="388AF500" w14:textId="77777777" w:rsidR="00732D1E" w:rsidRDefault="00732D1E" w:rsidP="00A37A73">
      <w:pPr>
        <w:spacing w:line="240" w:lineRule="auto"/>
      </w:pPr>
    </w:p>
    <w:p w14:paraId="388AF501" w14:textId="77777777" w:rsidR="00732D1E" w:rsidRDefault="00003AB2" w:rsidP="00A37A73">
      <w:pPr>
        <w:spacing w:line="240" w:lineRule="auto"/>
      </w:pPr>
      <w:r>
        <w:rPr>
          <w:noProof/>
          <w:lang w:eastAsia="zh-TW"/>
        </w:rPr>
        <mc:AlternateContent>
          <mc:Choice Requires="wpg">
            <w:drawing>
              <wp:inline distT="0" distB="0" distL="0" distR="0" wp14:anchorId="388AF566" wp14:editId="388AF567">
                <wp:extent cx="5398135" cy="483870"/>
                <wp:effectExtent l="0" t="0" r="12065" b="0"/>
                <wp:docPr id="6151" name="Gruppieren 6151"/>
                <wp:cNvGraphicFramePr/>
                <a:graphic xmlns:a="http://schemas.openxmlformats.org/drawingml/2006/main">
                  <a:graphicData uri="http://schemas.microsoft.com/office/word/2010/wordprocessingGroup">
                    <wpg:wgp>
                      <wpg:cNvGrpSpPr/>
                      <wpg:grpSpPr>
                        <a:xfrm>
                          <a:off x="0" y="0"/>
                          <a:ext cx="5398135" cy="483870"/>
                          <a:chOff x="0" y="0"/>
                          <a:chExt cx="5398135" cy="483870"/>
                        </a:xfrm>
                      </wpg:grpSpPr>
                      <wps:wsp>
                        <wps:cNvPr id="5" name="Rectangle 7172"/>
                        <wps:cNvSpPr>
                          <a:spLocks noChangeArrowheads="1"/>
                        </wps:cNvSpPr>
                        <wps:spPr bwMode="auto">
                          <a:xfrm>
                            <a:off x="400050" y="0"/>
                            <a:ext cx="2429510" cy="344805"/>
                          </a:xfrm>
                          <a:prstGeom prst="rect">
                            <a:avLst/>
                          </a:prstGeom>
                          <a:solidFill>
                            <a:srgbClr val="8DB3E2"/>
                          </a:solidFill>
                          <a:ln w="25400">
                            <a:solidFill>
                              <a:srgbClr val="000000"/>
                            </a:solidFill>
                            <a:miter lim="800000"/>
                            <a:headEnd/>
                            <a:tailEnd/>
                          </a:ln>
                        </wps:spPr>
                        <wps:txbx>
                          <w:txbxContent>
                            <w:p w14:paraId="388AF669" w14:textId="77777777" w:rsidR="001F32CB" w:rsidRPr="004C2798" w:rsidRDefault="001F32CB" w:rsidP="004C2798">
                              <w:pPr>
                                <w:rPr>
                                  <w:szCs w:val="24"/>
                                </w:rPr>
                              </w:pPr>
                              <w:proofErr w:type="spellStart"/>
                              <w:proofErr w:type="gramStart"/>
                              <w:r w:rsidRPr="004C2798">
                                <w:rPr>
                                  <w:rFonts w:cs="Arial"/>
                                  <w:b/>
                                  <w:bCs/>
                                  <w:szCs w:val="20"/>
                                </w:rPr>
                                <w:t>asram:</w:t>
                              </w:r>
                              <w:proofErr w:type="gramEnd"/>
                              <w:r w:rsidRPr="004C2798">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6" name="Rectangle 7173"/>
                        <wps:cNvSpPr>
                          <a:spLocks noChangeArrowheads="1"/>
                        </wps:cNvSpPr>
                        <wps:spPr bwMode="auto">
                          <a:xfrm>
                            <a:off x="28289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 name="Rectangle 7174"/>
                        <wps:cNvSpPr>
                          <a:spLocks noChangeArrowheads="1"/>
                        </wps:cNvSpPr>
                        <wps:spPr bwMode="auto">
                          <a:xfrm>
                            <a:off x="3600450" y="0"/>
                            <a:ext cx="17976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88AF66A" w14:textId="77777777" w:rsidR="001F32CB" w:rsidRPr="00D655C4" w:rsidRDefault="001F32CB" w:rsidP="004C2798">
                              <w:pPr>
                                <w:spacing w:line="240" w:lineRule="auto"/>
                              </w:pPr>
                              <w:proofErr w:type="spellStart"/>
                              <w:r w:rsidRPr="00D655C4">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8" name="AutoShape 7175"/>
                        <wps:cNvCnPr>
                          <a:cxnSpLocks noChangeShapeType="1"/>
                        </wps:cNvCnPr>
                        <wps:spPr bwMode="auto">
                          <a:xfrm>
                            <a:off x="30194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7176"/>
                        <wps:cNvCnPr>
                          <a:cxnSpLocks noChangeShapeType="1"/>
                        </wps:cNvCnPr>
                        <wps:spPr bwMode="auto">
                          <a:xfrm>
                            <a:off x="28194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93" name="Rechteck 6093"/>
                        <wps:cNvSpPr>
                          <a:spLocks noChangeArrowheads="1"/>
                        </wps:cNvSpPr>
                        <wps:spPr bwMode="auto">
                          <a:xfrm>
                            <a:off x="0" y="47625"/>
                            <a:ext cx="457200" cy="293370"/>
                          </a:xfrm>
                          <a:prstGeom prst="rect">
                            <a:avLst/>
                          </a:prstGeom>
                          <a:noFill/>
                          <a:ln>
                            <a:noFill/>
                          </a:ln>
                          <a:extLst/>
                        </wps:spPr>
                        <wps:txbx>
                          <w:txbxContent>
                            <w:p w14:paraId="388AF66B"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94" name="Rechteck 6094"/>
                        <wps:cNvSpPr>
                          <a:spLocks noChangeArrowheads="1"/>
                        </wps:cNvSpPr>
                        <wps:spPr bwMode="auto">
                          <a:xfrm>
                            <a:off x="3362325" y="190500"/>
                            <a:ext cx="293370" cy="293370"/>
                          </a:xfrm>
                          <a:prstGeom prst="rect">
                            <a:avLst/>
                          </a:prstGeom>
                          <a:noFill/>
                          <a:ln>
                            <a:noFill/>
                          </a:ln>
                          <a:extLst/>
                        </wps:spPr>
                        <wps:txbx>
                          <w:txbxContent>
                            <w:p w14:paraId="388AF66C"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1" o:spid="_x0000_s1582" style="width:425.05pt;height:38.1pt;mso-position-horizontal-relative:char;mso-position-vertical-relative:line" coordsize="53981,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">
                <v:rect id="Rectangle 7172" o:spid="_x0000_s1583" style="position:absolute;left:4000;width:2429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M/sMA&#10;AADaAAAADwAAAGRycy9kb3ducmV2LnhtbESPQWvCQBSE70L/w/IEb7pRsNSYTSgpgvRQqAq9vmaf&#10;2dDs25Bdk9Rf3y0Uehxm5hsmKybbioF63zhWsF4lIIgrpxuuFVzOh+UTCB+QNbaOScE3eSjyh1mG&#10;qXYjv9NwCrWIEPYpKjAhdKmUvjJk0a9cRxy9q+sthij7Wuoexwi3rdwkyaO02HBcMNhRaaj6Ot2s&#10;gpfbhzncnfGvb9Tc9Se6crc5KrWYT897EIGm8B/+ax+1gi38Xok3QO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TM/sMAAADaAAAADwAAAAAAAAAAAAAAAACYAgAAZHJzL2Rv&#10;d25yZXYueG1sUEsFBgAAAAAEAAQA9QAAAIgDAAAAAA==&#10;" fillcolor="#8db3e2" strokeweight="2pt">
                  <v:textbox>
                    <w:txbxContent>
                      <w:p w14:paraId="388AF669" w14:textId="77777777" w:rsidR="001F32CB" w:rsidRPr="004C2798" w:rsidRDefault="001F32CB" w:rsidP="004C2798">
                        <w:pPr>
                          <w:rPr>
                            <w:szCs w:val="24"/>
                          </w:rPr>
                        </w:pPr>
                        <w:proofErr w:type="spellStart"/>
                        <w:proofErr w:type="gramStart"/>
                        <w:r w:rsidRPr="004C2798">
                          <w:rPr>
                            <w:rFonts w:cs="Arial"/>
                            <w:b/>
                            <w:bCs/>
                            <w:szCs w:val="20"/>
                          </w:rPr>
                          <w:t>asram:</w:t>
                        </w:r>
                        <w:proofErr w:type="gramEnd"/>
                        <w:r w:rsidRPr="004C2798">
                          <w:rPr>
                            <w:rFonts w:cs="Arial"/>
                            <w:b/>
                            <w:bCs/>
                            <w:szCs w:val="20"/>
                          </w:rPr>
                          <w:t>SpecifiedCILegalOrganization</w:t>
                        </w:r>
                        <w:proofErr w:type="spellEnd"/>
                      </w:p>
                    </w:txbxContent>
                  </v:textbox>
                </v:rect>
                <v:rect id="Rectangle 7173" o:spid="_x0000_s1584" style="position:absolute;left:28289;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ed8MA&#10;AADaAAAADwAAAGRycy9kb3ducmV2LnhtbESPUWvCMBSF3wf7D+EOfJupBZ10xiKDMUGETd37pblr&#10;y5qbLkk1+usXQfDxcM75DmdRRtOJIznfWlYwGWcgiCurW64VHPbvz3MQPiBr7CyTgjN5KJePDwss&#10;tD3xFx13oRYJwr5ABU0IfSGlrxoy6Me2J07ej3UGQ5KultrhKcFNJ/Msm0mDLaeFBnt6a6j63Q1G&#10;Qb+dDh8vfxt3+Z4PnxVuog15VGr0FFevIALFcA/f2mutYAbXK+kG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xed8MAAADaAAAADwAAAAAAAAAAAAAAAACYAgAAZHJzL2Rv&#10;d25yZXYueG1sUEsFBgAAAAAEAAQA9QAAAIgDAAAAAA==&#10;" strokeweight="2pt"/>
                <v:rect id="Rectangle 7174" o:spid="_x0000_s1585" style="position:absolute;left:36004;width:179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PeOr8A&#10;AADaAAAADwAAAGRycy9kb3ducmV2LnhtbERPXWvCMBR9H/gfwhX2MjTtGFOqUWRDNnxaq/h8aa5t&#10;sbkpSdT47xdhsMfD+V6uo+nFlZzvLCvIpxkI4trqjhsFh/12MgfhA7LG3jIpuJOH9Wr0tMRC2xuX&#10;dK1CI1II+wIVtCEMhZS+bsmgn9qBOHEn6wyGBF0jtcNbCje9fM2yd2mw49TQ4kAfLdXn6mLSjDyW&#10;x+rr5W539rPscu3efuJMqedx3CxABIrhX/zn/tYKZvC4kvwgV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U946vwAAANoAAAAPAAAAAAAAAAAAAAAAAJgCAABkcnMvZG93bnJl&#10;di54bWxQSwUGAAAAAAQABAD1AAAAhAMAAAAA&#10;" filled="f" fillcolor="#8db3e2" strokeweight="2pt">
                  <v:textbox>
                    <w:txbxContent>
                      <w:p w14:paraId="388AF66A" w14:textId="77777777" w:rsidR="001F32CB" w:rsidRPr="00D655C4" w:rsidRDefault="001F32CB" w:rsidP="004C2798">
                        <w:pPr>
                          <w:spacing w:line="240" w:lineRule="auto"/>
                        </w:pPr>
                        <w:proofErr w:type="spellStart"/>
                        <w:r w:rsidRPr="00D655C4">
                          <w:rPr>
                            <w:rFonts w:cs="Arial"/>
                            <w:bCs/>
                            <w:szCs w:val="20"/>
                            <w:lang w:val="de-DE"/>
                          </w:rPr>
                          <w:t>asram:IdentificationIdentifier</w:t>
                        </w:r>
                        <w:proofErr w:type="spellEnd"/>
                      </w:p>
                    </w:txbxContent>
                  </v:textbox>
                </v:rect>
                <v:shape id="AutoShape 7175" o:spid="_x0000_s1586" type="#_x0000_t32" style="position:absolute;left:30194;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W+ysEAAADaAAAADwAAAGRycy9kb3ducmV2LnhtbERPTWvCQBC9C/6HZYTedGMJ2qbZiBSk&#10;RaiStNjrkB2TYHY2ZLdJ+u+7h4LHx/tOd5NpxUC9aywrWK8iEMSl1Q1XCr4+D8snEM4ja2wtk4Jf&#10;crDL5rMUE21HzmkofCVCCLsEFdTed4mUrqzJoFvZjjhwV9sb9AH2ldQ9jiHctPIxijbSYMOhocaO&#10;Xmsqb8WPUTCcL6ftoRvezr66xPkxfv5G86HUw2Lav4DwNPm7+N/9rhWEreFKuAE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pb7KwQAAANoAAAAPAAAAAAAAAAAAAAAA&#10;AKECAABkcnMvZG93bnJldi54bWxQSwUGAAAAAAQABAD5AAAAjwMAAAAA&#10;" strokeweight="2pt"/>
                <v:shape id="AutoShape 7176" o:spid="_x0000_s1587" type="#_x0000_t32" style="position:absolute;left:28194;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bUcIAAADaAAAADwAAAGRycy9kb3ducmV2LnhtbESP3YrCMBSE7xd8h3AE79ZUEVerUUQQ&#10;RXDFH/T20BzbYnNSmljr25uFBS+HmfmGmc4bU4iaKpdbVtDrRiCIE6tzThWcT6vvEQjnkTUWlknB&#10;ixzMZ62vKcbaPvlA9dGnIkDYxagg876MpXRJRgZd15bEwbvZyqAPskqlrvAZ4KaQ/SgaSoM5h4UM&#10;S1pmlNyPD6Og3l9+f1Zlvd779DI4bAfjK5qdUp12s5iA8NT4T/i/vdEKxvB3JdwAOX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bUcIAAADaAAAADwAAAAAAAAAAAAAA&#10;AAChAgAAZHJzL2Rvd25yZXYueG1sUEsFBgAAAAAEAAQA+QAAAJADAAAAAA==&#10;" strokeweight="2pt"/>
                <v:rect id="Rechteck 6093" o:spid="_x0000_s1588" style="position:absolute;top:476;width:4572;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1NccA&#10;AADdAAAADwAAAGRycy9kb3ducmV2LnhtbESPzWrDMBCE74W+g9hALyWW20BoHCuhBEpNCIQ6P+fF&#10;2tgm1sqxVNt9+ypQ6HGYmW+YdD2aRvTUudqygpcoBkFcWF1zqeB4+Ji+gXAeWWNjmRT8kIP16vEh&#10;xUTbgb+oz30pAoRdggoq79tESldUZNBFtiUO3sV2Bn2QXSl1h0OAm0a+xvFcGqw5LFTY0qai4pp/&#10;GwVDse/Ph92n3D+fM8u37LbJT1ulnibj+xKEp9H/h//amVYwjxc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Z9TXHAAAA3QAAAA8AAAAAAAAAAAAAAAAAmAIAAGRy&#10;cy9kb3ducmV2LnhtbFBLBQYAAAAABAAEAPUAAACMAwAAAAA=&#10;" filled="f" stroked="f">
                  <v:textbox>
                    <w:txbxContent>
                      <w:p w14:paraId="388AF66B"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v:textbox>
                </v:rect>
                <v:rect id="Rechteck 6094" o:spid="_x0000_s1589" style="position:absolute;left:33623;top:1905;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tQccA&#10;AADdAAAADwAAAGRycy9kb3ducmV2LnhtbESPzWrDMBCE74W+g9hALyWWW0JoHCuhBEpNCIQ6P+fF&#10;2tgm1sqxVNt9+ypQ6HGYmW+YdD2aRvTUudqygpcoBkFcWF1zqeB4+Ji+gXAeWWNjmRT8kIP16vEh&#10;xUTbgb+oz30pAoRdggoq79tESldUZNBFtiUO3sV2Bn2QXSl1h0OAm0a+xvFcGqw5LFTY0qai4pp/&#10;GwVDse/Ph92n3D+fM8u37LbJT1ulnibj+xKEp9H/h//amVYwjxc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wbUHHAAAA3QAAAA8AAAAAAAAAAAAAAAAAmAIAAGRy&#10;cy9kb3ducmV2LnhtbFBLBQYAAAAABAAEAPUAAACMAwAAAAA=&#10;" filled="f" stroked="f">
                  <v:textbox>
                    <w:txbxContent>
                      <w:p w14:paraId="388AF66C" w14:textId="77777777" w:rsidR="001F32CB" w:rsidRDefault="001F32CB" w:rsidP="00003AB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88AF502" w14:textId="77777777" w:rsidR="004C2798" w:rsidRDefault="004C2798" w:rsidP="00A37A73">
      <w:pPr>
        <w:spacing w:line="240" w:lineRule="auto"/>
      </w:pPr>
    </w:p>
    <w:p w14:paraId="388AF503" w14:textId="77777777" w:rsidR="004C2798" w:rsidRDefault="004C2798" w:rsidP="00A37A73">
      <w:pPr>
        <w:spacing w:line="240" w:lineRule="auto"/>
      </w:pPr>
    </w:p>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C5CAA" w14:paraId="388AF50B" w14:textId="77777777" w:rsidTr="001C5CAA">
        <w:trPr>
          <w:cantSplit/>
          <w:trHeight w:val="329"/>
        </w:trPr>
        <w:tc>
          <w:tcPr>
            <w:tcW w:w="1050" w:type="pct"/>
            <w:shd w:val="clear" w:color="auto" w:fill="FFFFCC"/>
            <w:vAlign w:val="center"/>
          </w:tcPr>
          <w:p w14:paraId="388AF504" w14:textId="77777777" w:rsidR="001C5CAA" w:rsidRPr="001C5CAA" w:rsidRDefault="001C5CAA" w:rsidP="001C5CAA">
            <w:pPr>
              <w:spacing w:line="240" w:lineRule="auto"/>
              <w:jc w:val="center"/>
              <w:rPr>
                <w:rFonts w:eastAsia="Times New Roman"/>
                <w:b/>
                <w:bCs/>
                <w:color w:val="000000"/>
                <w:lang w:val="de-DE" w:eastAsia="de-DE"/>
              </w:rPr>
            </w:pPr>
            <w:r w:rsidRPr="001C5CAA">
              <w:rPr>
                <w:rFonts w:eastAsia="Times New Roman"/>
                <w:b/>
                <w:bCs/>
                <w:color w:val="000000"/>
                <w:lang w:eastAsia="de-DE"/>
              </w:rPr>
              <w:t>Name</w:t>
            </w:r>
          </w:p>
        </w:tc>
        <w:tc>
          <w:tcPr>
            <w:tcW w:w="450" w:type="pct"/>
            <w:shd w:val="clear" w:color="auto" w:fill="FFFFCC"/>
            <w:vAlign w:val="center"/>
          </w:tcPr>
          <w:p w14:paraId="388AF505" w14:textId="77777777" w:rsidR="001C5CAA" w:rsidRPr="001C5CAA" w:rsidRDefault="001C5CAA" w:rsidP="001C5CAA">
            <w:pPr>
              <w:spacing w:line="240" w:lineRule="auto"/>
              <w:jc w:val="center"/>
              <w:rPr>
                <w:rFonts w:eastAsia="Times New Roman"/>
                <w:b/>
                <w:bCs/>
                <w:color w:val="000000"/>
                <w:lang w:val="de-DE" w:eastAsia="de-DE"/>
              </w:rPr>
            </w:pPr>
            <w:r w:rsidRPr="001C5CAA">
              <w:rPr>
                <w:rFonts w:eastAsia="Times New Roman"/>
                <w:b/>
                <w:bCs/>
                <w:color w:val="000000"/>
                <w:lang w:eastAsia="de-DE"/>
              </w:rPr>
              <w:t>Type</w:t>
            </w:r>
          </w:p>
        </w:tc>
        <w:tc>
          <w:tcPr>
            <w:tcW w:w="400" w:type="pct"/>
            <w:shd w:val="clear" w:color="auto" w:fill="FFFFCC"/>
            <w:vAlign w:val="center"/>
          </w:tcPr>
          <w:p w14:paraId="388AF506" w14:textId="77777777" w:rsidR="001C5CAA" w:rsidRPr="001C5CAA" w:rsidRDefault="001C5CAA" w:rsidP="001C5CAA">
            <w:pPr>
              <w:spacing w:line="240" w:lineRule="auto"/>
              <w:jc w:val="center"/>
              <w:rPr>
                <w:rFonts w:eastAsia="Times New Roman"/>
                <w:b/>
                <w:bCs/>
                <w:color w:val="000000"/>
                <w:lang w:val="de-DE" w:eastAsia="de-DE"/>
              </w:rPr>
            </w:pPr>
            <w:r w:rsidRPr="001C5CAA">
              <w:rPr>
                <w:rFonts w:eastAsia="Times New Roman"/>
                <w:b/>
                <w:bCs/>
                <w:color w:val="000000"/>
                <w:lang w:eastAsia="de-DE"/>
              </w:rPr>
              <w:t>Length</w:t>
            </w:r>
          </w:p>
        </w:tc>
        <w:tc>
          <w:tcPr>
            <w:tcW w:w="350" w:type="pct"/>
            <w:shd w:val="clear" w:color="auto" w:fill="FFFFCC"/>
            <w:vAlign w:val="center"/>
          </w:tcPr>
          <w:p w14:paraId="388AF507" w14:textId="77777777" w:rsidR="001C5CAA" w:rsidRPr="001C5CAA" w:rsidRDefault="001C5CAA" w:rsidP="001C5CAA">
            <w:pPr>
              <w:spacing w:line="240" w:lineRule="auto"/>
              <w:jc w:val="center"/>
              <w:rPr>
                <w:rFonts w:eastAsia="Times New Roman"/>
                <w:b/>
                <w:bCs/>
                <w:color w:val="000000"/>
                <w:lang w:val="de-DE" w:eastAsia="de-DE"/>
              </w:rPr>
            </w:pPr>
            <w:r w:rsidRPr="001C5CAA">
              <w:rPr>
                <w:rFonts w:eastAsia="Times New Roman"/>
                <w:b/>
                <w:bCs/>
                <w:color w:val="000000"/>
                <w:lang w:val="de-DE" w:eastAsia="de-DE"/>
              </w:rPr>
              <w:t>Level</w:t>
            </w:r>
          </w:p>
        </w:tc>
        <w:tc>
          <w:tcPr>
            <w:tcW w:w="950" w:type="pct"/>
            <w:shd w:val="clear" w:color="auto" w:fill="FFFFCC"/>
            <w:vAlign w:val="center"/>
          </w:tcPr>
          <w:p w14:paraId="388AF508" w14:textId="77777777" w:rsidR="001C5CAA" w:rsidRPr="001C5CAA" w:rsidRDefault="001C5CAA" w:rsidP="001C5CAA">
            <w:pPr>
              <w:spacing w:line="240" w:lineRule="auto"/>
              <w:jc w:val="center"/>
              <w:rPr>
                <w:rFonts w:eastAsia="Times New Roman"/>
                <w:b/>
                <w:bCs/>
                <w:color w:val="000000"/>
                <w:lang w:val="de-DE" w:eastAsia="de-DE"/>
              </w:rPr>
            </w:pPr>
            <w:proofErr w:type="spellStart"/>
            <w:r w:rsidRPr="001C5CAA">
              <w:rPr>
                <w:rFonts w:eastAsia="Times New Roman"/>
                <w:b/>
                <w:bCs/>
                <w:color w:val="000000"/>
                <w:lang w:val="de-DE" w:eastAsia="de-DE"/>
              </w:rPr>
              <w:t>Example</w:t>
            </w:r>
            <w:proofErr w:type="spellEnd"/>
          </w:p>
        </w:tc>
        <w:tc>
          <w:tcPr>
            <w:tcW w:w="300" w:type="pct"/>
            <w:shd w:val="clear" w:color="auto" w:fill="FFFFCC"/>
            <w:vAlign w:val="center"/>
          </w:tcPr>
          <w:p w14:paraId="388AF509" w14:textId="77777777" w:rsidR="001C5CAA" w:rsidRPr="001C5CAA" w:rsidRDefault="001C5CAA" w:rsidP="001C5CAA">
            <w:pPr>
              <w:spacing w:line="240" w:lineRule="auto"/>
              <w:jc w:val="center"/>
              <w:rPr>
                <w:rFonts w:eastAsia="Times New Roman"/>
                <w:b/>
                <w:bCs/>
                <w:color w:val="000000"/>
                <w:lang w:val="de-DE" w:eastAsia="de-DE"/>
              </w:rPr>
            </w:pPr>
            <w:r w:rsidRPr="001C5CAA">
              <w:rPr>
                <w:rFonts w:eastAsia="Times New Roman"/>
                <w:b/>
                <w:bCs/>
                <w:color w:val="000000"/>
                <w:lang w:eastAsia="de-DE"/>
              </w:rPr>
              <w:t>M/C</w:t>
            </w:r>
          </w:p>
        </w:tc>
        <w:tc>
          <w:tcPr>
            <w:tcW w:w="1500" w:type="pct"/>
            <w:shd w:val="clear" w:color="auto" w:fill="FFFFCC"/>
            <w:vAlign w:val="center"/>
          </w:tcPr>
          <w:p w14:paraId="388AF50A" w14:textId="77777777" w:rsidR="001C5CAA" w:rsidRPr="001C5CAA" w:rsidRDefault="001C5CAA" w:rsidP="001C5CAA">
            <w:pPr>
              <w:spacing w:line="240" w:lineRule="auto"/>
              <w:jc w:val="center"/>
              <w:rPr>
                <w:rFonts w:eastAsia="Times New Roman"/>
                <w:b/>
                <w:bCs/>
                <w:color w:val="000000"/>
                <w:lang w:eastAsia="de-DE"/>
              </w:rPr>
            </w:pPr>
            <w:r w:rsidRPr="001C5CAA">
              <w:rPr>
                <w:rFonts w:eastAsia="Times New Roman"/>
                <w:b/>
                <w:bCs/>
                <w:color w:val="000000"/>
                <w:lang w:eastAsia="de-DE"/>
              </w:rPr>
              <w:t>Description</w:t>
            </w:r>
          </w:p>
        </w:tc>
      </w:tr>
      <w:tr w:rsidR="001C5CAA" w:rsidRPr="007A6D70" w14:paraId="388AF513" w14:textId="77777777" w:rsidTr="00003AB2">
        <w:trPr>
          <w:cantSplit/>
          <w:trHeight w:val="318"/>
        </w:trPr>
        <w:tc>
          <w:tcPr>
            <w:tcW w:w="1050" w:type="pct"/>
            <w:shd w:val="clear" w:color="auto" w:fill="C00000"/>
            <w:vAlign w:val="center"/>
          </w:tcPr>
          <w:p w14:paraId="388AF50C" w14:textId="77777777" w:rsidR="001C5CAA" w:rsidRPr="00003AB2" w:rsidRDefault="001C5CAA" w:rsidP="00003AB2">
            <w:pPr>
              <w:spacing w:line="240" w:lineRule="auto"/>
              <w:rPr>
                <w:rFonts w:eastAsia="Times New Roman" w:cs="Arial"/>
                <w:color w:val="FFFFFF" w:themeColor="background1"/>
                <w:sz w:val="16"/>
                <w:szCs w:val="20"/>
                <w:lang w:eastAsia="de-DE"/>
              </w:rPr>
            </w:pPr>
            <w:proofErr w:type="spellStart"/>
            <w:r w:rsidRPr="00003AB2">
              <w:rPr>
                <w:rFonts w:cs="Arial"/>
                <w:bCs/>
                <w:color w:val="FFFFFF" w:themeColor="background1"/>
                <w:sz w:val="16"/>
                <w:szCs w:val="20"/>
              </w:rPr>
              <w:t>asram:IdentificationIdentifier</w:t>
            </w:r>
            <w:proofErr w:type="spellEnd"/>
          </w:p>
        </w:tc>
        <w:tc>
          <w:tcPr>
            <w:tcW w:w="450" w:type="pct"/>
            <w:shd w:val="clear" w:color="auto" w:fill="C00000"/>
            <w:vAlign w:val="center"/>
          </w:tcPr>
          <w:p w14:paraId="388AF50D"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cs="Arial"/>
                <w:color w:val="FFFFFF" w:themeColor="background1"/>
                <w:sz w:val="16"/>
                <w:szCs w:val="20"/>
              </w:rPr>
              <w:t>String</w:t>
            </w:r>
          </w:p>
        </w:tc>
        <w:tc>
          <w:tcPr>
            <w:tcW w:w="400" w:type="pct"/>
            <w:shd w:val="clear" w:color="auto" w:fill="C00000"/>
            <w:vAlign w:val="center"/>
          </w:tcPr>
          <w:p w14:paraId="388AF50E"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5</w:t>
            </w:r>
          </w:p>
        </w:tc>
        <w:tc>
          <w:tcPr>
            <w:tcW w:w="350" w:type="pct"/>
            <w:shd w:val="clear" w:color="auto" w:fill="C00000"/>
            <w:vAlign w:val="center"/>
          </w:tcPr>
          <w:p w14:paraId="388AF50F"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7</w:t>
            </w:r>
          </w:p>
        </w:tc>
        <w:tc>
          <w:tcPr>
            <w:tcW w:w="950" w:type="pct"/>
            <w:shd w:val="clear" w:color="auto" w:fill="C00000"/>
            <w:vAlign w:val="center"/>
          </w:tcPr>
          <w:p w14:paraId="388AF510"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val="de-DE" w:eastAsia="de-DE"/>
              </w:rPr>
              <w:t>AIRB</w:t>
            </w:r>
          </w:p>
        </w:tc>
        <w:tc>
          <w:tcPr>
            <w:tcW w:w="300" w:type="pct"/>
            <w:shd w:val="clear" w:color="auto" w:fill="C00000"/>
            <w:vAlign w:val="center"/>
          </w:tcPr>
          <w:p w14:paraId="388AF511" w14:textId="77777777" w:rsidR="001C5CAA" w:rsidRPr="00003AB2" w:rsidRDefault="001C5CAA" w:rsidP="00003AB2">
            <w:pPr>
              <w:spacing w:line="240" w:lineRule="auto"/>
              <w:rPr>
                <w:rFonts w:eastAsia="Times New Roman" w:cs="Arial"/>
                <w:color w:val="FFFFFF" w:themeColor="background1"/>
                <w:sz w:val="16"/>
                <w:szCs w:val="20"/>
                <w:lang w:eastAsia="de-DE"/>
              </w:rPr>
            </w:pPr>
            <w:r w:rsidRPr="00003AB2">
              <w:rPr>
                <w:rFonts w:eastAsia="Times New Roman" w:cs="Arial"/>
                <w:color w:val="FFFFFF" w:themeColor="background1"/>
                <w:sz w:val="16"/>
                <w:szCs w:val="20"/>
                <w:lang w:eastAsia="de-DE"/>
              </w:rPr>
              <w:t>M</w:t>
            </w:r>
          </w:p>
        </w:tc>
        <w:tc>
          <w:tcPr>
            <w:tcW w:w="1500" w:type="pct"/>
            <w:shd w:val="clear" w:color="auto" w:fill="C00000"/>
            <w:vAlign w:val="center"/>
          </w:tcPr>
          <w:p w14:paraId="388AF512" w14:textId="77777777" w:rsidR="001C5CAA" w:rsidRPr="00003AB2" w:rsidRDefault="001C5CAA" w:rsidP="00003AB2">
            <w:pPr>
              <w:spacing w:line="240" w:lineRule="auto"/>
              <w:rPr>
                <w:rFonts w:eastAsia="Times New Roman" w:cs="Arial"/>
                <w:color w:val="FFFFFF" w:themeColor="background1"/>
                <w:sz w:val="16"/>
                <w:szCs w:val="20"/>
                <w:lang w:eastAsia="de-DE"/>
              </w:rPr>
            </w:pPr>
            <w:proofErr w:type="spellStart"/>
            <w:r w:rsidRPr="00003AB2">
              <w:rPr>
                <w:rFonts w:eastAsia="Times New Roman" w:cs="Arial"/>
                <w:color w:val="FFFFFF" w:themeColor="background1"/>
                <w:sz w:val="16"/>
                <w:szCs w:val="20"/>
                <w:lang w:eastAsia="de-DE"/>
              </w:rPr>
              <w:t>CustomerGroupCode</w:t>
            </w:r>
            <w:proofErr w:type="spellEnd"/>
            <w:r w:rsidRPr="00003AB2">
              <w:rPr>
                <w:rFonts w:eastAsia="Times New Roman" w:cs="Arial"/>
                <w:color w:val="FFFFFF" w:themeColor="background1"/>
                <w:sz w:val="16"/>
                <w:szCs w:val="20"/>
                <w:lang w:eastAsia="de-DE"/>
              </w:rPr>
              <w:t>: Buyer Corporate Group Identifier – identifies the customer organization because AirSupply is used by m</w:t>
            </w:r>
            <w:r w:rsidR="00003AB2" w:rsidRPr="00003AB2">
              <w:rPr>
                <w:rFonts w:eastAsia="Times New Roman" w:cs="Arial"/>
                <w:color w:val="FFFFFF" w:themeColor="background1"/>
                <w:sz w:val="16"/>
                <w:szCs w:val="20"/>
                <w:lang w:eastAsia="de-DE"/>
              </w:rPr>
              <w:t xml:space="preserve">ultiple customer </w:t>
            </w:r>
            <w:proofErr w:type="spellStart"/>
            <w:r w:rsidR="00003AB2" w:rsidRPr="00003AB2">
              <w:rPr>
                <w:rFonts w:eastAsia="Times New Roman" w:cs="Arial"/>
                <w:color w:val="FFFFFF" w:themeColor="background1"/>
                <w:sz w:val="16"/>
                <w:szCs w:val="20"/>
                <w:lang w:eastAsia="de-DE"/>
              </w:rPr>
              <w:t>organisations</w:t>
            </w:r>
            <w:proofErr w:type="spellEnd"/>
            <w:r w:rsidR="00003AB2" w:rsidRPr="00003AB2">
              <w:rPr>
                <w:rFonts w:eastAsia="Times New Roman" w:cs="Arial"/>
                <w:color w:val="FFFFFF" w:themeColor="background1"/>
                <w:sz w:val="16"/>
                <w:szCs w:val="20"/>
                <w:lang w:eastAsia="de-DE"/>
              </w:rPr>
              <w:t>.</w:t>
            </w:r>
          </w:p>
        </w:tc>
      </w:tr>
    </w:tbl>
    <w:p w14:paraId="388AF514" w14:textId="77777777" w:rsidR="004C2798" w:rsidRPr="003373F1" w:rsidRDefault="004C2798" w:rsidP="00A37A73">
      <w:pPr>
        <w:spacing w:line="240" w:lineRule="auto"/>
      </w:pPr>
    </w:p>
    <w:sectPr w:rsidR="004C2798" w:rsidRPr="003373F1" w:rsidSect="009F2351">
      <w:headerReference w:type="default" r:id="rId20"/>
      <w:footerReference w:type="default" r:id="rId21"/>
      <w:pgSz w:w="16838" w:h="11906" w:orient="landscape" w:code="9"/>
      <w:pgMar w:top="1418" w:right="1418" w:bottom="1134" w:left="1134" w:header="709"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8AF56A" w14:textId="77777777" w:rsidR="001F32CB" w:rsidRDefault="001F32CB" w:rsidP="009020CE">
      <w:pPr>
        <w:spacing w:line="240" w:lineRule="auto"/>
      </w:pPr>
      <w:r>
        <w:separator/>
      </w:r>
    </w:p>
  </w:endnote>
  <w:endnote w:type="continuationSeparator" w:id="0">
    <w:p w14:paraId="388AF56B" w14:textId="77777777" w:rsidR="001F32CB" w:rsidRDefault="001F32CB" w:rsidP="009020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6D" w14:textId="77777777" w:rsidR="001F32CB" w:rsidRDefault="001F32CB" w:rsidP="00163B66">
    <w:pPr>
      <w:pBdr>
        <w:top w:val="single" w:sz="4" w:space="1" w:color="auto"/>
      </w:pBdr>
      <w:spacing w:line="200" w:lineRule="exact"/>
      <w:rPr>
        <w:rFonts w:eastAsia="Times New Roman"/>
        <w:kern w:val="10"/>
        <w:sz w:val="16"/>
        <w:szCs w:val="20"/>
        <w:lang w:eastAsia="de-DE"/>
      </w:rPr>
    </w:pPr>
  </w:p>
  <w:p w14:paraId="388AF56E" w14:textId="77777777" w:rsidR="001F32CB" w:rsidRDefault="001F32CB" w:rsidP="00163B66">
    <w:pPr>
      <w:spacing w:line="200" w:lineRule="exact"/>
      <w:rPr>
        <w:rFonts w:eastAsia="Times New Roman"/>
        <w:kern w:val="10"/>
        <w:sz w:val="16"/>
        <w:szCs w:val="20"/>
        <w:lang w:eastAsia="de-DE"/>
      </w:rPr>
    </w:pPr>
  </w:p>
  <w:p w14:paraId="388AF56F" w14:textId="77777777" w:rsidR="001F32CB" w:rsidRPr="003C228A" w:rsidRDefault="001F32CB"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4" w:name="SUPPLYONCATEGORY1"/>
    <w:r>
      <w:rPr>
        <w:rFonts w:eastAsia="Times New Roman"/>
        <w:kern w:val="10"/>
        <w:sz w:val="16"/>
        <w:szCs w:val="20"/>
        <w:lang w:eastAsia="de-DE"/>
      </w:rPr>
      <w:t>SupplyO</w:t>
    </w:r>
    <w:bookmarkEnd w:id="14"/>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5F58CC">
      <w:rPr>
        <w:rFonts w:eastAsia="Times New Roman"/>
        <w:noProof/>
        <w:kern w:val="10"/>
        <w:sz w:val="16"/>
        <w:szCs w:val="20"/>
        <w:lang w:eastAsia="de-DE"/>
      </w:rPr>
      <w:t>4</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5F58CC" w:rsidRPr="005F58CC">
        <w:rPr>
          <w:rFonts w:eastAsia="Times New Roman"/>
          <w:noProof/>
          <w:kern w:val="10"/>
          <w:sz w:val="16"/>
          <w:szCs w:val="20"/>
          <w:lang w:eastAsia="de-DE"/>
        </w:rPr>
        <w:t>29</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71" w14:textId="77777777" w:rsidR="001F32CB" w:rsidRDefault="001F32CB" w:rsidP="00163B66">
    <w:pPr>
      <w:pBdr>
        <w:top w:val="single" w:sz="4" w:space="1" w:color="auto"/>
      </w:pBdr>
      <w:spacing w:line="200" w:lineRule="exact"/>
      <w:rPr>
        <w:rFonts w:eastAsia="Times New Roman"/>
        <w:kern w:val="10"/>
        <w:sz w:val="16"/>
        <w:szCs w:val="20"/>
        <w:lang w:eastAsia="de-DE"/>
      </w:rPr>
    </w:pPr>
  </w:p>
  <w:p w14:paraId="388AF572" w14:textId="77777777" w:rsidR="001F32CB" w:rsidRDefault="001F32CB" w:rsidP="00163B66">
    <w:pPr>
      <w:spacing w:line="200" w:lineRule="exact"/>
      <w:rPr>
        <w:rFonts w:eastAsia="Times New Roman"/>
        <w:kern w:val="10"/>
        <w:sz w:val="16"/>
        <w:szCs w:val="20"/>
        <w:lang w:eastAsia="de-DE"/>
      </w:rPr>
    </w:pPr>
  </w:p>
  <w:p w14:paraId="388AF573" w14:textId="77777777" w:rsidR="001F32CB" w:rsidRPr="00837FEB" w:rsidRDefault="001F32CB"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5" w:name="SUPPLYONCATEGORY"/>
    <w:r>
      <w:rPr>
        <w:rFonts w:eastAsia="Times New Roman"/>
        <w:kern w:val="10"/>
        <w:sz w:val="16"/>
        <w:szCs w:val="20"/>
        <w:lang w:eastAsia="de-DE"/>
      </w:rPr>
      <w:t xml:space="preserve">SupplyOn </w:t>
    </w:r>
    <w:bookmarkEnd w:id="15"/>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5F58CC">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5F58CC" w:rsidRPr="005F58CC">
        <w:rPr>
          <w:rFonts w:eastAsia="Times New Roman"/>
          <w:noProof/>
          <w:kern w:val="10"/>
          <w:sz w:val="16"/>
          <w:szCs w:val="20"/>
          <w:lang w:eastAsia="de-DE"/>
        </w:rPr>
        <w:t>30</w:t>
      </w:r>
    </w:fldSimple>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75" w14:textId="77777777" w:rsidR="001F32CB" w:rsidRPr="003C228A" w:rsidRDefault="001F32CB" w:rsidP="009F2351">
    <w:pPr>
      <w:tabs>
        <w:tab w:val="center" w:pos="7088"/>
        <w:tab w:val="right" w:pos="14175"/>
      </w:tabs>
      <w:spacing w:line="200" w:lineRule="exact"/>
      <w:rPr>
        <w:rFonts w:eastAsia="Times New Roman"/>
        <w:kern w:val="10"/>
        <w:sz w:val="16"/>
        <w:szCs w:val="20"/>
        <w:lang w:eastAsia="de-DE"/>
      </w:rPr>
    </w:pPr>
    <w:r>
      <w:rPr>
        <w:rFonts w:eastAsia="Times New Roman"/>
        <w:kern w:val="10"/>
        <w:sz w:val="16"/>
        <w:szCs w:val="20"/>
        <w:lang w:eastAsia="de-DE"/>
      </w:rPr>
      <w:tab/>
      <w:t xml:space="preserve"> SupplyOn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5F58CC">
      <w:rPr>
        <w:rFonts w:eastAsia="Times New Roman"/>
        <w:noProof/>
        <w:kern w:val="10"/>
        <w:sz w:val="16"/>
        <w:szCs w:val="20"/>
        <w:lang w:eastAsia="de-DE"/>
      </w:rPr>
      <w:t>29</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5F58CC" w:rsidRPr="005F58CC">
        <w:rPr>
          <w:rFonts w:eastAsia="Times New Roman"/>
          <w:noProof/>
          <w:kern w:val="10"/>
          <w:sz w:val="16"/>
          <w:szCs w:val="20"/>
          <w:lang w:eastAsia="de-DE"/>
        </w:rPr>
        <w:t>30</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8AF568" w14:textId="77777777" w:rsidR="001F32CB" w:rsidRDefault="001F32CB" w:rsidP="009020CE">
      <w:pPr>
        <w:spacing w:line="240" w:lineRule="auto"/>
      </w:pPr>
      <w:r>
        <w:separator/>
      </w:r>
    </w:p>
  </w:footnote>
  <w:footnote w:type="continuationSeparator" w:id="0">
    <w:p w14:paraId="388AF569" w14:textId="77777777" w:rsidR="001F32CB" w:rsidRDefault="001F32CB" w:rsidP="009020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6C" w14:textId="77777777" w:rsidR="001F32CB" w:rsidRDefault="001F32CB" w:rsidP="00F02CD0">
    <w:pPr>
      <w:pStyle w:val="Kopfzeile"/>
      <w:tabs>
        <w:tab w:val="clear" w:pos="4536"/>
        <w:tab w:val="clear" w:pos="9072"/>
        <w:tab w:val="left" w:pos="1460"/>
      </w:tabs>
    </w:pPr>
    <w:r>
      <w:rPr>
        <w:noProof/>
        <w:lang w:eastAsia="zh-TW"/>
      </w:rPr>
      <w:drawing>
        <wp:anchor distT="0" distB="0" distL="114300" distR="114300" simplePos="0" relativeHeight="251658240" behindDoc="0" locked="0" layoutInCell="1" allowOverlap="1" wp14:anchorId="388AF576" wp14:editId="388AF577">
          <wp:simplePos x="0" y="0"/>
          <wp:positionH relativeFrom="column">
            <wp:posOffset>5171440</wp:posOffset>
          </wp:positionH>
          <wp:positionV relativeFrom="page">
            <wp:posOffset>288290</wp:posOffset>
          </wp:positionV>
          <wp:extent cx="971550" cy="374650"/>
          <wp:effectExtent l="0" t="0" r="0" b="6350"/>
          <wp:wrapNone/>
          <wp:docPr id="2"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70" w14:textId="77777777" w:rsidR="001F32CB" w:rsidRDefault="001F32CB" w:rsidP="00F02CD0">
    <w:pPr>
      <w:pStyle w:val="Kopfzeile"/>
      <w:tabs>
        <w:tab w:val="clear" w:pos="9072"/>
      </w:tabs>
    </w:pPr>
    <w:r>
      <w:rPr>
        <w:noProof/>
        <w:lang w:eastAsia="zh-TW"/>
      </w:rPr>
      <w:drawing>
        <wp:anchor distT="0" distB="0" distL="114300" distR="114300" simplePos="0" relativeHeight="251657216" behindDoc="0" locked="0" layoutInCell="1" allowOverlap="1" wp14:anchorId="388AF578" wp14:editId="388AF579">
          <wp:simplePos x="0" y="0"/>
          <wp:positionH relativeFrom="column">
            <wp:posOffset>4500880</wp:posOffset>
          </wp:positionH>
          <wp:positionV relativeFrom="page">
            <wp:posOffset>288290</wp:posOffset>
          </wp:positionV>
          <wp:extent cx="1733550" cy="657225"/>
          <wp:effectExtent l="0" t="0" r="0" b="9525"/>
          <wp:wrapNone/>
          <wp:docPr id="1" name="Bild 4"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8AF574" w14:textId="77777777" w:rsidR="001F32CB" w:rsidRDefault="001F32CB" w:rsidP="00F02CD0">
    <w:pPr>
      <w:pStyle w:val="Kopfzeile"/>
      <w:tabs>
        <w:tab w:val="clear" w:pos="4536"/>
        <w:tab w:val="clear" w:pos="9072"/>
        <w:tab w:val="left" w:pos="1460"/>
      </w:tabs>
    </w:pPr>
    <w:r>
      <w:rPr>
        <w:noProof/>
        <w:lang w:eastAsia="zh-TW"/>
      </w:rPr>
      <w:drawing>
        <wp:anchor distT="0" distB="0" distL="114300" distR="114300" simplePos="0" relativeHeight="251660288" behindDoc="0" locked="0" layoutInCell="1" allowOverlap="1" wp14:anchorId="388AF57A" wp14:editId="388AF57B">
          <wp:simplePos x="0" y="0"/>
          <wp:positionH relativeFrom="column">
            <wp:posOffset>8105140</wp:posOffset>
          </wp:positionH>
          <wp:positionV relativeFrom="page">
            <wp:posOffset>374015</wp:posOffset>
          </wp:positionV>
          <wp:extent cx="971550" cy="374650"/>
          <wp:effectExtent l="0" t="0" r="0" b="6350"/>
          <wp:wrapNone/>
          <wp:docPr id="5694"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2B0E74E1"/>
    <w:multiLevelType w:val="hybridMultilevel"/>
    <w:tmpl w:val="3DF8DA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14F51E4"/>
    <w:multiLevelType w:val="hybridMultilevel"/>
    <w:tmpl w:val="6E504C42"/>
    <w:lvl w:ilvl="0" w:tplc="E528D94C">
      <w:start w:val="1"/>
      <w:numFmt w:val="upperRoman"/>
      <w:pStyle w:val="Kapitelberschrift"/>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1141A66"/>
    <w:multiLevelType w:val="multilevel"/>
    <w:tmpl w:val="80F6BED4"/>
    <w:lvl w:ilvl="0">
      <w:start w:val="1"/>
      <w:numFmt w:val="decimal"/>
      <w:pStyle w:val="berschrift1"/>
      <w:lvlText w:val="%1"/>
      <w:lvlJc w:val="left"/>
      <w:pPr>
        <w:ind w:left="432" w:hanging="432"/>
      </w:pPr>
      <w:rPr>
        <w:sz w:val="24"/>
        <w:szCs w:val="24"/>
      </w:rPr>
    </w:lvl>
    <w:lvl w:ilvl="1">
      <w:start w:val="1"/>
      <w:numFmt w:val="decimal"/>
      <w:pStyle w:val="berschrift2"/>
      <w:lvlText w:val="%1.%2"/>
      <w:lvlJc w:val="left"/>
      <w:pPr>
        <w:ind w:left="576" w:hanging="576"/>
      </w:pPr>
      <w:rPr>
        <w:sz w:val="22"/>
        <w:szCs w:val="22"/>
      </w:rPr>
    </w:lvl>
    <w:lvl w:ilvl="2">
      <w:start w:val="1"/>
      <w:numFmt w:val="decimal"/>
      <w:pStyle w:val="berschrift3"/>
      <w:lvlText w:val="%1.%2.%3"/>
      <w:lvlJc w:val="left"/>
      <w:pPr>
        <w:ind w:left="720" w:hanging="720"/>
      </w:pPr>
      <w:rPr>
        <w:b w:val="0"/>
        <w:sz w:val="20"/>
        <w:szCs w:val="20"/>
      </w:rPr>
    </w:lvl>
    <w:lvl w:ilvl="3">
      <w:start w:val="1"/>
      <w:numFmt w:val="decimal"/>
      <w:pStyle w:val="berschrift4"/>
      <w:lvlText w:val="%1.%2.%3.%4"/>
      <w:lvlJc w:val="left"/>
      <w:pPr>
        <w:ind w:left="1148" w:hanging="864"/>
      </w:pPr>
      <w:rPr>
        <w:rFonts w:cs="Times New Roman"/>
        <w:b w:val="0"/>
        <w:bCs w:val="0"/>
        <w:i w:val="0"/>
        <w:iCs w:val="0"/>
        <w:caps w:val="0"/>
        <w:smallCaps w:val="0"/>
        <w:strike w:val="0"/>
        <w:dstrike w:val="0"/>
        <w:noProof w:val="0"/>
        <w:vanish w:val="0"/>
        <w:spacing w:val="0"/>
        <w:kern w:val="0"/>
        <w:position w:val="0"/>
        <w:sz w:val="20"/>
        <w:szCs w:val="20"/>
        <w:u w:val="none"/>
        <w:vertAlign w:val="baseline"/>
        <w:em w:val="none"/>
      </w:rPr>
    </w:lvl>
    <w:lvl w:ilvl="4">
      <w:start w:val="1"/>
      <w:numFmt w:val="decimal"/>
      <w:pStyle w:val="berschrift5"/>
      <w:lvlText w:val="%1.%2.%3.%4.%5"/>
      <w:lvlJc w:val="left"/>
      <w:pPr>
        <w:ind w:left="1008" w:hanging="1008"/>
      </w:pPr>
      <w:rPr>
        <w:rFonts w:cs="Times New Roman"/>
        <w:b w:val="0"/>
        <w:bCs w:val="0"/>
        <w:i w:val="0"/>
        <w:iCs w:val="0"/>
        <w:caps w:val="0"/>
        <w:smallCaps w:val="0"/>
        <w:strike w:val="0"/>
        <w:dstrike w:val="0"/>
        <w:noProof w:val="0"/>
        <w:vanish w:val="0"/>
        <w:spacing w:val="0"/>
        <w:kern w:val="0"/>
        <w:position w:val="0"/>
        <w:u w:val="none"/>
        <w:vertAlign w:val="baseline"/>
        <w:em w:val="none"/>
      </w:r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5"/>
  </w:num>
  <w:num w:numId="4">
    <w:abstractNumId w:val="4"/>
    <w:lvlOverride w:ilvl="0">
      <w:startOverride w:val="4"/>
    </w:lvlOverride>
    <w:lvlOverride w:ilvl="1">
      <w:startOverride w:val="3"/>
    </w:lvlOverride>
    <w:lvlOverride w:ilvl="2">
      <w:startOverride w:val="4"/>
    </w:lvlOverride>
  </w:num>
  <w:num w:numId="5">
    <w:abstractNumId w:val="4"/>
  </w:num>
  <w:num w:numId="6">
    <w:abstractNumId w:val="4"/>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4"/>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
  </w:num>
  <w:num w:numId="20">
    <w:abstractNumId w:val="3"/>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14337" fill="f" fillcolor="#8db3e2">
      <v:fill color="#8db3e2" on="f"/>
      <v:stroke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2872"/>
    <w:rsid w:val="000034B4"/>
    <w:rsid w:val="000035DA"/>
    <w:rsid w:val="00003AB2"/>
    <w:rsid w:val="00003D10"/>
    <w:rsid w:val="000048B3"/>
    <w:rsid w:val="000052F8"/>
    <w:rsid w:val="00005CCA"/>
    <w:rsid w:val="00006351"/>
    <w:rsid w:val="00006B6B"/>
    <w:rsid w:val="00006E55"/>
    <w:rsid w:val="00012880"/>
    <w:rsid w:val="00013B21"/>
    <w:rsid w:val="0001530C"/>
    <w:rsid w:val="0001625D"/>
    <w:rsid w:val="000165DF"/>
    <w:rsid w:val="000178B5"/>
    <w:rsid w:val="00017DF5"/>
    <w:rsid w:val="00020133"/>
    <w:rsid w:val="0002289E"/>
    <w:rsid w:val="00022CAA"/>
    <w:rsid w:val="00023A07"/>
    <w:rsid w:val="00024142"/>
    <w:rsid w:val="000244FB"/>
    <w:rsid w:val="00024690"/>
    <w:rsid w:val="00027A66"/>
    <w:rsid w:val="00027D86"/>
    <w:rsid w:val="000322CF"/>
    <w:rsid w:val="0003349C"/>
    <w:rsid w:val="000360C3"/>
    <w:rsid w:val="0004261E"/>
    <w:rsid w:val="00043272"/>
    <w:rsid w:val="0004392B"/>
    <w:rsid w:val="000475BD"/>
    <w:rsid w:val="00051C50"/>
    <w:rsid w:val="0005210E"/>
    <w:rsid w:val="00054FC6"/>
    <w:rsid w:val="0005512E"/>
    <w:rsid w:val="000563E0"/>
    <w:rsid w:val="000619B4"/>
    <w:rsid w:val="00063790"/>
    <w:rsid w:val="00063CD6"/>
    <w:rsid w:val="00064134"/>
    <w:rsid w:val="00066331"/>
    <w:rsid w:val="00066A9A"/>
    <w:rsid w:val="00067346"/>
    <w:rsid w:val="0006754B"/>
    <w:rsid w:val="00071127"/>
    <w:rsid w:val="00071474"/>
    <w:rsid w:val="000725BF"/>
    <w:rsid w:val="00074742"/>
    <w:rsid w:val="00074B21"/>
    <w:rsid w:val="0007605A"/>
    <w:rsid w:val="00076310"/>
    <w:rsid w:val="0008007C"/>
    <w:rsid w:val="000812B5"/>
    <w:rsid w:val="00081BD4"/>
    <w:rsid w:val="0008297C"/>
    <w:rsid w:val="00083F53"/>
    <w:rsid w:val="00087E9A"/>
    <w:rsid w:val="00090DFA"/>
    <w:rsid w:val="0009148F"/>
    <w:rsid w:val="000920F7"/>
    <w:rsid w:val="00092152"/>
    <w:rsid w:val="000927AD"/>
    <w:rsid w:val="00093060"/>
    <w:rsid w:val="00094A11"/>
    <w:rsid w:val="000952C7"/>
    <w:rsid w:val="00096C32"/>
    <w:rsid w:val="00096FD5"/>
    <w:rsid w:val="00097789"/>
    <w:rsid w:val="000978B7"/>
    <w:rsid w:val="000A003E"/>
    <w:rsid w:val="000A2AE3"/>
    <w:rsid w:val="000A3056"/>
    <w:rsid w:val="000A36D2"/>
    <w:rsid w:val="000A4372"/>
    <w:rsid w:val="000A453B"/>
    <w:rsid w:val="000A5BF4"/>
    <w:rsid w:val="000A7C87"/>
    <w:rsid w:val="000B0CDC"/>
    <w:rsid w:val="000B1CCF"/>
    <w:rsid w:val="000B3CF9"/>
    <w:rsid w:val="000B49F9"/>
    <w:rsid w:val="000B5496"/>
    <w:rsid w:val="000B6119"/>
    <w:rsid w:val="000B6F81"/>
    <w:rsid w:val="000C0396"/>
    <w:rsid w:val="000C050C"/>
    <w:rsid w:val="000C0D41"/>
    <w:rsid w:val="000C13BB"/>
    <w:rsid w:val="000C140B"/>
    <w:rsid w:val="000C2257"/>
    <w:rsid w:val="000C299C"/>
    <w:rsid w:val="000C4394"/>
    <w:rsid w:val="000C61FC"/>
    <w:rsid w:val="000C6F49"/>
    <w:rsid w:val="000D1D9F"/>
    <w:rsid w:val="000D2628"/>
    <w:rsid w:val="000D3051"/>
    <w:rsid w:val="000D4E5D"/>
    <w:rsid w:val="000E08AE"/>
    <w:rsid w:val="000E0E3D"/>
    <w:rsid w:val="000E1030"/>
    <w:rsid w:val="000E3F05"/>
    <w:rsid w:val="000E5967"/>
    <w:rsid w:val="000E779C"/>
    <w:rsid w:val="000E7D9B"/>
    <w:rsid w:val="000F0614"/>
    <w:rsid w:val="000F232E"/>
    <w:rsid w:val="000F25B5"/>
    <w:rsid w:val="000F30E7"/>
    <w:rsid w:val="000F31E9"/>
    <w:rsid w:val="000F3D98"/>
    <w:rsid w:val="000F3F61"/>
    <w:rsid w:val="000F3FA3"/>
    <w:rsid w:val="000F462C"/>
    <w:rsid w:val="000F50CB"/>
    <w:rsid w:val="000F50ED"/>
    <w:rsid w:val="000F5940"/>
    <w:rsid w:val="000F6353"/>
    <w:rsid w:val="00101250"/>
    <w:rsid w:val="0010199C"/>
    <w:rsid w:val="00102901"/>
    <w:rsid w:val="00104E14"/>
    <w:rsid w:val="00105ABA"/>
    <w:rsid w:val="00105F35"/>
    <w:rsid w:val="00106C73"/>
    <w:rsid w:val="00107796"/>
    <w:rsid w:val="00111992"/>
    <w:rsid w:val="0011271D"/>
    <w:rsid w:val="00116B41"/>
    <w:rsid w:val="00117A24"/>
    <w:rsid w:val="00123C19"/>
    <w:rsid w:val="00125089"/>
    <w:rsid w:val="001275AC"/>
    <w:rsid w:val="00127B70"/>
    <w:rsid w:val="001301EB"/>
    <w:rsid w:val="00133D88"/>
    <w:rsid w:val="0013537A"/>
    <w:rsid w:val="00135B14"/>
    <w:rsid w:val="001371FE"/>
    <w:rsid w:val="0013791D"/>
    <w:rsid w:val="00141C93"/>
    <w:rsid w:val="0014247E"/>
    <w:rsid w:val="00143116"/>
    <w:rsid w:val="001437C1"/>
    <w:rsid w:val="001442EF"/>
    <w:rsid w:val="00144AAB"/>
    <w:rsid w:val="00144E67"/>
    <w:rsid w:val="00145676"/>
    <w:rsid w:val="0014605C"/>
    <w:rsid w:val="00147440"/>
    <w:rsid w:val="001502F6"/>
    <w:rsid w:val="001503C3"/>
    <w:rsid w:val="00150A8E"/>
    <w:rsid w:val="001510E8"/>
    <w:rsid w:val="00151463"/>
    <w:rsid w:val="00151489"/>
    <w:rsid w:val="00152254"/>
    <w:rsid w:val="00152F50"/>
    <w:rsid w:val="00153C35"/>
    <w:rsid w:val="0015446D"/>
    <w:rsid w:val="0015448C"/>
    <w:rsid w:val="00156B1D"/>
    <w:rsid w:val="00160262"/>
    <w:rsid w:val="00160579"/>
    <w:rsid w:val="00161ACF"/>
    <w:rsid w:val="00161C19"/>
    <w:rsid w:val="001621F3"/>
    <w:rsid w:val="0016323B"/>
    <w:rsid w:val="00163B66"/>
    <w:rsid w:val="00163FDB"/>
    <w:rsid w:val="00165A2A"/>
    <w:rsid w:val="00165BAE"/>
    <w:rsid w:val="00165D80"/>
    <w:rsid w:val="001666D9"/>
    <w:rsid w:val="00167B70"/>
    <w:rsid w:val="00170071"/>
    <w:rsid w:val="0017080D"/>
    <w:rsid w:val="00171537"/>
    <w:rsid w:val="0017153E"/>
    <w:rsid w:val="0017245E"/>
    <w:rsid w:val="001747C9"/>
    <w:rsid w:val="00174B15"/>
    <w:rsid w:val="00174B39"/>
    <w:rsid w:val="00174D1C"/>
    <w:rsid w:val="001751E3"/>
    <w:rsid w:val="00181032"/>
    <w:rsid w:val="0018124A"/>
    <w:rsid w:val="001846A8"/>
    <w:rsid w:val="00185D40"/>
    <w:rsid w:val="00186623"/>
    <w:rsid w:val="00186BA8"/>
    <w:rsid w:val="0018738A"/>
    <w:rsid w:val="00190A40"/>
    <w:rsid w:val="001926FC"/>
    <w:rsid w:val="001942D0"/>
    <w:rsid w:val="001947D5"/>
    <w:rsid w:val="00194BFF"/>
    <w:rsid w:val="00194F4C"/>
    <w:rsid w:val="00195B02"/>
    <w:rsid w:val="00195B83"/>
    <w:rsid w:val="00195D67"/>
    <w:rsid w:val="00196759"/>
    <w:rsid w:val="00196994"/>
    <w:rsid w:val="001A0211"/>
    <w:rsid w:val="001A1409"/>
    <w:rsid w:val="001A18CB"/>
    <w:rsid w:val="001A2887"/>
    <w:rsid w:val="001A3384"/>
    <w:rsid w:val="001A37F1"/>
    <w:rsid w:val="001A3D10"/>
    <w:rsid w:val="001A4008"/>
    <w:rsid w:val="001A48A1"/>
    <w:rsid w:val="001A496D"/>
    <w:rsid w:val="001A4EE5"/>
    <w:rsid w:val="001A636E"/>
    <w:rsid w:val="001A6A95"/>
    <w:rsid w:val="001A6F2F"/>
    <w:rsid w:val="001A7310"/>
    <w:rsid w:val="001B147A"/>
    <w:rsid w:val="001B201A"/>
    <w:rsid w:val="001B2224"/>
    <w:rsid w:val="001B26C2"/>
    <w:rsid w:val="001B398E"/>
    <w:rsid w:val="001B3E66"/>
    <w:rsid w:val="001B41DC"/>
    <w:rsid w:val="001B57A9"/>
    <w:rsid w:val="001B5D17"/>
    <w:rsid w:val="001B627F"/>
    <w:rsid w:val="001B6AF6"/>
    <w:rsid w:val="001B7E6A"/>
    <w:rsid w:val="001C2448"/>
    <w:rsid w:val="001C3983"/>
    <w:rsid w:val="001C3B19"/>
    <w:rsid w:val="001C5CAA"/>
    <w:rsid w:val="001C64FE"/>
    <w:rsid w:val="001D11AF"/>
    <w:rsid w:val="001D22D7"/>
    <w:rsid w:val="001D3285"/>
    <w:rsid w:val="001D6464"/>
    <w:rsid w:val="001D6CA1"/>
    <w:rsid w:val="001D6F91"/>
    <w:rsid w:val="001E004D"/>
    <w:rsid w:val="001E1CD8"/>
    <w:rsid w:val="001E20FA"/>
    <w:rsid w:val="001E439B"/>
    <w:rsid w:val="001E5C71"/>
    <w:rsid w:val="001F05CF"/>
    <w:rsid w:val="001F3118"/>
    <w:rsid w:val="001F32CB"/>
    <w:rsid w:val="001F3F76"/>
    <w:rsid w:val="001F478D"/>
    <w:rsid w:val="001F4D04"/>
    <w:rsid w:val="001F4F56"/>
    <w:rsid w:val="001F554E"/>
    <w:rsid w:val="001F55A2"/>
    <w:rsid w:val="001F5711"/>
    <w:rsid w:val="001F5A2D"/>
    <w:rsid w:val="001F5E08"/>
    <w:rsid w:val="001F6103"/>
    <w:rsid w:val="001F6D64"/>
    <w:rsid w:val="00200C5C"/>
    <w:rsid w:val="00204097"/>
    <w:rsid w:val="002041BF"/>
    <w:rsid w:val="00204E01"/>
    <w:rsid w:val="00205C88"/>
    <w:rsid w:val="00206D20"/>
    <w:rsid w:val="002078E9"/>
    <w:rsid w:val="00212B25"/>
    <w:rsid w:val="00213C5B"/>
    <w:rsid w:val="00214763"/>
    <w:rsid w:val="00216445"/>
    <w:rsid w:val="00216C73"/>
    <w:rsid w:val="002212DB"/>
    <w:rsid w:val="00223100"/>
    <w:rsid w:val="00223BFA"/>
    <w:rsid w:val="00223C45"/>
    <w:rsid w:val="002246DE"/>
    <w:rsid w:val="002259AE"/>
    <w:rsid w:val="00230776"/>
    <w:rsid w:val="0023182F"/>
    <w:rsid w:val="00232B52"/>
    <w:rsid w:val="00233F16"/>
    <w:rsid w:val="002344C6"/>
    <w:rsid w:val="0023595E"/>
    <w:rsid w:val="00236113"/>
    <w:rsid w:val="00236861"/>
    <w:rsid w:val="002372E7"/>
    <w:rsid w:val="002374A2"/>
    <w:rsid w:val="0023753E"/>
    <w:rsid w:val="00240484"/>
    <w:rsid w:val="00243126"/>
    <w:rsid w:val="0024440C"/>
    <w:rsid w:val="002455A7"/>
    <w:rsid w:val="0024648B"/>
    <w:rsid w:val="00246AB0"/>
    <w:rsid w:val="00246D79"/>
    <w:rsid w:val="00247FA2"/>
    <w:rsid w:val="00251CBB"/>
    <w:rsid w:val="0025261F"/>
    <w:rsid w:val="00252DE6"/>
    <w:rsid w:val="00254049"/>
    <w:rsid w:val="00255005"/>
    <w:rsid w:val="00255881"/>
    <w:rsid w:val="00256523"/>
    <w:rsid w:val="00257984"/>
    <w:rsid w:val="002602BC"/>
    <w:rsid w:val="002603D0"/>
    <w:rsid w:val="00260908"/>
    <w:rsid w:val="00261337"/>
    <w:rsid w:val="00262440"/>
    <w:rsid w:val="00263326"/>
    <w:rsid w:val="002639D5"/>
    <w:rsid w:val="00265FFB"/>
    <w:rsid w:val="00266746"/>
    <w:rsid w:val="0026702D"/>
    <w:rsid w:val="002708DD"/>
    <w:rsid w:val="00271314"/>
    <w:rsid w:val="00271556"/>
    <w:rsid w:val="002718B5"/>
    <w:rsid w:val="00271D04"/>
    <w:rsid w:val="002726F2"/>
    <w:rsid w:val="002754AE"/>
    <w:rsid w:val="00276209"/>
    <w:rsid w:val="00280117"/>
    <w:rsid w:val="00281858"/>
    <w:rsid w:val="00281D2B"/>
    <w:rsid w:val="00282064"/>
    <w:rsid w:val="00282898"/>
    <w:rsid w:val="00285819"/>
    <w:rsid w:val="00287640"/>
    <w:rsid w:val="002876F2"/>
    <w:rsid w:val="002905FD"/>
    <w:rsid w:val="00291214"/>
    <w:rsid w:val="002923CD"/>
    <w:rsid w:val="0029248C"/>
    <w:rsid w:val="002941C8"/>
    <w:rsid w:val="00295403"/>
    <w:rsid w:val="00296399"/>
    <w:rsid w:val="002A1C4D"/>
    <w:rsid w:val="002A215D"/>
    <w:rsid w:val="002A2652"/>
    <w:rsid w:val="002A4810"/>
    <w:rsid w:val="002A580D"/>
    <w:rsid w:val="002A5C55"/>
    <w:rsid w:val="002A7C0D"/>
    <w:rsid w:val="002A7D78"/>
    <w:rsid w:val="002B02FC"/>
    <w:rsid w:val="002B04FD"/>
    <w:rsid w:val="002B0561"/>
    <w:rsid w:val="002B14FA"/>
    <w:rsid w:val="002B2886"/>
    <w:rsid w:val="002C0ADA"/>
    <w:rsid w:val="002C0E5B"/>
    <w:rsid w:val="002C1092"/>
    <w:rsid w:val="002C1C22"/>
    <w:rsid w:val="002C3155"/>
    <w:rsid w:val="002C7B6E"/>
    <w:rsid w:val="002D0733"/>
    <w:rsid w:val="002D0D81"/>
    <w:rsid w:val="002D2FD2"/>
    <w:rsid w:val="002D33E2"/>
    <w:rsid w:val="002D3BA0"/>
    <w:rsid w:val="002D4BAB"/>
    <w:rsid w:val="002D5BD8"/>
    <w:rsid w:val="002D5C33"/>
    <w:rsid w:val="002D6649"/>
    <w:rsid w:val="002E0D23"/>
    <w:rsid w:val="002E10B2"/>
    <w:rsid w:val="002E1770"/>
    <w:rsid w:val="002E3408"/>
    <w:rsid w:val="002E4E95"/>
    <w:rsid w:val="002E5D0B"/>
    <w:rsid w:val="002E6DED"/>
    <w:rsid w:val="002E72AB"/>
    <w:rsid w:val="002E732E"/>
    <w:rsid w:val="002F42C5"/>
    <w:rsid w:val="002F5908"/>
    <w:rsid w:val="002F5A28"/>
    <w:rsid w:val="002F61CB"/>
    <w:rsid w:val="002F694D"/>
    <w:rsid w:val="003006E0"/>
    <w:rsid w:val="00300955"/>
    <w:rsid w:val="00304586"/>
    <w:rsid w:val="0030497D"/>
    <w:rsid w:val="0030545B"/>
    <w:rsid w:val="00307320"/>
    <w:rsid w:val="00307B1A"/>
    <w:rsid w:val="003114A5"/>
    <w:rsid w:val="003124AF"/>
    <w:rsid w:val="003125C6"/>
    <w:rsid w:val="00312F54"/>
    <w:rsid w:val="003150DC"/>
    <w:rsid w:val="00315889"/>
    <w:rsid w:val="00315B17"/>
    <w:rsid w:val="00315CDD"/>
    <w:rsid w:val="003208FA"/>
    <w:rsid w:val="00323F3B"/>
    <w:rsid w:val="00325E53"/>
    <w:rsid w:val="00327229"/>
    <w:rsid w:val="003308BE"/>
    <w:rsid w:val="00330ADD"/>
    <w:rsid w:val="00332607"/>
    <w:rsid w:val="003333B6"/>
    <w:rsid w:val="003353DE"/>
    <w:rsid w:val="0033595B"/>
    <w:rsid w:val="003370C5"/>
    <w:rsid w:val="003373F1"/>
    <w:rsid w:val="00337738"/>
    <w:rsid w:val="0034008B"/>
    <w:rsid w:val="003404AA"/>
    <w:rsid w:val="003417BD"/>
    <w:rsid w:val="003417CF"/>
    <w:rsid w:val="0034200D"/>
    <w:rsid w:val="0034290A"/>
    <w:rsid w:val="003430C9"/>
    <w:rsid w:val="003432CE"/>
    <w:rsid w:val="003462F4"/>
    <w:rsid w:val="00347F14"/>
    <w:rsid w:val="003509E9"/>
    <w:rsid w:val="00354550"/>
    <w:rsid w:val="0035481B"/>
    <w:rsid w:val="00355255"/>
    <w:rsid w:val="003560C5"/>
    <w:rsid w:val="003561AB"/>
    <w:rsid w:val="003578DB"/>
    <w:rsid w:val="00357A83"/>
    <w:rsid w:val="00361C16"/>
    <w:rsid w:val="00361C4D"/>
    <w:rsid w:val="00363B4E"/>
    <w:rsid w:val="0036456E"/>
    <w:rsid w:val="0036555F"/>
    <w:rsid w:val="00370D55"/>
    <w:rsid w:val="003712A7"/>
    <w:rsid w:val="0037177C"/>
    <w:rsid w:val="00373A8C"/>
    <w:rsid w:val="00373BE1"/>
    <w:rsid w:val="00373BE5"/>
    <w:rsid w:val="00374E1B"/>
    <w:rsid w:val="00375172"/>
    <w:rsid w:val="00375CDF"/>
    <w:rsid w:val="00375D0C"/>
    <w:rsid w:val="00375FA9"/>
    <w:rsid w:val="00376A59"/>
    <w:rsid w:val="00377425"/>
    <w:rsid w:val="00377774"/>
    <w:rsid w:val="00377ADF"/>
    <w:rsid w:val="00380358"/>
    <w:rsid w:val="00380A70"/>
    <w:rsid w:val="00381ACC"/>
    <w:rsid w:val="00381F8A"/>
    <w:rsid w:val="003849CB"/>
    <w:rsid w:val="0039112B"/>
    <w:rsid w:val="00392977"/>
    <w:rsid w:val="003932F8"/>
    <w:rsid w:val="0039348B"/>
    <w:rsid w:val="0039743C"/>
    <w:rsid w:val="003A1997"/>
    <w:rsid w:val="003A2042"/>
    <w:rsid w:val="003A3C98"/>
    <w:rsid w:val="003A49D4"/>
    <w:rsid w:val="003A6C3C"/>
    <w:rsid w:val="003A7C4E"/>
    <w:rsid w:val="003B0198"/>
    <w:rsid w:val="003B0666"/>
    <w:rsid w:val="003B0FA2"/>
    <w:rsid w:val="003B483F"/>
    <w:rsid w:val="003B484C"/>
    <w:rsid w:val="003B4D39"/>
    <w:rsid w:val="003B4EAF"/>
    <w:rsid w:val="003B64AE"/>
    <w:rsid w:val="003B65B8"/>
    <w:rsid w:val="003B66B4"/>
    <w:rsid w:val="003B79AC"/>
    <w:rsid w:val="003C167E"/>
    <w:rsid w:val="003C1D77"/>
    <w:rsid w:val="003C228A"/>
    <w:rsid w:val="003C24AD"/>
    <w:rsid w:val="003C3AE4"/>
    <w:rsid w:val="003C3D6D"/>
    <w:rsid w:val="003C4EE9"/>
    <w:rsid w:val="003C60FF"/>
    <w:rsid w:val="003D06CA"/>
    <w:rsid w:val="003D15AC"/>
    <w:rsid w:val="003D32D4"/>
    <w:rsid w:val="003D4456"/>
    <w:rsid w:val="003D4E31"/>
    <w:rsid w:val="003D6845"/>
    <w:rsid w:val="003D75A9"/>
    <w:rsid w:val="003E11CF"/>
    <w:rsid w:val="003E20EA"/>
    <w:rsid w:val="003E2AEB"/>
    <w:rsid w:val="003E2F90"/>
    <w:rsid w:val="003E30F3"/>
    <w:rsid w:val="003E3BA0"/>
    <w:rsid w:val="003E4685"/>
    <w:rsid w:val="003E4CCF"/>
    <w:rsid w:val="003E5B3C"/>
    <w:rsid w:val="003E6B10"/>
    <w:rsid w:val="003F0048"/>
    <w:rsid w:val="003F2D85"/>
    <w:rsid w:val="003F43C5"/>
    <w:rsid w:val="003F4843"/>
    <w:rsid w:val="003F4F8B"/>
    <w:rsid w:val="003F51D5"/>
    <w:rsid w:val="003F5FC1"/>
    <w:rsid w:val="003F64DE"/>
    <w:rsid w:val="003F6B73"/>
    <w:rsid w:val="003F735A"/>
    <w:rsid w:val="003F7529"/>
    <w:rsid w:val="003F7E0B"/>
    <w:rsid w:val="003F7F05"/>
    <w:rsid w:val="004017BB"/>
    <w:rsid w:val="004035C9"/>
    <w:rsid w:val="00403CAA"/>
    <w:rsid w:val="0040425C"/>
    <w:rsid w:val="0040450C"/>
    <w:rsid w:val="004051FF"/>
    <w:rsid w:val="004062B6"/>
    <w:rsid w:val="00406C2E"/>
    <w:rsid w:val="0041150A"/>
    <w:rsid w:val="00411564"/>
    <w:rsid w:val="00413817"/>
    <w:rsid w:val="0041579D"/>
    <w:rsid w:val="00415F7E"/>
    <w:rsid w:val="00416288"/>
    <w:rsid w:val="00416560"/>
    <w:rsid w:val="00416AAC"/>
    <w:rsid w:val="00417AA6"/>
    <w:rsid w:val="0042125C"/>
    <w:rsid w:val="004212F1"/>
    <w:rsid w:val="00421F5F"/>
    <w:rsid w:val="00422743"/>
    <w:rsid w:val="0042600C"/>
    <w:rsid w:val="00426B3C"/>
    <w:rsid w:val="00430326"/>
    <w:rsid w:val="0043037D"/>
    <w:rsid w:val="00430EBC"/>
    <w:rsid w:val="0043191C"/>
    <w:rsid w:val="004320A0"/>
    <w:rsid w:val="004330A4"/>
    <w:rsid w:val="00433F5D"/>
    <w:rsid w:val="00437191"/>
    <w:rsid w:val="00440847"/>
    <w:rsid w:val="00440863"/>
    <w:rsid w:val="00442369"/>
    <w:rsid w:val="004444B6"/>
    <w:rsid w:val="00444E13"/>
    <w:rsid w:val="00444E98"/>
    <w:rsid w:val="004475D9"/>
    <w:rsid w:val="0045109F"/>
    <w:rsid w:val="004527B6"/>
    <w:rsid w:val="0045322C"/>
    <w:rsid w:val="004532E0"/>
    <w:rsid w:val="004536FF"/>
    <w:rsid w:val="00454E07"/>
    <w:rsid w:val="004558E5"/>
    <w:rsid w:val="00455A35"/>
    <w:rsid w:val="00456520"/>
    <w:rsid w:val="004569FA"/>
    <w:rsid w:val="004571C2"/>
    <w:rsid w:val="00460869"/>
    <w:rsid w:val="004612FF"/>
    <w:rsid w:val="004613F3"/>
    <w:rsid w:val="0046206E"/>
    <w:rsid w:val="004649F4"/>
    <w:rsid w:val="004654BA"/>
    <w:rsid w:val="00465ED2"/>
    <w:rsid w:val="00470A5C"/>
    <w:rsid w:val="00474C7C"/>
    <w:rsid w:val="004752CC"/>
    <w:rsid w:val="00475BAE"/>
    <w:rsid w:val="00475E6A"/>
    <w:rsid w:val="00476F89"/>
    <w:rsid w:val="00477120"/>
    <w:rsid w:val="00477555"/>
    <w:rsid w:val="00480C8F"/>
    <w:rsid w:val="00482F1A"/>
    <w:rsid w:val="00482FCC"/>
    <w:rsid w:val="00484FD7"/>
    <w:rsid w:val="0048538D"/>
    <w:rsid w:val="00485A20"/>
    <w:rsid w:val="004873A9"/>
    <w:rsid w:val="004875F7"/>
    <w:rsid w:val="0048760D"/>
    <w:rsid w:val="00491202"/>
    <w:rsid w:val="0049125B"/>
    <w:rsid w:val="004930D5"/>
    <w:rsid w:val="004930EC"/>
    <w:rsid w:val="004937F5"/>
    <w:rsid w:val="00493D35"/>
    <w:rsid w:val="00494DA6"/>
    <w:rsid w:val="00495482"/>
    <w:rsid w:val="00495904"/>
    <w:rsid w:val="0049609A"/>
    <w:rsid w:val="00496CAF"/>
    <w:rsid w:val="00497725"/>
    <w:rsid w:val="004A1134"/>
    <w:rsid w:val="004A29FB"/>
    <w:rsid w:val="004A451C"/>
    <w:rsid w:val="004A463C"/>
    <w:rsid w:val="004A492F"/>
    <w:rsid w:val="004A5DC5"/>
    <w:rsid w:val="004A76AE"/>
    <w:rsid w:val="004B1992"/>
    <w:rsid w:val="004B3439"/>
    <w:rsid w:val="004B3CD8"/>
    <w:rsid w:val="004B4414"/>
    <w:rsid w:val="004B6826"/>
    <w:rsid w:val="004B6C34"/>
    <w:rsid w:val="004C196C"/>
    <w:rsid w:val="004C274A"/>
    <w:rsid w:val="004C2798"/>
    <w:rsid w:val="004C32DB"/>
    <w:rsid w:val="004C3FDC"/>
    <w:rsid w:val="004C6594"/>
    <w:rsid w:val="004C73EC"/>
    <w:rsid w:val="004D2225"/>
    <w:rsid w:val="004D29A7"/>
    <w:rsid w:val="004D2C9C"/>
    <w:rsid w:val="004D4ACE"/>
    <w:rsid w:val="004D70F1"/>
    <w:rsid w:val="004D753C"/>
    <w:rsid w:val="004E1A6D"/>
    <w:rsid w:val="004E2C03"/>
    <w:rsid w:val="004E32D1"/>
    <w:rsid w:val="004E3813"/>
    <w:rsid w:val="004E3F8B"/>
    <w:rsid w:val="004E4B79"/>
    <w:rsid w:val="004E7294"/>
    <w:rsid w:val="004E7BAB"/>
    <w:rsid w:val="004F16E2"/>
    <w:rsid w:val="004F3D33"/>
    <w:rsid w:val="004F5531"/>
    <w:rsid w:val="004F643A"/>
    <w:rsid w:val="004F69B3"/>
    <w:rsid w:val="004F7039"/>
    <w:rsid w:val="004F714C"/>
    <w:rsid w:val="0050014E"/>
    <w:rsid w:val="00500535"/>
    <w:rsid w:val="005025A0"/>
    <w:rsid w:val="005028F0"/>
    <w:rsid w:val="00502B30"/>
    <w:rsid w:val="00502D24"/>
    <w:rsid w:val="0050310A"/>
    <w:rsid w:val="005033A6"/>
    <w:rsid w:val="00503787"/>
    <w:rsid w:val="0050419A"/>
    <w:rsid w:val="00506243"/>
    <w:rsid w:val="00506400"/>
    <w:rsid w:val="005065A0"/>
    <w:rsid w:val="00507517"/>
    <w:rsid w:val="00507715"/>
    <w:rsid w:val="00507803"/>
    <w:rsid w:val="00510F14"/>
    <w:rsid w:val="005118AF"/>
    <w:rsid w:val="00512F08"/>
    <w:rsid w:val="00512FA6"/>
    <w:rsid w:val="00516D87"/>
    <w:rsid w:val="00517B16"/>
    <w:rsid w:val="00517E33"/>
    <w:rsid w:val="00520590"/>
    <w:rsid w:val="00520B51"/>
    <w:rsid w:val="00520E61"/>
    <w:rsid w:val="00521B48"/>
    <w:rsid w:val="0052222F"/>
    <w:rsid w:val="00524A2B"/>
    <w:rsid w:val="00525194"/>
    <w:rsid w:val="00525609"/>
    <w:rsid w:val="00527905"/>
    <w:rsid w:val="00527FE0"/>
    <w:rsid w:val="00530352"/>
    <w:rsid w:val="0053080C"/>
    <w:rsid w:val="00531B2F"/>
    <w:rsid w:val="005325E5"/>
    <w:rsid w:val="005332A0"/>
    <w:rsid w:val="0053340E"/>
    <w:rsid w:val="005357CB"/>
    <w:rsid w:val="0053622A"/>
    <w:rsid w:val="005379C6"/>
    <w:rsid w:val="005379DA"/>
    <w:rsid w:val="005407A2"/>
    <w:rsid w:val="0054148B"/>
    <w:rsid w:val="0054318B"/>
    <w:rsid w:val="005440E3"/>
    <w:rsid w:val="00544C51"/>
    <w:rsid w:val="00545979"/>
    <w:rsid w:val="00546332"/>
    <w:rsid w:val="00553A1E"/>
    <w:rsid w:val="00554FB0"/>
    <w:rsid w:val="00556AE6"/>
    <w:rsid w:val="00557313"/>
    <w:rsid w:val="005610FE"/>
    <w:rsid w:val="005618B8"/>
    <w:rsid w:val="00562E7D"/>
    <w:rsid w:val="0056469D"/>
    <w:rsid w:val="00567720"/>
    <w:rsid w:val="00567BE3"/>
    <w:rsid w:val="00567DEC"/>
    <w:rsid w:val="00567EE4"/>
    <w:rsid w:val="005703E8"/>
    <w:rsid w:val="00572DCF"/>
    <w:rsid w:val="005736DC"/>
    <w:rsid w:val="00573C70"/>
    <w:rsid w:val="00574217"/>
    <w:rsid w:val="00575F16"/>
    <w:rsid w:val="00576017"/>
    <w:rsid w:val="00577678"/>
    <w:rsid w:val="00577D0E"/>
    <w:rsid w:val="00582222"/>
    <w:rsid w:val="00582656"/>
    <w:rsid w:val="005826AE"/>
    <w:rsid w:val="00583ACB"/>
    <w:rsid w:val="005841FB"/>
    <w:rsid w:val="0058444B"/>
    <w:rsid w:val="005845CB"/>
    <w:rsid w:val="005848F6"/>
    <w:rsid w:val="00586965"/>
    <w:rsid w:val="00586DE7"/>
    <w:rsid w:val="005874CA"/>
    <w:rsid w:val="00587C2D"/>
    <w:rsid w:val="00587E8B"/>
    <w:rsid w:val="00590A46"/>
    <w:rsid w:val="005916A9"/>
    <w:rsid w:val="00591C74"/>
    <w:rsid w:val="00591D4D"/>
    <w:rsid w:val="005924F4"/>
    <w:rsid w:val="00593707"/>
    <w:rsid w:val="00594437"/>
    <w:rsid w:val="00594746"/>
    <w:rsid w:val="00594A02"/>
    <w:rsid w:val="00596881"/>
    <w:rsid w:val="005971BD"/>
    <w:rsid w:val="005A0B35"/>
    <w:rsid w:val="005A13A9"/>
    <w:rsid w:val="005A41B7"/>
    <w:rsid w:val="005A574F"/>
    <w:rsid w:val="005B024B"/>
    <w:rsid w:val="005B27D3"/>
    <w:rsid w:val="005B2AE9"/>
    <w:rsid w:val="005B321B"/>
    <w:rsid w:val="005B4A3A"/>
    <w:rsid w:val="005B77CE"/>
    <w:rsid w:val="005B7BF4"/>
    <w:rsid w:val="005B7E26"/>
    <w:rsid w:val="005C243C"/>
    <w:rsid w:val="005C2987"/>
    <w:rsid w:val="005C3269"/>
    <w:rsid w:val="005C4DB8"/>
    <w:rsid w:val="005C4DB9"/>
    <w:rsid w:val="005C60FB"/>
    <w:rsid w:val="005C6B9D"/>
    <w:rsid w:val="005C6F1B"/>
    <w:rsid w:val="005C7D40"/>
    <w:rsid w:val="005D084B"/>
    <w:rsid w:val="005D24FD"/>
    <w:rsid w:val="005D267B"/>
    <w:rsid w:val="005D2B1C"/>
    <w:rsid w:val="005D3C00"/>
    <w:rsid w:val="005D45F1"/>
    <w:rsid w:val="005D525D"/>
    <w:rsid w:val="005D541C"/>
    <w:rsid w:val="005D5955"/>
    <w:rsid w:val="005D5BE9"/>
    <w:rsid w:val="005D5F52"/>
    <w:rsid w:val="005D6DD4"/>
    <w:rsid w:val="005D7D0C"/>
    <w:rsid w:val="005E27D6"/>
    <w:rsid w:val="005E3078"/>
    <w:rsid w:val="005E39BF"/>
    <w:rsid w:val="005E5E6B"/>
    <w:rsid w:val="005E7E62"/>
    <w:rsid w:val="005F18CE"/>
    <w:rsid w:val="005F1AF3"/>
    <w:rsid w:val="005F1DB1"/>
    <w:rsid w:val="005F3980"/>
    <w:rsid w:val="005F3E05"/>
    <w:rsid w:val="005F43B2"/>
    <w:rsid w:val="005F58CC"/>
    <w:rsid w:val="005F623B"/>
    <w:rsid w:val="005F6FBF"/>
    <w:rsid w:val="005F7D31"/>
    <w:rsid w:val="00600111"/>
    <w:rsid w:val="006027E3"/>
    <w:rsid w:val="006029E6"/>
    <w:rsid w:val="00602CCD"/>
    <w:rsid w:val="00604B4E"/>
    <w:rsid w:val="00605A69"/>
    <w:rsid w:val="00605D07"/>
    <w:rsid w:val="00610C2E"/>
    <w:rsid w:val="00611CF4"/>
    <w:rsid w:val="00613541"/>
    <w:rsid w:val="00613961"/>
    <w:rsid w:val="00613BD7"/>
    <w:rsid w:val="00613BFE"/>
    <w:rsid w:val="00613F01"/>
    <w:rsid w:val="00614E8A"/>
    <w:rsid w:val="00617D9E"/>
    <w:rsid w:val="0062050F"/>
    <w:rsid w:val="006206E3"/>
    <w:rsid w:val="00621431"/>
    <w:rsid w:val="00621E70"/>
    <w:rsid w:val="00622D90"/>
    <w:rsid w:val="0062559C"/>
    <w:rsid w:val="006269DB"/>
    <w:rsid w:val="00627085"/>
    <w:rsid w:val="00630A15"/>
    <w:rsid w:val="00630F14"/>
    <w:rsid w:val="00631707"/>
    <w:rsid w:val="006346EB"/>
    <w:rsid w:val="00634BD9"/>
    <w:rsid w:val="006360DE"/>
    <w:rsid w:val="00636C40"/>
    <w:rsid w:val="0063726A"/>
    <w:rsid w:val="00637C8C"/>
    <w:rsid w:val="00637F95"/>
    <w:rsid w:val="00640089"/>
    <w:rsid w:val="006402B6"/>
    <w:rsid w:val="00640BF0"/>
    <w:rsid w:val="00640E39"/>
    <w:rsid w:val="0064103B"/>
    <w:rsid w:val="00642171"/>
    <w:rsid w:val="00642E39"/>
    <w:rsid w:val="0064379E"/>
    <w:rsid w:val="00645162"/>
    <w:rsid w:val="006463D4"/>
    <w:rsid w:val="00647AC6"/>
    <w:rsid w:val="00647E00"/>
    <w:rsid w:val="006518C6"/>
    <w:rsid w:val="00652395"/>
    <w:rsid w:val="00652F99"/>
    <w:rsid w:val="00653037"/>
    <w:rsid w:val="0065332B"/>
    <w:rsid w:val="006541F1"/>
    <w:rsid w:val="00654889"/>
    <w:rsid w:val="006555C8"/>
    <w:rsid w:val="0066257A"/>
    <w:rsid w:val="0066344E"/>
    <w:rsid w:val="0066541F"/>
    <w:rsid w:val="0066679D"/>
    <w:rsid w:val="0067142E"/>
    <w:rsid w:val="0067317F"/>
    <w:rsid w:val="006733AC"/>
    <w:rsid w:val="00674445"/>
    <w:rsid w:val="00676089"/>
    <w:rsid w:val="00676CE8"/>
    <w:rsid w:val="0067710D"/>
    <w:rsid w:val="00680C07"/>
    <w:rsid w:val="006810CF"/>
    <w:rsid w:val="00687660"/>
    <w:rsid w:val="00690321"/>
    <w:rsid w:val="006940F6"/>
    <w:rsid w:val="00697341"/>
    <w:rsid w:val="006A118C"/>
    <w:rsid w:val="006A1D5E"/>
    <w:rsid w:val="006A2124"/>
    <w:rsid w:val="006A26B3"/>
    <w:rsid w:val="006A4552"/>
    <w:rsid w:val="006A4FDC"/>
    <w:rsid w:val="006A6DF2"/>
    <w:rsid w:val="006A7E84"/>
    <w:rsid w:val="006B18F2"/>
    <w:rsid w:val="006B2324"/>
    <w:rsid w:val="006C02F7"/>
    <w:rsid w:val="006C15EE"/>
    <w:rsid w:val="006C1A44"/>
    <w:rsid w:val="006C1BD4"/>
    <w:rsid w:val="006C48AE"/>
    <w:rsid w:val="006C6695"/>
    <w:rsid w:val="006C73FA"/>
    <w:rsid w:val="006D131F"/>
    <w:rsid w:val="006D1387"/>
    <w:rsid w:val="006D3D67"/>
    <w:rsid w:val="006D644B"/>
    <w:rsid w:val="006D7249"/>
    <w:rsid w:val="006E0053"/>
    <w:rsid w:val="006E1266"/>
    <w:rsid w:val="006E1468"/>
    <w:rsid w:val="006E1808"/>
    <w:rsid w:val="006E2006"/>
    <w:rsid w:val="006E36F5"/>
    <w:rsid w:val="006E3D78"/>
    <w:rsid w:val="006E3E62"/>
    <w:rsid w:val="006E43C8"/>
    <w:rsid w:val="006E5EFD"/>
    <w:rsid w:val="006E68DE"/>
    <w:rsid w:val="006E72CC"/>
    <w:rsid w:val="006E75E8"/>
    <w:rsid w:val="006E7B85"/>
    <w:rsid w:val="006F0B97"/>
    <w:rsid w:val="006F0DD2"/>
    <w:rsid w:val="006F1EBC"/>
    <w:rsid w:val="006F2889"/>
    <w:rsid w:val="006F364B"/>
    <w:rsid w:val="006F4462"/>
    <w:rsid w:val="006F45BB"/>
    <w:rsid w:val="006F5196"/>
    <w:rsid w:val="006F5D44"/>
    <w:rsid w:val="006F656D"/>
    <w:rsid w:val="006F6E76"/>
    <w:rsid w:val="006F7530"/>
    <w:rsid w:val="0070097A"/>
    <w:rsid w:val="00701998"/>
    <w:rsid w:val="00702EDB"/>
    <w:rsid w:val="00703083"/>
    <w:rsid w:val="00703810"/>
    <w:rsid w:val="0070427A"/>
    <w:rsid w:val="00705658"/>
    <w:rsid w:val="0070781E"/>
    <w:rsid w:val="00707B98"/>
    <w:rsid w:val="0071068F"/>
    <w:rsid w:val="007111E5"/>
    <w:rsid w:val="00711D86"/>
    <w:rsid w:val="00712AFC"/>
    <w:rsid w:val="00712B3B"/>
    <w:rsid w:val="00713217"/>
    <w:rsid w:val="0071633B"/>
    <w:rsid w:val="007206B5"/>
    <w:rsid w:val="007216C6"/>
    <w:rsid w:val="00722135"/>
    <w:rsid w:val="00725BA2"/>
    <w:rsid w:val="0072621F"/>
    <w:rsid w:val="00727460"/>
    <w:rsid w:val="00727510"/>
    <w:rsid w:val="00732D1E"/>
    <w:rsid w:val="00734D3D"/>
    <w:rsid w:val="00736291"/>
    <w:rsid w:val="00737B0F"/>
    <w:rsid w:val="00740038"/>
    <w:rsid w:val="007404DD"/>
    <w:rsid w:val="00740789"/>
    <w:rsid w:val="007416DF"/>
    <w:rsid w:val="0074344A"/>
    <w:rsid w:val="007446A7"/>
    <w:rsid w:val="00745204"/>
    <w:rsid w:val="00746920"/>
    <w:rsid w:val="00747DF0"/>
    <w:rsid w:val="007511E6"/>
    <w:rsid w:val="00751407"/>
    <w:rsid w:val="00752F14"/>
    <w:rsid w:val="007564BB"/>
    <w:rsid w:val="00756FAC"/>
    <w:rsid w:val="00760A83"/>
    <w:rsid w:val="00761818"/>
    <w:rsid w:val="00763C83"/>
    <w:rsid w:val="00764766"/>
    <w:rsid w:val="007664C6"/>
    <w:rsid w:val="00767689"/>
    <w:rsid w:val="0077261D"/>
    <w:rsid w:val="007731A4"/>
    <w:rsid w:val="00773E11"/>
    <w:rsid w:val="00774A17"/>
    <w:rsid w:val="00775161"/>
    <w:rsid w:val="0077561B"/>
    <w:rsid w:val="00775992"/>
    <w:rsid w:val="00776132"/>
    <w:rsid w:val="00776692"/>
    <w:rsid w:val="007769BD"/>
    <w:rsid w:val="00776FBB"/>
    <w:rsid w:val="00783312"/>
    <w:rsid w:val="00783E20"/>
    <w:rsid w:val="00784178"/>
    <w:rsid w:val="00784867"/>
    <w:rsid w:val="00787309"/>
    <w:rsid w:val="00790790"/>
    <w:rsid w:val="007908FF"/>
    <w:rsid w:val="007920A6"/>
    <w:rsid w:val="00792AF8"/>
    <w:rsid w:val="00792D57"/>
    <w:rsid w:val="007932D7"/>
    <w:rsid w:val="00795B60"/>
    <w:rsid w:val="00796F22"/>
    <w:rsid w:val="00797548"/>
    <w:rsid w:val="007A1126"/>
    <w:rsid w:val="007A376A"/>
    <w:rsid w:val="007A4104"/>
    <w:rsid w:val="007A5B43"/>
    <w:rsid w:val="007A7A4F"/>
    <w:rsid w:val="007B1D50"/>
    <w:rsid w:val="007B2026"/>
    <w:rsid w:val="007B225E"/>
    <w:rsid w:val="007C3DC3"/>
    <w:rsid w:val="007C4C4E"/>
    <w:rsid w:val="007C5565"/>
    <w:rsid w:val="007C6CBC"/>
    <w:rsid w:val="007D0C7D"/>
    <w:rsid w:val="007D24F5"/>
    <w:rsid w:val="007D3356"/>
    <w:rsid w:val="007D4C79"/>
    <w:rsid w:val="007D5A9A"/>
    <w:rsid w:val="007D6602"/>
    <w:rsid w:val="007D701A"/>
    <w:rsid w:val="007E0121"/>
    <w:rsid w:val="007E069B"/>
    <w:rsid w:val="007E226B"/>
    <w:rsid w:val="007E2858"/>
    <w:rsid w:val="007E4E83"/>
    <w:rsid w:val="007E54C5"/>
    <w:rsid w:val="007F2624"/>
    <w:rsid w:val="007F27B4"/>
    <w:rsid w:val="007F2C1E"/>
    <w:rsid w:val="007F414B"/>
    <w:rsid w:val="007F4CF6"/>
    <w:rsid w:val="007F544B"/>
    <w:rsid w:val="007F7A54"/>
    <w:rsid w:val="00800F43"/>
    <w:rsid w:val="0080203E"/>
    <w:rsid w:val="008023FF"/>
    <w:rsid w:val="00803320"/>
    <w:rsid w:val="00804046"/>
    <w:rsid w:val="008041D5"/>
    <w:rsid w:val="00806675"/>
    <w:rsid w:val="008076C9"/>
    <w:rsid w:val="00811269"/>
    <w:rsid w:val="008114F5"/>
    <w:rsid w:val="008127B0"/>
    <w:rsid w:val="00813DE2"/>
    <w:rsid w:val="00815E31"/>
    <w:rsid w:val="00821F77"/>
    <w:rsid w:val="0082322E"/>
    <w:rsid w:val="008247AD"/>
    <w:rsid w:val="008266F6"/>
    <w:rsid w:val="00827095"/>
    <w:rsid w:val="00827D6A"/>
    <w:rsid w:val="008320A0"/>
    <w:rsid w:val="008332F1"/>
    <w:rsid w:val="00835A58"/>
    <w:rsid w:val="0083608C"/>
    <w:rsid w:val="0083682E"/>
    <w:rsid w:val="008371B4"/>
    <w:rsid w:val="008375C1"/>
    <w:rsid w:val="008379D2"/>
    <w:rsid w:val="00837FEB"/>
    <w:rsid w:val="0084270A"/>
    <w:rsid w:val="008427C5"/>
    <w:rsid w:val="008431D1"/>
    <w:rsid w:val="00845717"/>
    <w:rsid w:val="0084575D"/>
    <w:rsid w:val="0084577F"/>
    <w:rsid w:val="008469EB"/>
    <w:rsid w:val="00847978"/>
    <w:rsid w:val="00850098"/>
    <w:rsid w:val="0085073F"/>
    <w:rsid w:val="00850B2D"/>
    <w:rsid w:val="008510B0"/>
    <w:rsid w:val="00851B79"/>
    <w:rsid w:val="008546B5"/>
    <w:rsid w:val="00854876"/>
    <w:rsid w:val="00856B52"/>
    <w:rsid w:val="00856F2B"/>
    <w:rsid w:val="008573BD"/>
    <w:rsid w:val="00857F63"/>
    <w:rsid w:val="0086090A"/>
    <w:rsid w:val="00861515"/>
    <w:rsid w:val="00862261"/>
    <w:rsid w:val="00862448"/>
    <w:rsid w:val="00862C7E"/>
    <w:rsid w:val="0086562A"/>
    <w:rsid w:val="00865C6E"/>
    <w:rsid w:val="00865CE7"/>
    <w:rsid w:val="00871737"/>
    <w:rsid w:val="00871CA8"/>
    <w:rsid w:val="00871F53"/>
    <w:rsid w:val="0087346D"/>
    <w:rsid w:val="0087388C"/>
    <w:rsid w:val="00875238"/>
    <w:rsid w:val="008759FD"/>
    <w:rsid w:val="008768CB"/>
    <w:rsid w:val="00876AAB"/>
    <w:rsid w:val="0087730B"/>
    <w:rsid w:val="008778C7"/>
    <w:rsid w:val="00877E5C"/>
    <w:rsid w:val="0088016D"/>
    <w:rsid w:val="00880249"/>
    <w:rsid w:val="00880EDA"/>
    <w:rsid w:val="008820BE"/>
    <w:rsid w:val="00884C28"/>
    <w:rsid w:val="00884E57"/>
    <w:rsid w:val="00885103"/>
    <w:rsid w:val="008912BE"/>
    <w:rsid w:val="008931B7"/>
    <w:rsid w:val="008941D2"/>
    <w:rsid w:val="00894A09"/>
    <w:rsid w:val="00894D86"/>
    <w:rsid w:val="008955FE"/>
    <w:rsid w:val="00896149"/>
    <w:rsid w:val="008968BD"/>
    <w:rsid w:val="008A0294"/>
    <w:rsid w:val="008A0571"/>
    <w:rsid w:val="008A3FF0"/>
    <w:rsid w:val="008A5975"/>
    <w:rsid w:val="008A6411"/>
    <w:rsid w:val="008A66D9"/>
    <w:rsid w:val="008A67F3"/>
    <w:rsid w:val="008A77F4"/>
    <w:rsid w:val="008B0441"/>
    <w:rsid w:val="008B0E44"/>
    <w:rsid w:val="008B3A43"/>
    <w:rsid w:val="008B505A"/>
    <w:rsid w:val="008B50AE"/>
    <w:rsid w:val="008B6355"/>
    <w:rsid w:val="008B6933"/>
    <w:rsid w:val="008B7B09"/>
    <w:rsid w:val="008C0D32"/>
    <w:rsid w:val="008C12FB"/>
    <w:rsid w:val="008C317E"/>
    <w:rsid w:val="008C53F5"/>
    <w:rsid w:val="008D0071"/>
    <w:rsid w:val="008D00F7"/>
    <w:rsid w:val="008D089B"/>
    <w:rsid w:val="008D1237"/>
    <w:rsid w:val="008D291D"/>
    <w:rsid w:val="008D2AF2"/>
    <w:rsid w:val="008D36C1"/>
    <w:rsid w:val="008D562E"/>
    <w:rsid w:val="008D5DBC"/>
    <w:rsid w:val="008D66DE"/>
    <w:rsid w:val="008D6E3B"/>
    <w:rsid w:val="008D73E4"/>
    <w:rsid w:val="008D757A"/>
    <w:rsid w:val="008D76DD"/>
    <w:rsid w:val="008E0140"/>
    <w:rsid w:val="008E0F34"/>
    <w:rsid w:val="008E14C7"/>
    <w:rsid w:val="008E2978"/>
    <w:rsid w:val="008E3861"/>
    <w:rsid w:val="008E43D1"/>
    <w:rsid w:val="008E4D5C"/>
    <w:rsid w:val="008F1663"/>
    <w:rsid w:val="008F1750"/>
    <w:rsid w:val="008F3B37"/>
    <w:rsid w:val="008F5895"/>
    <w:rsid w:val="008F711B"/>
    <w:rsid w:val="009020CE"/>
    <w:rsid w:val="009027B6"/>
    <w:rsid w:val="00902AD3"/>
    <w:rsid w:val="0090548A"/>
    <w:rsid w:val="00905F75"/>
    <w:rsid w:val="009067D1"/>
    <w:rsid w:val="0090761F"/>
    <w:rsid w:val="00907A29"/>
    <w:rsid w:val="00910E9E"/>
    <w:rsid w:val="009110C2"/>
    <w:rsid w:val="00911CF3"/>
    <w:rsid w:val="00912CE3"/>
    <w:rsid w:val="009131E8"/>
    <w:rsid w:val="009132A1"/>
    <w:rsid w:val="00913EAF"/>
    <w:rsid w:val="00914B46"/>
    <w:rsid w:val="00914EBE"/>
    <w:rsid w:val="00915DF5"/>
    <w:rsid w:val="0092092D"/>
    <w:rsid w:val="0092097A"/>
    <w:rsid w:val="00922010"/>
    <w:rsid w:val="009220F0"/>
    <w:rsid w:val="009238BA"/>
    <w:rsid w:val="009255A5"/>
    <w:rsid w:val="009271D7"/>
    <w:rsid w:val="00927218"/>
    <w:rsid w:val="00930F07"/>
    <w:rsid w:val="009312F8"/>
    <w:rsid w:val="00931E3D"/>
    <w:rsid w:val="00932177"/>
    <w:rsid w:val="00933BA1"/>
    <w:rsid w:val="00933CBB"/>
    <w:rsid w:val="00934DCC"/>
    <w:rsid w:val="009361EF"/>
    <w:rsid w:val="00940F2C"/>
    <w:rsid w:val="009411CF"/>
    <w:rsid w:val="009421E0"/>
    <w:rsid w:val="009428D4"/>
    <w:rsid w:val="00945FF9"/>
    <w:rsid w:val="0095059E"/>
    <w:rsid w:val="00951328"/>
    <w:rsid w:val="00952044"/>
    <w:rsid w:val="00952D4E"/>
    <w:rsid w:val="00954272"/>
    <w:rsid w:val="00955DB7"/>
    <w:rsid w:val="00956190"/>
    <w:rsid w:val="009567A3"/>
    <w:rsid w:val="0095770E"/>
    <w:rsid w:val="00960B8E"/>
    <w:rsid w:val="0096126C"/>
    <w:rsid w:val="009618F4"/>
    <w:rsid w:val="00961D98"/>
    <w:rsid w:val="00961F81"/>
    <w:rsid w:val="0096267C"/>
    <w:rsid w:val="00965D8D"/>
    <w:rsid w:val="00966376"/>
    <w:rsid w:val="009673FB"/>
    <w:rsid w:val="009674FF"/>
    <w:rsid w:val="009708C9"/>
    <w:rsid w:val="0097090C"/>
    <w:rsid w:val="0097122C"/>
    <w:rsid w:val="0097148F"/>
    <w:rsid w:val="00971734"/>
    <w:rsid w:val="009717D5"/>
    <w:rsid w:val="00971A02"/>
    <w:rsid w:val="00971C2C"/>
    <w:rsid w:val="00973B0F"/>
    <w:rsid w:val="00973FE4"/>
    <w:rsid w:val="00974170"/>
    <w:rsid w:val="0097566E"/>
    <w:rsid w:val="009769AA"/>
    <w:rsid w:val="0097751F"/>
    <w:rsid w:val="00977E3B"/>
    <w:rsid w:val="00980479"/>
    <w:rsid w:val="00981188"/>
    <w:rsid w:val="00982685"/>
    <w:rsid w:val="00982B2D"/>
    <w:rsid w:val="00982E41"/>
    <w:rsid w:val="009838D3"/>
    <w:rsid w:val="00984F5B"/>
    <w:rsid w:val="00985662"/>
    <w:rsid w:val="00990E22"/>
    <w:rsid w:val="00991656"/>
    <w:rsid w:val="00991B94"/>
    <w:rsid w:val="00992C59"/>
    <w:rsid w:val="00994478"/>
    <w:rsid w:val="00995184"/>
    <w:rsid w:val="00995A83"/>
    <w:rsid w:val="0099724E"/>
    <w:rsid w:val="0099774A"/>
    <w:rsid w:val="009A158A"/>
    <w:rsid w:val="009A1DD4"/>
    <w:rsid w:val="009A213B"/>
    <w:rsid w:val="009A5670"/>
    <w:rsid w:val="009A575A"/>
    <w:rsid w:val="009A5C88"/>
    <w:rsid w:val="009A6034"/>
    <w:rsid w:val="009A7AD5"/>
    <w:rsid w:val="009B1D2C"/>
    <w:rsid w:val="009B729C"/>
    <w:rsid w:val="009C090F"/>
    <w:rsid w:val="009C1E01"/>
    <w:rsid w:val="009C29AB"/>
    <w:rsid w:val="009C3586"/>
    <w:rsid w:val="009C4F88"/>
    <w:rsid w:val="009C7565"/>
    <w:rsid w:val="009D0D27"/>
    <w:rsid w:val="009D2359"/>
    <w:rsid w:val="009D23AB"/>
    <w:rsid w:val="009D265F"/>
    <w:rsid w:val="009D28DB"/>
    <w:rsid w:val="009D3B60"/>
    <w:rsid w:val="009D51C7"/>
    <w:rsid w:val="009D5DFB"/>
    <w:rsid w:val="009D5F03"/>
    <w:rsid w:val="009D6035"/>
    <w:rsid w:val="009E11C1"/>
    <w:rsid w:val="009E19C2"/>
    <w:rsid w:val="009E35E9"/>
    <w:rsid w:val="009E3BD3"/>
    <w:rsid w:val="009E4AFF"/>
    <w:rsid w:val="009E4D8A"/>
    <w:rsid w:val="009E5438"/>
    <w:rsid w:val="009E6FC8"/>
    <w:rsid w:val="009F06B7"/>
    <w:rsid w:val="009F0925"/>
    <w:rsid w:val="009F0AE5"/>
    <w:rsid w:val="009F1415"/>
    <w:rsid w:val="009F161B"/>
    <w:rsid w:val="009F2351"/>
    <w:rsid w:val="009F2EA6"/>
    <w:rsid w:val="009F51B7"/>
    <w:rsid w:val="009F59F3"/>
    <w:rsid w:val="009F6B58"/>
    <w:rsid w:val="009F76D4"/>
    <w:rsid w:val="00A00F2B"/>
    <w:rsid w:val="00A036BC"/>
    <w:rsid w:val="00A05430"/>
    <w:rsid w:val="00A05C4F"/>
    <w:rsid w:val="00A06549"/>
    <w:rsid w:val="00A07539"/>
    <w:rsid w:val="00A07FC2"/>
    <w:rsid w:val="00A11BFF"/>
    <w:rsid w:val="00A1375A"/>
    <w:rsid w:val="00A14A06"/>
    <w:rsid w:val="00A15655"/>
    <w:rsid w:val="00A165D6"/>
    <w:rsid w:val="00A16AC2"/>
    <w:rsid w:val="00A16CB9"/>
    <w:rsid w:val="00A205DB"/>
    <w:rsid w:val="00A2250B"/>
    <w:rsid w:val="00A22CA7"/>
    <w:rsid w:val="00A232F6"/>
    <w:rsid w:val="00A24037"/>
    <w:rsid w:val="00A24CE9"/>
    <w:rsid w:val="00A252B3"/>
    <w:rsid w:val="00A25BFC"/>
    <w:rsid w:val="00A25FC5"/>
    <w:rsid w:val="00A263D6"/>
    <w:rsid w:val="00A277EC"/>
    <w:rsid w:val="00A33A09"/>
    <w:rsid w:val="00A344B2"/>
    <w:rsid w:val="00A3495F"/>
    <w:rsid w:val="00A34F9F"/>
    <w:rsid w:val="00A35AB5"/>
    <w:rsid w:val="00A3696F"/>
    <w:rsid w:val="00A37A73"/>
    <w:rsid w:val="00A40972"/>
    <w:rsid w:val="00A40D06"/>
    <w:rsid w:val="00A41AE4"/>
    <w:rsid w:val="00A420F5"/>
    <w:rsid w:val="00A427A7"/>
    <w:rsid w:val="00A42E6D"/>
    <w:rsid w:val="00A43A4D"/>
    <w:rsid w:val="00A46982"/>
    <w:rsid w:val="00A47384"/>
    <w:rsid w:val="00A50288"/>
    <w:rsid w:val="00A505D3"/>
    <w:rsid w:val="00A50BD5"/>
    <w:rsid w:val="00A53657"/>
    <w:rsid w:val="00A53E91"/>
    <w:rsid w:val="00A570DF"/>
    <w:rsid w:val="00A57289"/>
    <w:rsid w:val="00A572DE"/>
    <w:rsid w:val="00A57471"/>
    <w:rsid w:val="00A61DFD"/>
    <w:rsid w:val="00A61FC2"/>
    <w:rsid w:val="00A62BFF"/>
    <w:rsid w:val="00A62E23"/>
    <w:rsid w:val="00A6378D"/>
    <w:rsid w:val="00A6429F"/>
    <w:rsid w:val="00A661E0"/>
    <w:rsid w:val="00A666EB"/>
    <w:rsid w:val="00A677BF"/>
    <w:rsid w:val="00A71A38"/>
    <w:rsid w:val="00A744D5"/>
    <w:rsid w:val="00A75A18"/>
    <w:rsid w:val="00A75AD1"/>
    <w:rsid w:val="00A7691F"/>
    <w:rsid w:val="00A76A3C"/>
    <w:rsid w:val="00A77167"/>
    <w:rsid w:val="00A77639"/>
    <w:rsid w:val="00A80A97"/>
    <w:rsid w:val="00A81D53"/>
    <w:rsid w:val="00A86CB7"/>
    <w:rsid w:val="00A86DC5"/>
    <w:rsid w:val="00A87278"/>
    <w:rsid w:val="00A87284"/>
    <w:rsid w:val="00A87A06"/>
    <w:rsid w:val="00A907EB"/>
    <w:rsid w:val="00A92466"/>
    <w:rsid w:val="00A92D22"/>
    <w:rsid w:val="00A93381"/>
    <w:rsid w:val="00A93FD5"/>
    <w:rsid w:val="00A9736C"/>
    <w:rsid w:val="00AA3492"/>
    <w:rsid w:val="00AA55ED"/>
    <w:rsid w:val="00AA56D7"/>
    <w:rsid w:val="00AA5A07"/>
    <w:rsid w:val="00AA5D34"/>
    <w:rsid w:val="00AA5FF6"/>
    <w:rsid w:val="00AA70EB"/>
    <w:rsid w:val="00AB3C3C"/>
    <w:rsid w:val="00AB4BA2"/>
    <w:rsid w:val="00AB4CE1"/>
    <w:rsid w:val="00AB5CD5"/>
    <w:rsid w:val="00AB611A"/>
    <w:rsid w:val="00AC1453"/>
    <w:rsid w:val="00AC3336"/>
    <w:rsid w:val="00AC45AD"/>
    <w:rsid w:val="00AD0679"/>
    <w:rsid w:val="00AD0E43"/>
    <w:rsid w:val="00AD168F"/>
    <w:rsid w:val="00AD2AB5"/>
    <w:rsid w:val="00AD3D99"/>
    <w:rsid w:val="00AD55E4"/>
    <w:rsid w:val="00AE064B"/>
    <w:rsid w:val="00AE0B3F"/>
    <w:rsid w:val="00AE1316"/>
    <w:rsid w:val="00AE13C8"/>
    <w:rsid w:val="00AE18E9"/>
    <w:rsid w:val="00AE2E14"/>
    <w:rsid w:val="00AE3318"/>
    <w:rsid w:val="00AE493A"/>
    <w:rsid w:val="00AE49AA"/>
    <w:rsid w:val="00AE4DE2"/>
    <w:rsid w:val="00AE55D4"/>
    <w:rsid w:val="00AE5B28"/>
    <w:rsid w:val="00AE5C04"/>
    <w:rsid w:val="00AF32F7"/>
    <w:rsid w:val="00AF335E"/>
    <w:rsid w:val="00AF6857"/>
    <w:rsid w:val="00AF6A80"/>
    <w:rsid w:val="00AF7ED1"/>
    <w:rsid w:val="00B00397"/>
    <w:rsid w:val="00B00E28"/>
    <w:rsid w:val="00B01849"/>
    <w:rsid w:val="00B01E3F"/>
    <w:rsid w:val="00B01EDA"/>
    <w:rsid w:val="00B0299B"/>
    <w:rsid w:val="00B029AD"/>
    <w:rsid w:val="00B02EA8"/>
    <w:rsid w:val="00B05021"/>
    <w:rsid w:val="00B122C8"/>
    <w:rsid w:val="00B138CE"/>
    <w:rsid w:val="00B140EA"/>
    <w:rsid w:val="00B14D98"/>
    <w:rsid w:val="00B155AF"/>
    <w:rsid w:val="00B1590C"/>
    <w:rsid w:val="00B16837"/>
    <w:rsid w:val="00B17A5F"/>
    <w:rsid w:val="00B21D5D"/>
    <w:rsid w:val="00B22A55"/>
    <w:rsid w:val="00B22C16"/>
    <w:rsid w:val="00B22D8E"/>
    <w:rsid w:val="00B2603D"/>
    <w:rsid w:val="00B2646B"/>
    <w:rsid w:val="00B26B8B"/>
    <w:rsid w:val="00B2769D"/>
    <w:rsid w:val="00B2778B"/>
    <w:rsid w:val="00B27801"/>
    <w:rsid w:val="00B32767"/>
    <w:rsid w:val="00B34403"/>
    <w:rsid w:val="00B34DE5"/>
    <w:rsid w:val="00B35541"/>
    <w:rsid w:val="00B36DF2"/>
    <w:rsid w:val="00B373F1"/>
    <w:rsid w:val="00B37633"/>
    <w:rsid w:val="00B414C7"/>
    <w:rsid w:val="00B47192"/>
    <w:rsid w:val="00B47BA2"/>
    <w:rsid w:val="00B50D40"/>
    <w:rsid w:val="00B51285"/>
    <w:rsid w:val="00B52C81"/>
    <w:rsid w:val="00B53AE5"/>
    <w:rsid w:val="00B5412A"/>
    <w:rsid w:val="00B542FE"/>
    <w:rsid w:val="00B54E3C"/>
    <w:rsid w:val="00B56FB6"/>
    <w:rsid w:val="00B57601"/>
    <w:rsid w:val="00B60D05"/>
    <w:rsid w:val="00B61592"/>
    <w:rsid w:val="00B62F54"/>
    <w:rsid w:val="00B634DE"/>
    <w:rsid w:val="00B63689"/>
    <w:rsid w:val="00B63DE3"/>
    <w:rsid w:val="00B6474C"/>
    <w:rsid w:val="00B65B76"/>
    <w:rsid w:val="00B65EC3"/>
    <w:rsid w:val="00B66103"/>
    <w:rsid w:val="00B66E6F"/>
    <w:rsid w:val="00B67304"/>
    <w:rsid w:val="00B71E93"/>
    <w:rsid w:val="00B7278C"/>
    <w:rsid w:val="00B728F2"/>
    <w:rsid w:val="00B72D37"/>
    <w:rsid w:val="00B7435C"/>
    <w:rsid w:val="00B749AE"/>
    <w:rsid w:val="00B74CF6"/>
    <w:rsid w:val="00B755D0"/>
    <w:rsid w:val="00B767B3"/>
    <w:rsid w:val="00B80D08"/>
    <w:rsid w:val="00B81049"/>
    <w:rsid w:val="00B815A7"/>
    <w:rsid w:val="00B832EB"/>
    <w:rsid w:val="00B83E7C"/>
    <w:rsid w:val="00B83F44"/>
    <w:rsid w:val="00B860DD"/>
    <w:rsid w:val="00B86322"/>
    <w:rsid w:val="00B86706"/>
    <w:rsid w:val="00B9081D"/>
    <w:rsid w:val="00B910C6"/>
    <w:rsid w:val="00B93F2D"/>
    <w:rsid w:val="00B94419"/>
    <w:rsid w:val="00B949D9"/>
    <w:rsid w:val="00B95D5F"/>
    <w:rsid w:val="00B968DC"/>
    <w:rsid w:val="00B96CD2"/>
    <w:rsid w:val="00BA0CD9"/>
    <w:rsid w:val="00BA1658"/>
    <w:rsid w:val="00BA2D99"/>
    <w:rsid w:val="00BA4059"/>
    <w:rsid w:val="00BA4661"/>
    <w:rsid w:val="00BA5A11"/>
    <w:rsid w:val="00BA6991"/>
    <w:rsid w:val="00BA6B5D"/>
    <w:rsid w:val="00BA799E"/>
    <w:rsid w:val="00BB27D0"/>
    <w:rsid w:val="00BB377B"/>
    <w:rsid w:val="00BB3FE1"/>
    <w:rsid w:val="00BB6D43"/>
    <w:rsid w:val="00BB7789"/>
    <w:rsid w:val="00BC020E"/>
    <w:rsid w:val="00BC0528"/>
    <w:rsid w:val="00BC468E"/>
    <w:rsid w:val="00BC59C2"/>
    <w:rsid w:val="00BD02CA"/>
    <w:rsid w:val="00BD03B9"/>
    <w:rsid w:val="00BD09AA"/>
    <w:rsid w:val="00BD56D9"/>
    <w:rsid w:val="00BD69F5"/>
    <w:rsid w:val="00BD6B11"/>
    <w:rsid w:val="00BE37F3"/>
    <w:rsid w:val="00BE699B"/>
    <w:rsid w:val="00BE710F"/>
    <w:rsid w:val="00BE792A"/>
    <w:rsid w:val="00BE7BCC"/>
    <w:rsid w:val="00BF0B4B"/>
    <w:rsid w:val="00BF179C"/>
    <w:rsid w:val="00BF2659"/>
    <w:rsid w:val="00BF28BC"/>
    <w:rsid w:val="00BF4455"/>
    <w:rsid w:val="00BF44D3"/>
    <w:rsid w:val="00BF4C26"/>
    <w:rsid w:val="00BF57BE"/>
    <w:rsid w:val="00BF723C"/>
    <w:rsid w:val="00C001DA"/>
    <w:rsid w:val="00C01BD3"/>
    <w:rsid w:val="00C02C48"/>
    <w:rsid w:val="00C02CD9"/>
    <w:rsid w:val="00C030A6"/>
    <w:rsid w:val="00C04651"/>
    <w:rsid w:val="00C05AA7"/>
    <w:rsid w:val="00C068DC"/>
    <w:rsid w:val="00C10C36"/>
    <w:rsid w:val="00C11C50"/>
    <w:rsid w:val="00C11DEE"/>
    <w:rsid w:val="00C1251E"/>
    <w:rsid w:val="00C1267C"/>
    <w:rsid w:val="00C13A62"/>
    <w:rsid w:val="00C13E58"/>
    <w:rsid w:val="00C15798"/>
    <w:rsid w:val="00C16A70"/>
    <w:rsid w:val="00C20AE1"/>
    <w:rsid w:val="00C22F20"/>
    <w:rsid w:val="00C25086"/>
    <w:rsid w:val="00C251B4"/>
    <w:rsid w:val="00C25AFB"/>
    <w:rsid w:val="00C26446"/>
    <w:rsid w:val="00C273EE"/>
    <w:rsid w:val="00C326E7"/>
    <w:rsid w:val="00C32889"/>
    <w:rsid w:val="00C33490"/>
    <w:rsid w:val="00C33756"/>
    <w:rsid w:val="00C33B85"/>
    <w:rsid w:val="00C346E2"/>
    <w:rsid w:val="00C3589D"/>
    <w:rsid w:val="00C40ED8"/>
    <w:rsid w:val="00C42CCC"/>
    <w:rsid w:val="00C4414E"/>
    <w:rsid w:val="00C4434E"/>
    <w:rsid w:val="00C447AE"/>
    <w:rsid w:val="00C449A5"/>
    <w:rsid w:val="00C4508B"/>
    <w:rsid w:val="00C45172"/>
    <w:rsid w:val="00C4532D"/>
    <w:rsid w:val="00C45CA3"/>
    <w:rsid w:val="00C47C5B"/>
    <w:rsid w:val="00C5074B"/>
    <w:rsid w:val="00C507E0"/>
    <w:rsid w:val="00C50FB8"/>
    <w:rsid w:val="00C51A81"/>
    <w:rsid w:val="00C5359F"/>
    <w:rsid w:val="00C54BC5"/>
    <w:rsid w:val="00C559E8"/>
    <w:rsid w:val="00C56E99"/>
    <w:rsid w:val="00C57A32"/>
    <w:rsid w:val="00C57A91"/>
    <w:rsid w:val="00C61A34"/>
    <w:rsid w:val="00C62721"/>
    <w:rsid w:val="00C64D4E"/>
    <w:rsid w:val="00C65938"/>
    <w:rsid w:val="00C669FA"/>
    <w:rsid w:val="00C67F5D"/>
    <w:rsid w:val="00C70061"/>
    <w:rsid w:val="00C71ECD"/>
    <w:rsid w:val="00C7290A"/>
    <w:rsid w:val="00C756EE"/>
    <w:rsid w:val="00C76347"/>
    <w:rsid w:val="00C76674"/>
    <w:rsid w:val="00C84904"/>
    <w:rsid w:val="00C85824"/>
    <w:rsid w:val="00C87D38"/>
    <w:rsid w:val="00C90ABC"/>
    <w:rsid w:val="00C9342C"/>
    <w:rsid w:val="00C937DE"/>
    <w:rsid w:val="00C9499B"/>
    <w:rsid w:val="00C95500"/>
    <w:rsid w:val="00C9556B"/>
    <w:rsid w:val="00C95AC2"/>
    <w:rsid w:val="00C961F3"/>
    <w:rsid w:val="00CA05FD"/>
    <w:rsid w:val="00CA1E27"/>
    <w:rsid w:val="00CA20A7"/>
    <w:rsid w:val="00CA2282"/>
    <w:rsid w:val="00CA3BC7"/>
    <w:rsid w:val="00CA477C"/>
    <w:rsid w:val="00CA59D9"/>
    <w:rsid w:val="00CA790E"/>
    <w:rsid w:val="00CB0D97"/>
    <w:rsid w:val="00CB0F1A"/>
    <w:rsid w:val="00CB1A5F"/>
    <w:rsid w:val="00CB1B68"/>
    <w:rsid w:val="00CB1DDA"/>
    <w:rsid w:val="00CB2655"/>
    <w:rsid w:val="00CB327F"/>
    <w:rsid w:val="00CB34C9"/>
    <w:rsid w:val="00CB64B5"/>
    <w:rsid w:val="00CB65C0"/>
    <w:rsid w:val="00CB7683"/>
    <w:rsid w:val="00CC0204"/>
    <w:rsid w:val="00CC07B7"/>
    <w:rsid w:val="00CC173D"/>
    <w:rsid w:val="00CC534E"/>
    <w:rsid w:val="00CC71B7"/>
    <w:rsid w:val="00CC7428"/>
    <w:rsid w:val="00CC7CC4"/>
    <w:rsid w:val="00CD02DF"/>
    <w:rsid w:val="00CD2462"/>
    <w:rsid w:val="00CD307B"/>
    <w:rsid w:val="00CD774B"/>
    <w:rsid w:val="00CE1BC7"/>
    <w:rsid w:val="00CE1EFC"/>
    <w:rsid w:val="00CE201F"/>
    <w:rsid w:val="00CE2549"/>
    <w:rsid w:val="00CE2D8B"/>
    <w:rsid w:val="00CE5EF7"/>
    <w:rsid w:val="00CE74A5"/>
    <w:rsid w:val="00CF0329"/>
    <w:rsid w:val="00CF08B2"/>
    <w:rsid w:val="00CF0D99"/>
    <w:rsid w:val="00CF1F12"/>
    <w:rsid w:val="00CF2562"/>
    <w:rsid w:val="00CF2775"/>
    <w:rsid w:val="00CF35AD"/>
    <w:rsid w:val="00CF6C54"/>
    <w:rsid w:val="00D01BA0"/>
    <w:rsid w:val="00D02D00"/>
    <w:rsid w:val="00D042D4"/>
    <w:rsid w:val="00D04794"/>
    <w:rsid w:val="00D0709D"/>
    <w:rsid w:val="00D07AD4"/>
    <w:rsid w:val="00D07C69"/>
    <w:rsid w:val="00D10FD1"/>
    <w:rsid w:val="00D10FDE"/>
    <w:rsid w:val="00D1307A"/>
    <w:rsid w:val="00D1570B"/>
    <w:rsid w:val="00D1593D"/>
    <w:rsid w:val="00D16C5B"/>
    <w:rsid w:val="00D21407"/>
    <w:rsid w:val="00D2280B"/>
    <w:rsid w:val="00D2525D"/>
    <w:rsid w:val="00D26777"/>
    <w:rsid w:val="00D31DA5"/>
    <w:rsid w:val="00D33BB7"/>
    <w:rsid w:val="00D35019"/>
    <w:rsid w:val="00D40522"/>
    <w:rsid w:val="00D40B19"/>
    <w:rsid w:val="00D40CDA"/>
    <w:rsid w:val="00D4171B"/>
    <w:rsid w:val="00D43ACE"/>
    <w:rsid w:val="00D44E1B"/>
    <w:rsid w:val="00D45F09"/>
    <w:rsid w:val="00D47F93"/>
    <w:rsid w:val="00D505A4"/>
    <w:rsid w:val="00D51723"/>
    <w:rsid w:val="00D51F5D"/>
    <w:rsid w:val="00D52C3E"/>
    <w:rsid w:val="00D53060"/>
    <w:rsid w:val="00D5359D"/>
    <w:rsid w:val="00D5591C"/>
    <w:rsid w:val="00D5660F"/>
    <w:rsid w:val="00D57425"/>
    <w:rsid w:val="00D60C86"/>
    <w:rsid w:val="00D63FA0"/>
    <w:rsid w:val="00D645F0"/>
    <w:rsid w:val="00D655E4"/>
    <w:rsid w:val="00D65646"/>
    <w:rsid w:val="00D67C15"/>
    <w:rsid w:val="00D704A1"/>
    <w:rsid w:val="00D7067B"/>
    <w:rsid w:val="00D71643"/>
    <w:rsid w:val="00D7463C"/>
    <w:rsid w:val="00D75A53"/>
    <w:rsid w:val="00D75CFC"/>
    <w:rsid w:val="00D75F86"/>
    <w:rsid w:val="00D76DCA"/>
    <w:rsid w:val="00D76E34"/>
    <w:rsid w:val="00D779CE"/>
    <w:rsid w:val="00D80F5E"/>
    <w:rsid w:val="00D818CA"/>
    <w:rsid w:val="00D825DA"/>
    <w:rsid w:val="00D83B04"/>
    <w:rsid w:val="00D83B9B"/>
    <w:rsid w:val="00D84D60"/>
    <w:rsid w:val="00D8562C"/>
    <w:rsid w:val="00D85EB9"/>
    <w:rsid w:val="00D87197"/>
    <w:rsid w:val="00D87F13"/>
    <w:rsid w:val="00D90887"/>
    <w:rsid w:val="00D90EDD"/>
    <w:rsid w:val="00D96B1B"/>
    <w:rsid w:val="00D96CE3"/>
    <w:rsid w:val="00D97BF6"/>
    <w:rsid w:val="00DA0A63"/>
    <w:rsid w:val="00DA0C12"/>
    <w:rsid w:val="00DA1122"/>
    <w:rsid w:val="00DA1F9C"/>
    <w:rsid w:val="00DB0B8A"/>
    <w:rsid w:val="00DB0E62"/>
    <w:rsid w:val="00DB1586"/>
    <w:rsid w:val="00DB2A75"/>
    <w:rsid w:val="00DB3175"/>
    <w:rsid w:val="00DB41E3"/>
    <w:rsid w:val="00DB4472"/>
    <w:rsid w:val="00DB52F3"/>
    <w:rsid w:val="00DC14BA"/>
    <w:rsid w:val="00DC1819"/>
    <w:rsid w:val="00DC1859"/>
    <w:rsid w:val="00DC42C5"/>
    <w:rsid w:val="00DC4E44"/>
    <w:rsid w:val="00DC714D"/>
    <w:rsid w:val="00DC74D6"/>
    <w:rsid w:val="00DC7D95"/>
    <w:rsid w:val="00DD055B"/>
    <w:rsid w:val="00DD0C5F"/>
    <w:rsid w:val="00DD2DDB"/>
    <w:rsid w:val="00DD329B"/>
    <w:rsid w:val="00DD6B31"/>
    <w:rsid w:val="00DD7EB5"/>
    <w:rsid w:val="00DE0696"/>
    <w:rsid w:val="00DE0A9C"/>
    <w:rsid w:val="00DE143B"/>
    <w:rsid w:val="00DE1DAD"/>
    <w:rsid w:val="00DE2E2A"/>
    <w:rsid w:val="00DE45B2"/>
    <w:rsid w:val="00DE540F"/>
    <w:rsid w:val="00DE6280"/>
    <w:rsid w:val="00DE6A6B"/>
    <w:rsid w:val="00DF07B6"/>
    <w:rsid w:val="00DF0BD5"/>
    <w:rsid w:val="00DF149E"/>
    <w:rsid w:val="00DF2229"/>
    <w:rsid w:val="00DF2443"/>
    <w:rsid w:val="00DF5190"/>
    <w:rsid w:val="00DF62A0"/>
    <w:rsid w:val="00DF78A4"/>
    <w:rsid w:val="00DF7B56"/>
    <w:rsid w:val="00E0174D"/>
    <w:rsid w:val="00E02B0F"/>
    <w:rsid w:val="00E079BA"/>
    <w:rsid w:val="00E101E2"/>
    <w:rsid w:val="00E104DE"/>
    <w:rsid w:val="00E10679"/>
    <w:rsid w:val="00E11C68"/>
    <w:rsid w:val="00E1277F"/>
    <w:rsid w:val="00E13110"/>
    <w:rsid w:val="00E13C57"/>
    <w:rsid w:val="00E15059"/>
    <w:rsid w:val="00E1772B"/>
    <w:rsid w:val="00E20761"/>
    <w:rsid w:val="00E21003"/>
    <w:rsid w:val="00E27E90"/>
    <w:rsid w:val="00E30104"/>
    <w:rsid w:val="00E31E7F"/>
    <w:rsid w:val="00E324B6"/>
    <w:rsid w:val="00E35373"/>
    <w:rsid w:val="00E35B4B"/>
    <w:rsid w:val="00E36A90"/>
    <w:rsid w:val="00E37DA4"/>
    <w:rsid w:val="00E41E73"/>
    <w:rsid w:val="00E4213C"/>
    <w:rsid w:val="00E44DEE"/>
    <w:rsid w:val="00E455F1"/>
    <w:rsid w:val="00E507A8"/>
    <w:rsid w:val="00E54362"/>
    <w:rsid w:val="00E548E0"/>
    <w:rsid w:val="00E556F7"/>
    <w:rsid w:val="00E5683F"/>
    <w:rsid w:val="00E57907"/>
    <w:rsid w:val="00E607A7"/>
    <w:rsid w:val="00E60964"/>
    <w:rsid w:val="00E628AC"/>
    <w:rsid w:val="00E634CC"/>
    <w:rsid w:val="00E6352B"/>
    <w:rsid w:val="00E64536"/>
    <w:rsid w:val="00E66596"/>
    <w:rsid w:val="00E70697"/>
    <w:rsid w:val="00E70A04"/>
    <w:rsid w:val="00E7103C"/>
    <w:rsid w:val="00E72820"/>
    <w:rsid w:val="00E72E25"/>
    <w:rsid w:val="00E73EE5"/>
    <w:rsid w:val="00E7485C"/>
    <w:rsid w:val="00E75104"/>
    <w:rsid w:val="00E757C5"/>
    <w:rsid w:val="00E77F84"/>
    <w:rsid w:val="00E80995"/>
    <w:rsid w:val="00E80B48"/>
    <w:rsid w:val="00E8247D"/>
    <w:rsid w:val="00E82A5D"/>
    <w:rsid w:val="00E82C2B"/>
    <w:rsid w:val="00E839EC"/>
    <w:rsid w:val="00E83C4C"/>
    <w:rsid w:val="00E84749"/>
    <w:rsid w:val="00E84FCB"/>
    <w:rsid w:val="00E85688"/>
    <w:rsid w:val="00E9077C"/>
    <w:rsid w:val="00E9152C"/>
    <w:rsid w:val="00E91582"/>
    <w:rsid w:val="00E91FF8"/>
    <w:rsid w:val="00E92304"/>
    <w:rsid w:val="00E92726"/>
    <w:rsid w:val="00E942BD"/>
    <w:rsid w:val="00E94353"/>
    <w:rsid w:val="00EA12CD"/>
    <w:rsid w:val="00EA16B5"/>
    <w:rsid w:val="00EA2260"/>
    <w:rsid w:val="00EA298B"/>
    <w:rsid w:val="00EA2D2B"/>
    <w:rsid w:val="00EA433C"/>
    <w:rsid w:val="00EA721A"/>
    <w:rsid w:val="00EA77AF"/>
    <w:rsid w:val="00EB1148"/>
    <w:rsid w:val="00EB1314"/>
    <w:rsid w:val="00EB203D"/>
    <w:rsid w:val="00EB2228"/>
    <w:rsid w:val="00EB3087"/>
    <w:rsid w:val="00EB3133"/>
    <w:rsid w:val="00EB319E"/>
    <w:rsid w:val="00EB3C70"/>
    <w:rsid w:val="00EB5702"/>
    <w:rsid w:val="00EB5769"/>
    <w:rsid w:val="00EB7BF1"/>
    <w:rsid w:val="00EC1F54"/>
    <w:rsid w:val="00EC2365"/>
    <w:rsid w:val="00EC2EA4"/>
    <w:rsid w:val="00EC3503"/>
    <w:rsid w:val="00EC47B9"/>
    <w:rsid w:val="00EC50A2"/>
    <w:rsid w:val="00EC6273"/>
    <w:rsid w:val="00EC6F73"/>
    <w:rsid w:val="00EC7DD5"/>
    <w:rsid w:val="00ED054A"/>
    <w:rsid w:val="00ED0DBE"/>
    <w:rsid w:val="00ED0F0C"/>
    <w:rsid w:val="00ED2E97"/>
    <w:rsid w:val="00ED2F36"/>
    <w:rsid w:val="00ED45D1"/>
    <w:rsid w:val="00ED506C"/>
    <w:rsid w:val="00ED533B"/>
    <w:rsid w:val="00ED602F"/>
    <w:rsid w:val="00EE06B9"/>
    <w:rsid w:val="00EE120D"/>
    <w:rsid w:val="00EE1364"/>
    <w:rsid w:val="00EE172A"/>
    <w:rsid w:val="00EE2AC1"/>
    <w:rsid w:val="00EE312D"/>
    <w:rsid w:val="00EE3728"/>
    <w:rsid w:val="00EE415A"/>
    <w:rsid w:val="00EE4461"/>
    <w:rsid w:val="00EE472D"/>
    <w:rsid w:val="00EE57B6"/>
    <w:rsid w:val="00EE728E"/>
    <w:rsid w:val="00EE7F41"/>
    <w:rsid w:val="00EF0131"/>
    <w:rsid w:val="00EF0470"/>
    <w:rsid w:val="00EF34BC"/>
    <w:rsid w:val="00EF5B82"/>
    <w:rsid w:val="00EF636B"/>
    <w:rsid w:val="00EF7377"/>
    <w:rsid w:val="00EF78F8"/>
    <w:rsid w:val="00F00037"/>
    <w:rsid w:val="00F00199"/>
    <w:rsid w:val="00F022DA"/>
    <w:rsid w:val="00F02C75"/>
    <w:rsid w:val="00F02CD0"/>
    <w:rsid w:val="00F02F2F"/>
    <w:rsid w:val="00F0301E"/>
    <w:rsid w:val="00F04138"/>
    <w:rsid w:val="00F049A0"/>
    <w:rsid w:val="00F04A0C"/>
    <w:rsid w:val="00F04F34"/>
    <w:rsid w:val="00F06E8F"/>
    <w:rsid w:val="00F1019E"/>
    <w:rsid w:val="00F12A26"/>
    <w:rsid w:val="00F13D96"/>
    <w:rsid w:val="00F142CB"/>
    <w:rsid w:val="00F14466"/>
    <w:rsid w:val="00F14D71"/>
    <w:rsid w:val="00F20E37"/>
    <w:rsid w:val="00F21F85"/>
    <w:rsid w:val="00F24244"/>
    <w:rsid w:val="00F24C60"/>
    <w:rsid w:val="00F25815"/>
    <w:rsid w:val="00F25859"/>
    <w:rsid w:val="00F2647B"/>
    <w:rsid w:val="00F26840"/>
    <w:rsid w:val="00F27E42"/>
    <w:rsid w:val="00F3281B"/>
    <w:rsid w:val="00F33310"/>
    <w:rsid w:val="00F35B3F"/>
    <w:rsid w:val="00F37581"/>
    <w:rsid w:val="00F37692"/>
    <w:rsid w:val="00F37C64"/>
    <w:rsid w:val="00F44180"/>
    <w:rsid w:val="00F479F8"/>
    <w:rsid w:val="00F507DF"/>
    <w:rsid w:val="00F51703"/>
    <w:rsid w:val="00F51704"/>
    <w:rsid w:val="00F52541"/>
    <w:rsid w:val="00F52D60"/>
    <w:rsid w:val="00F536C4"/>
    <w:rsid w:val="00F5375F"/>
    <w:rsid w:val="00F56355"/>
    <w:rsid w:val="00F60434"/>
    <w:rsid w:val="00F61C7E"/>
    <w:rsid w:val="00F6273F"/>
    <w:rsid w:val="00F63B0F"/>
    <w:rsid w:val="00F643BE"/>
    <w:rsid w:val="00F643D9"/>
    <w:rsid w:val="00F64AE6"/>
    <w:rsid w:val="00F64F8D"/>
    <w:rsid w:val="00F65503"/>
    <w:rsid w:val="00F65BDB"/>
    <w:rsid w:val="00F665DB"/>
    <w:rsid w:val="00F70F37"/>
    <w:rsid w:val="00F71D3B"/>
    <w:rsid w:val="00F726FE"/>
    <w:rsid w:val="00F72E43"/>
    <w:rsid w:val="00F74177"/>
    <w:rsid w:val="00F74BBA"/>
    <w:rsid w:val="00F75405"/>
    <w:rsid w:val="00F75483"/>
    <w:rsid w:val="00F7591C"/>
    <w:rsid w:val="00F7727A"/>
    <w:rsid w:val="00F776AE"/>
    <w:rsid w:val="00F822A0"/>
    <w:rsid w:val="00F85399"/>
    <w:rsid w:val="00F858B3"/>
    <w:rsid w:val="00F86228"/>
    <w:rsid w:val="00F865F7"/>
    <w:rsid w:val="00F8703E"/>
    <w:rsid w:val="00F87773"/>
    <w:rsid w:val="00F91BD1"/>
    <w:rsid w:val="00F92B6E"/>
    <w:rsid w:val="00F93813"/>
    <w:rsid w:val="00F9414F"/>
    <w:rsid w:val="00F94339"/>
    <w:rsid w:val="00F94C90"/>
    <w:rsid w:val="00F95584"/>
    <w:rsid w:val="00F95990"/>
    <w:rsid w:val="00F95AFF"/>
    <w:rsid w:val="00F96242"/>
    <w:rsid w:val="00F96A24"/>
    <w:rsid w:val="00FA1DA3"/>
    <w:rsid w:val="00FA1FCF"/>
    <w:rsid w:val="00FA2B13"/>
    <w:rsid w:val="00FA2FB8"/>
    <w:rsid w:val="00FA5ADD"/>
    <w:rsid w:val="00FA657D"/>
    <w:rsid w:val="00FA6659"/>
    <w:rsid w:val="00FA72F5"/>
    <w:rsid w:val="00FA7718"/>
    <w:rsid w:val="00FB0539"/>
    <w:rsid w:val="00FB0B80"/>
    <w:rsid w:val="00FB1037"/>
    <w:rsid w:val="00FB5798"/>
    <w:rsid w:val="00FC0EDD"/>
    <w:rsid w:val="00FC3F98"/>
    <w:rsid w:val="00FC4175"/>
    <w:rsid w:val="00FC49AD"/>
    <w:rsid w:val="00FC5798"/>
    <w:rsid w:val="00FC6E03"/>
    <w:rsid w:val="00FC745A"/>
    <w:rsid w:val="00FD037A"/>
    <w:rsid w:val="00FD2571"/>
    <w:rsid w:val="00FD33DC"/>
    <w:rsid w:val="00FD3CCD"/>
    <w:rsid w:val="00FD428F"/>
    <w:rsid w:val="00FD4E7D"/>
    <w:rsid w:val="00FD584B"/>
    <w:rsid w:val="00FD59A7"/>
    <w:rsid w:val="00FD59D6"/>
    <w:rsid w:val="00FD67D6"/>
    <w:rsid w:val="00FD7FE8"/>
    <w:rsid w:val="00FE04B4"/>
    <w:rsid w:val="00FE0B50"/>
    <w:rsid w:val="00FE0CB2"/>
    <w:rsid w:val="00FE10A5"/>
    <w:rsid w:val="00FE2337"/>
    <w:rsid w:val="00FE2A89"/>
    <w:rsid w:val="00FF0019"/>
    <w:rsid w:val="00FF0C7D"/>
    <w:rsid w:val="00FF1657"/>
    <w:rsid w:val="00FF2F39"/>
    <w:rsid w:val="00FF3F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4337" fill="f" fillcolor="#8db3e2">
      <v:fill color="#8db3e2" on="f"/>
      <v:stroke weight="2pt"/>
    </o:shapedefaults>
    <o:shapelayout v:ext="edit">
      <o:idmap v:ext="edit" data="1"/>
    </o:shapelayout>
  </w:shapeDefaults>
  <w:decimalSymbol w:val=","/>
  <w:listSeparator w:val=";"/>
  <w14:docId w14:val="388AF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1F4D04"/>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A2250B"/>
    <w:pPr>
      <w:keepNext/>
      <w:keepLines/>
      <w:numPr>
        <w:ilvl w:val="1"/>
        <w:numId w:val="1"/>
      </w:numPr>
      <w:spacing w:before="240" w:after="120"/>
      <w:ind w:left="86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502B30"/>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A2250B"/>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502B30"/>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123C19"/>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123C19"/>
    <w:pPr>
      <w:tabs>
        <w:tab w:val="left" w:pos="880"/>
        <w:tab w:val="right" w:leader="dot" w:pos="9344"/>
      </w:tabs>
      <w:spacing w:before="40" w:after="40"/>
      <w:ind w:left="1055" w:hanging="851"/>
    </w:pPr>
  </w:style>
  <w:style w:type="paragraph" w:styleId="Verzeichnis3">
    <w:name w:val="toc 3"/>
    <w:basedOn w:val="Standard"/>
    <w:next w:val="Standard"/>
    <w:autoRedefine/>
    <w:uiPriority w:val="39"/>
    <w:unhideWhenUsed/>
    <w:qFormat/>
    <w:rsid w:val="00123C19"/>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123C19"/>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123C19"/>
    <w:pPr>
      <w:tabs>
        <w:tab w:val="left" w:pos="851"/>
        <w:tab w:val="right" w:leader="dot" w:pos="9344"/>
      </w:tabs>
      <w:spacing w:before="40" w:after="40"/>
      <w:ind w:left="799"/>
    </w:pPr>
  </w:style>
  <w:style w:type="paragraph" w:styleId="Verzeichnis6">
    <w:name w:val="toc 6"/>
    <w:basedOn w:val="Standard"/>
    <w:next w:val="Standard"/>
    <w:autoRedefine/>
    <w:uiPriority w:val="39"/>
    <w:unhideWhenUsed/>
    <w:rsid w:val="00123C19"/>
    <w:pPr>
      <w:spacing w:before="40" w:after="40"/>
      <w:ind w:left="799"/>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F14D71"/>
    <w:pPr>
      <w:pageBreakBefore/>
      <w:numPr>
        <w:numId w:val="19"/>
      </w:numPr>
      <w:ind w:left="426" w:hanging="426"/>
      <w:outlineLvl w:val="0"/>
    </w:pPr>
    <w:rPr>
      <w:rFonts w:eastAsia="PMingLiU"/>
      <w:sz w:val="28"/>
    </w:rPr>
  </w:style>
  <w:style w:type="character" w:customStyle="1" w:styleId="KapitelberschriftZchn">
    <w:name w:val="Kapitelüberschrift Zchn"/>
    <w:basedOn w:val="Absatz-Standardschriftart"/>
    <w:link w:val="Kapitelberschrift"/>
    <w:rsid w:val="00F14D71"/>
    <w:rPr>
      <w:rFonts w:ascii="Arial" w:eastAsia="PMingLiU"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1F4D04"/>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A2250B"/>
    <w:pPr>
      <w:keepNext/>
      <w:keepLines/>
      <w:numPr>
        <w:ilvl w:val="1"/>
        <w:numId w:val="1"/>
      </w:numPr>
      <w:spacing w:before="240" w:after="120"/>
      <w:ind w:left="86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502B30"/>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A2250B"/>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502B30"/>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123C19"/>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123C19"/>
    <w:pPr>
      <w:tabs>
        <w:tab w:val="left" w:pos="880"/>
        <w:tab w:val="right" w:leader="dot" w:pos="9344"/>
      </w:tabs>
      <w:spacing w:before="40" w:after="40"/>
      <w:ind w:left="1055" w:hanging="851"/>
    </w:pPr>
  </w:style>
  <w:style w:type="paragraph" w:styleId="Verzeichnis3">
    <w:name w:val="toc 3"/>
    <w:basedOn w:val="Standard"/>
    <w:next w:val="Standard"/>
    <w:autoRedefine/>
    <w:uiPriority w:val="39"/>
    <w:unhideWhenUsed/>
    <w:qFormat/>
    <w:rsid w:val="00123C19"/>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123C19"/>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123C19"/>
    <w:pPr>
      <w:tabs>
        <w:tab w:val="left" w:pos="851"/>
        <w:tab w:val="right" w:leader="dot" w:pos="9344"/>
      </w:tabs>
      <w:spacing w:before="40" w:after="40"/>
      <w:ind w:left="799"/>
    </w:pPr>
  </w:style>
  <w:style w:type="paragraph" w:styleId="Verzeichnis6">
    <w:name w:val="toc 6"/>
    <w:basedOn w:val="Standard"/>
    <w:next w:val="Standard"/>
    <w:autoRedefine/>
    <w:uiPriority w:val="39"/>
    <w:unhideWhenUsed/>
    <w:rsid w:val="00123C19"/>
    <w:pPr>
      <w:spacing w:before="40" w:after="40"/>
      <w:ind w:left="799"/>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F14D71"/>
    <w:pPr>
      <w:pageBreakBefore/>
      <w:numPr>
        <w:numId w:val="19"/>
      </w:numPr>
      <w:ind w:left="426" w:hanging="426"/>
      <w:outlineLvl w:val="0"/>
    </w:pPr>
    <w:rPr>
      <w:rFonts w:eastAsia="PMingLiU"/>
      <w:sz w:val="28"/>
    </w:rPr>
  </w:style>
  <w:style w:type="character" w:customStyle="1" w:styleId="KapitelberschriftZchn">
    <w:name w:val="Kapitelüberschrift Zchn"/>
    <w:basedOn w:val="Absatz-Standardschriftart"/>
    <w:link w:val="Kapitelberschrift"/>
    <w:rsid w:val="00F14D71"/>
    <w:rPr>
      <w:rFonts w:ascii="Arial" w:eastAsia="PMingLiU"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24668383">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347604189">
      <w:bodyDiv w:val="1"/>
      <w:marLeft w:val="0"/>
      <w:marRight w:val="0"/>
      <w:marTop w:val="0"/>
      <w:marBottom w:val="0"/>
      <w:divBdr>
        <w:top w:val="none" w:sz="0" w:space="0" w:color="auto"/>
        <w:left w:val="none" w:sz="0" w:space="0" w:color="auto"/>
        <w:bottom w:val="none" w:sz="0" w:space="0" w:color="auto"/>
        <w:right w:val="none" w:sz="0" w:space="0" w:color="auto"/>
      </w:divBdr>
    </w:div>
    <w:div w:id="36441091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12456988">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4240608">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818302963">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839857122">
      <w:bodyDiv w:val="1"/>
      <w:marLeft w:val="0"/>
      <w:marRight w:val="0"/>
      <w:marTop w:val="0"/>
      <w:marBottom w:val="0"/>
      <w:divBdr>
        <w:top w:val="none" w:sz="0" w:space="0" w:color="auto"/>
        <w:left w:val="none" w:sz="0" w:space="0" w:color="auto"/>
        <w:bottom w:val="none" w:sz="0" w:space="0" w:color="auto"/>
        <w:right w:val="none" w:sz="0" w:space="0" w:color="auto"/>
      </w:divBdr>
    </w:div>
    <w:div w:id="903446262">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115831891">
      <w:bodyDiv w:val="1"/>
      <w:marLeft w:val="0"/>
      <w:marRight w:val="0"/>
      <w:marTop w:val="0"/>
      <w:marBottom w:val="0"/>
      <w:divBdr>
        <w:top w:val="none" w:sz="0" w:space="0" w:color="auto"/>
        <w:left w:val="none" w:sz="0" w:space="0" w:color="auto"/>
        <w:bottom w:val="none" w:sz="0" w:space="0" w:color="auto"/>
        <w:right w:val="none" w:sz="0" w:space="0" w:color="auto"/>
      </w:divBdr>
    </w:div>
    <w:div w:id="1135950091">
      <w:bodyDiv w:val="1"/>
      <w:marLeft w:val="0"/>
      <w:marRight w:val="0"/>
      <w:marTop w:val="0"/>
      <w:marBottom w:val="0"/>
      <w:divBdr>
        <w:top w:val="none" w:sz="0" w:space="0" w:color="auto"/>
        <w:left w:val="none" w:sz="0" w:space="0" w:color="auto"/>
        <w:bottom w:val="none" w:sz="0" w:space="0" w:color="auto"/>
        <w:right w:val="none" w:sz="0" w:space="0" w:color="auto"/>
      </w:divBdr>
    </w:div>
    <w:div w:id="1185090676">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413769650">
      <w:bodyDiv w:val="1"/>
      <w:marLeft w:val="0"/>
      <w:marRight w:val="0"/>
      <w:marTop w:val="0"/>
      <w:marBottom w:val="0"/>
      <w:divBdr>
        <w:top w:val="none" w:sz="0" w:space="0" w:color="auto"/>
        <w:left w:val="none" w:sz="0" w:space="0" w:color="auto"/>
        <w:bottom w:val="none" w:sz="0" w:space="0" w:color="auto"/>
        <w:right w:val="none" w:sz="0" w:space="0" w:color="auto"/>
      </w:divBdr>
    </w:div>
    <w:div w:id="1420907910">
      <w:bodyDiv w:val="1"/>
      <w:marLeft w:val="0"/>
      <w:marRight w:val="0"/>
      <w:marTop w:val="0"/>
      <w:marBottom w:val="0"/>
      <w:divBdr>
        <w:top w:val="none" w:sz="0" w:space="0" w:color="auto"/>
        <w:left w:val="none" w:sz="0" w:space="0" w:color="auto"/>
        <w:bottom w:val="none" w:sz="0" w:space="0" w:color="auto"/>
        <w:right w:val="none" w:sz="0" w:space="0" w:color="auto"/>
      </w:divBdr>
    </w:div>
    <w:div w:id="1453941984">
      <w:bodyDiv w:val="1"/>
      <w:marLeft w:val="0"/>
      <w:marRight w:val="0"/>
      <w:marTop w:val="0"/>
      <w:marBottom w:val="0"/>
      <w:divBdr>
        <w:top w:val="none" w:sz="0" w:space="0" w:color="auto"/>
        <w:left w:val="none" w:sz="0" w:space="0" w:color="auto"/>
        <w:bottom w:val="none" w:sz="0" w:space="0" w:color="auto"/>
        <w:right w:val="none" w:sz="0" w:space="0" w:color="auto"/>
      </w:divBdr>
    </w:div>
    <w:div w:id="146423138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617368999">
      <w:bodyDiv w:val="1"/>
      <w:marLeft w:val="0"/>
      <w:marRight w:val="0"/>
      <w:marTop w:val="0"/>
      <w:marBottom w:val="0"/>
      <w:divBdr>
        <w:top w:val="none" w:sz="0" w:space="0" w:color="auto"/>
        <w:left w:val="none" w:sz="0" w:space="0" w:color="auto"/>
        <w:bottom w:val="none" w:sz="0" w:space="0" w:color="auto"/>
        <w:right w:val="none" w:sz="0" w:space="0" w:color="auto"/>
      </w:divBdr>
    </w:div>
    <w:div w:id="1621954123">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680961925">
      <w:bodyDiv w:val="1"/>
      <w:marLeft w:val="0"/>
      <w:marRight w:val="0"/>
      <w:marTop w:val="0"/>
      <w:marBottom w:val="0"/>
      <w:divBdr>
        <w:top w:val="none" w:sz="0" w:space="0" w:color="auto"/>
        <w:left w:val="none" w:sz="0" w:space="0" w:color="auto"/>
        <w:bottom w:val="none" w:sz="0" w:space="0" w:color="auto"/>
        <w:right w:val="none" w:sz="0" w:space="0" w:color="auto"/>
      </w:divBdr>
    </w:div>
    <w:div w:id="1843542198">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64900716">
      <w:bodyDiv w:val="1"/>
      <w:marLeft w:val="0"/>
      <w:marRight w:val="0"/>
      <w:marTop w:val="0"/>
      <w:marBottom w:val="0"/>
      <w:divBdr>
        <w:top w:val="none" w:sz="0" w:space="0" w:color="auto"/>
        <w:left w:val="none" w:sz="0" w:space="0" w:color="auto"/>
        <w:bottom w:val="none" w:sz="0" w:space="0" w:color="auto"/>
        <w:right w:val="none" w:sz="0" w:space="0" w:color="auto"/>
      </w:divBdr>
    </w:div>
    <w:div w:id="1886678958">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 w:id="2122722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customXml" Target="../customXml/item6.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oleObject" Target="embeddings/Microsoft_Excel_97-2003_Worksheet1.xls"/><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22" Type="http://schemas.openxmlformats.org/officeDocument/2006/relationships/fontTable" Target="fontTable.xml"/><Relationship Id="rId9" Type="http://schemas.openxmlformats.org/officeDocument/2006/relationships/webSettings" Target="webSettings.xm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Props1.xml><?xml version="1.0" encoding="utf-8"?>
<ds:datastoreItem xmlns:ds="http://schemas.openxmlformats.org/officeDocument/2006/customXml" ds:itemID="{187AF774-5CA7-4B14-BDCB-A69E6DDFB4AD}"/>
</file>

<file path=customXml/itemProps2.xml><?xml version="1.0" encoding="utf-8"?>
<ds:datastoreItem xmlns:ds="http://schemas.openxmlformats.org/officeDocument/2006/customXml" ds:itemID="{49BDF400-8150-439B-A751-89EFE6E83808}"/>
</file>

<file path=customXml/itemProps3.xml><?xml version="1.0" encoding="utf-8"?>
<ds:datastoreItem xmlns:ds="http://schemas.openxmlformats.org/officeDocument/2006/customXml" ds:itemID="{349ED1F3-9B0B-4F4E-A024-A325041EEC17}"/>
</file>

<file path=customXml/itemProps4.xml><?xml version="1.0" encoding="utf-8"?>
<ds:datastoreItem xmlns:ds="http://schemas.openxmlformats.org/officeDocument/2006/customXml" ds:itemID="{1CABC736-EBDF-463C-A91A-C05215799FEF}"/>
</file>

<file path=customXml/itemProps5.xml><?xml version="1.0" encoding="utf-8"?>
<ds:datastoreItem xmlns:ds="http://schemas.openxmlformats.org/officeDocument/2006/customXml" ds:itemID="{82D35220-D797-406C-9582-19C6013E8553}"/>
</file>

<file path=customXml/itemProps6.xml><?xml version="1.0" encoding="utf-8"?>
<ds:datastoreItem xmlns:ds="http://schemas.openxmlformats.org/officeDocument/2006/customXml" ds:itemID="{6D306BB8-9E54-48EA-9073-278BB0FB0AA0}"/>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29</Pages>
  <Words>3723</Words>
  <Characters>21224</Characters>
  <Application>Microsoft Office Word</Application>
  <DocSecurity>0</DocSecurity>
  <Lines>176</Lines>
  <Paragraphs>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RECEIPT ADVICE</vt:lpstr>
      <vt:lpstr>SupplyOn AirSupply Supplier EDI_M2M Interface BoostAero XML V2.10 RECEIPT ADVICE</vt:lpstr>
    </vt:vector>
  </TitlesOfParts>
  <Company>SupplyOn AG</Company>
  <LinksUpToDate>false</LinksUpToDate>
  <CharactersWithSpaces>24898</CharactersWithSpaces>
  <SharedDoc>false</SharedDoc>
  <HLinks>
    <vt:vector size="312" baseType="variant">
      <vt:variant>
        <vt:i4>6750227</vt:i4>
      </vt:variant>
      <vt:variant>
        <vt:i4>282</vt:i4>
      </vt:variant>
      <vt:variant>
        <vt:i4>0</vt:i4>
      </vt:variant>
      <vt:variant>
        <vt:i4>5</vt:i4>
      </vt:variant>
      <vt:variant>
        <vt:lpwstr/>
      </vt:variant>
      <vt:variant>
        <vt:lpwstr>_asram:SupplyChainTradeDelivery</vt:lpwstr>
      </vt:variant>
      <vt:variant>
        <vt:i4>1114226</vt:i4>
      </vt:variant>
      <vt:variant>
        <vt:i4>279</vt:i4>
      </vt:variant>
      <vt:variant>
        <vt:i4>0</vt:i4>
      </vt:variant>
      <vt:variant>
        <vt:i4>5</vt:i4>
      </vt:variant>
      <vt:variant>
        <vt:lpwstr/>
      </vt:variant>
      <vt:variant>
        <vt:lpwstr>_asram:SpecifiedCIRALSupplyChainTrad</vt:lpwstr>
      </vt:variant>
      <vt:variant>
        <vt:i4>7143425</vt:i4>
      </vt:variant>
      <vt:variant>
        <vt:i4>276</vt:i4>
      </vt:variant>
      <vt:variant>
        <vt:i4>0</vt:i4>
      </vt:variant>
      <vt:variant>
        <vt:i4>5</vt:i4>
      </vt:variant>
      <vt:variant>
        <vt:lpwstr/>
      </vt:variant>
      <vt:variant>
        <vt:lpwstr>_asram:SpecifiedCITradeProduct</vt:lpwstr>
      </vt:variant>
      <vt:variant>
        <vt:i4>8323103</vt:i4>
      </vt:variant>
      <vt:variant>
        <vt:i4>273</vt:i4>
      </vt:variant>
      <vt:variant>
        <vt:i4>0</vt:i4>
      </vt:variant>
      <vt:variant>
        <vt:i4>5</vt:i4>
      </vt:variant>
      <vt:variant>
        <vt:lpwstr/>
      </vt:variant>
      <vt:variant>
        <vt:lpwstr>_asram:ReferencedCILogisticsPackage</vt:lpwstr>
      </vt:variant>
      <vt:variant>
        <vt:i4>262246</vt:i4>
      </vt:variant>
      <vt:variant>
        <vt:i4>270</vt:i4>
      </vt:variant>
      <vt:variant>
        <vt:i4>0</vt:i4>
      </vt:variant>
      <vt:variant>
        <vt:i4>5</vt:i4>
      </vt:variant>
      <vt:variant>
        <vt:lpwstr/>
      </vt:variant>
      <vt:variant>
        <vt:lpwstr>_asram:AssociatedCIDocumentLineDocum</vt:lpwstr>
      </vt:variant>
      <vt:variant>
        <vt:i4>1310824</vt:i4>
      </vt:variant>
      <vt:variant>
        <vt:i4>267</vt:i4>
      </vt:variant>
      <vt:variant>
        <vt:i4>0</vt:i4>
      </vt:variant>
      <vt:variant>
        <vt:i4>5</vt:i4>
      </vt:variant>
      <vt:variant>
        <vt:lpwstr/>
      </vt:variant>
      <vt:variant>
        <vt:lpwstr>_asram:IncludedCIRALSupplyChainTrade</vt:lpwstr>
      </vt:variant>
      <vt:variant>
        <vt:i4>7798802</vt:i4>
      </vt:variant>
      <vt:variant>
        <vt:i4>264</vt:i4>
      </vt:variant>
      <vt:variant>
        <vt:i4>0</vt:i4>
      </vt:variant>
      <vt:variant>
        <vt:i4>5</vt:i4>
      </vt:variant>
      <vt:variant>
        <vt:lpwstr/>
      </vt:variant>
      <vt:variant>
        <vt:lpwstr>_asram:CISHSupplyChainTradeDelivery</vt:lpwstr>
      </vt:variant>
      <vt:variant>
        <vt:i4>1704054</vt:i4>
      </vt:variant>
      <vt:variant>
        <vt:i4>261</vt:i4>
      </vt:variant>
      <vt:variant>
        <vt:i4>0</vt:i4>
      </vt:variant>
      <vt:variant>
        <vt:i4>5</vt:i4>
      </vt:variant>
      <vt:variant>
        <vt:lpwstr/>
      </vt:variant>
      <vt:variant>
        <vt:lpwstr>_asram:ApplicableCIRAHSupplyChainTra</vt:lpwstr>
      </vt:variant>
      <vt:variant>
        <vt:i4>3670084</vt:i4>
      </vt:variant>
      <vt:variant>
        <vt:i4>258</vt:i4>
      </vt:variant>
      <vt:variant>
        <vt:i4>0</vt:i4>
      </vt:variant>
      <vt:variant>
        <vt:i4>5</vt:i4>
      </vt:variant>
      <vt:variant>
        <vt:lpwstr/>
      </vt:variant>
      <vt:variant>
        <vt:lpwstr>_as:CIRASupplyChainTradeTransaction</vt:lpwstr>
      </vt:variant>
      <vt:variant>
        <vt:i4>4980774</vt:i4>
      </vt:variant>
      <vt:variant>
        <vt:i4>255</vt:i4>
      </vt:variant>
      <vt:variant>
        <vt:i4>0</vt:i4>
      </vt:variant>
      <vt:variant>
        <vt:i4>5</vt:i4>
      </vt:variant>
      <vt:variant>
        <vt:lpwstr/>
      </vt:variant>
      <vt:variant>
        <vt:lpwstr>_as:CIRAExchangedDocument</vt:lpwstr>
      </vt:variant>
      <vt:variant>
        <vt:i4>3211331</vt:i4>
      </vt:variant>
      <vt:variant>
        <vt:i4>252</vt:i4>
      </vt:variant>
      <vt:variant>
        <vt:i4>0</vt:i4>
      </vt:variant>
      <vt:variant>
        <vt:i4>5</vt:i4>
      </vt:variant>
      <vt:variant>
        <vt:lpwstr/>
      </vt:variant>
      <vt:variant>
        <vt:lpwstr>_as:CIExchangedDocumentContext</vt:lpwstr>
      </vt:variant>
      <vt:variant>
        <vt:i4>1441849</vt:i4>
      </vt:variant>
      <vt:variant>
        <vt:i4>242</vt:i4>
      </vt:variant>
      <vt:variant>
        <vt:i4>0</vt:i4>
      </vt:variant>
      <vt:variant>
        <vt:i4>5</vt:i4>
      </vt:variant>
      <vt:variant>
        <vt:lpwstr/>
      </vt:variant>
      <vt:variant>
        <vt:lpwstr>_Toc309113239</vt:lpwstr>
      </vt:variant>
      <vt:variant>
        <vt:i4>1441849</vt:i4>
      </vt:variant>
      <vt:variant>
        <vt:i4>236</vt:i4>
      </vt:variant>
      <vt:variant>
        <vt:i4>0</vt:i4>
      </vt:variant>
      <vt:variant>
        <vt:i4>5</vt:i4>
      </vt:variant>
      <vt:variant>
        <vt:lpwstr/>
      </vt:variant>
      <vt:variant>
        <vt:lpwstr>_Toc309113238</vt:lpwstr>
      </vt:variant>
      <vt:variant>
        <vt:i4>1441849</vt:i4>
      </vt:variant>
      <vt:variant>
        <vt:i4>230</vt:i4>
      </vt:variant>
      <vt:variant>
        <vt:i4>0</vt:i4>
      </vt:variant>
      <vt:variant>
        <vt:i4>5</vt:i4>
      </vt:variant>
      <vt:variant>
        <vt:lpwstr/>
      </vt:variant>
      <vt:variant>
        <vt:lpwstr>_Toc309113237</vt:lpwstr>
      </vt:variant>
      <vt:variant>
        <vt:i4>1441849</vt:i4>
      </vt:variant>
      <vt:variant>
        <vt:i4>224</vt:i4>
      </vt:variant>
      <vt:variant>
        <vt:i4>0</vt:i4>
      </vt:variant>
      <vt:variant>
        <vt:i4>5</vt:i4>
      </vt:variant>
      <vt:variant>
        <vt:lpwstr/>
      </vt:variant>
      <vt:variant>
        <vt:lpwstr>_Toc309113236</vt:lpwstr>
      </vt:variant>
      <vt:variant>
        <vt:i4>1441849</vt:i4>
      </vt:variant>
      <vt:variant>
        <vt:i4>218</vt:i4>
      </vt:variant>
      <vt:variant>
        <vt:i4>0</vt:i4>
      </vt:variant>
      <vt:variant>
        <vt:i4>5</vt:i4>
      </vt:variant>
      <vt:variant>
        <vt:lpwstr/>
      </vt:variant>
      <vt:variant>
        <vt:lpwstr>_Toc309113235</vt:lpwstr>
      </vt:variant>
      <vt:variant>
        <vt:i4>1441849</vt:i4>
      </vt:variant>
      <vt:variant>
        <vt:i4>212</vt:i4>
      </vt:variant>
      <vt:variant>
        <vt:i4>0</vt:i4>
      </vt:variant>
      <vt:variant>
        <vt:i4>5</vt:i4>
      </vt:variant>
      <vt:variant>
        <vt:lpwstr/>
      </vt:variant>
      <vt:variant>
        <vt:lpwstr>_Toc309113234</vt:lpwstr>
      </vt:variant>
      <vt:variant>
        <vt:i4>1441849</vt:i4>
      </vt:variant>
      <vt:variant>
        <vt:i4>206</vt:i4>
      </vt:variant>
      <vt:variant>
        <vt:i4>0</vt:i4>
      </vt:variant>
      <vt:variant>
        <vt:i4>5</vt:i4>
      </vt:variant>
      <vt:variant>
        <vt:lpwstr/>
      </vt:variant>
      <vt:variant>
        <vt:lpwstr>_Toc309113233</vt:lpwstr>
      </vt:variant>
      <vt:variant>
        <vt:i4>1441849</vt:i4>
      </vt:variant>
      <vt:variant>
        <vt:i4>200</vt:i4>
      </vt:variant>
      <vt:variant>
        <vt:i4>0</vt:i4>
      </vt:variant>
      <vt:variant>
        <vt:i4>5</vt:i4>
      </vt:variant>
      <vt:variant>
        <vt:lpwstr/>
      </vt:variant>
      <vt:variant>
        <vt:lpwstr>_Toc309113232</vt:lpwstr>
      </vt:variant>
      <vt:variant>
        <vt:i4>1441849</vt:i4>
      </vt:variant>
      <vt:variant>
        <vt:i4>194</vt:i4>
      </vt:variant>
      <vt:variant>
        <vt:i4>0</vt:i4>
      </vt:variant>
      <vt:variant>
        <vt:i4>5</vt:i4>
      </vt:variant>
      <vt:variant>
        <vt:lpwstr/>
      </vt:variant>
      <vt:variant>
        <vt:lpwstr>_Toc309113231</vt:lpwstr>
      </vt:variant>
      <vt:variant>
        <vt:i4>1441849</vt:i4>
      </vt:variant>
      <vt:variant>
        <vt:i4>188</vt:i4>
      </vt:variant>
      <vt:variant>
        <vt:i4>0</vt:i4>
      </vt:variant>
      <vt:variant>
        <vt:i4>5</vt:i4>
      </vt:variant>
      <vt:variant>
        <vt:lpwstr/>
      </vt:variant>
      <vt:variant>
        <vt:lpwstr>_Toc309113230</vt:lpwstr>
      </vt:variant>
      <vt:variant>
        <vt:i4>1507385</vt:i4>
      </vt:variant>
      <vt:variant>
        <vt:i4>182</vt:i4>
      </vt:variant>
      <vt:variant>
        <vt:i4>0</vt:i4>
      </vt:variant>
      <vt:variant>
        <vt:i4>5</vt:i4>
      </vt:variant>
      <vt:variant>
        <vt:lpwstr/>
      </vt:variant>
      <vt:variant>
        <vt:lpwstr>_Toc309113229</vt:lpwstr>
      </vt:variant>
      <vt:variant>
        <vt:i4>1507385</vt:i4>
      </vt:variant>
      <vt:variant>
        <vt:i4>176</vt:i4>
      </vt:variant>
      <vt:variant>
        <vt:i4>0</vt:i4>
      </vt:variant>
      <vt:variant>
        <vt:i4>5</vt:i4>
      </vt:variant>
      <vt:variant>
        <vt:lpwstr/>
      </vt:variant>
      <vt:variant>
        <vt:lpwstr>_Toc309113228</vt:lpwstr>
      </vt:variant>
      <vt:variant>
        <vt:i4>1507385</vt:i4>
      </vt:variant>
      <vt:variant>
        <vt:i4>170</vt:i4>
      </vt:variant>
      <vt:variant>
        <vt:i4>0</vt:i4>
      </vt:variant>
      <vt:variant>
        <vt:i4>5</vt:i4>
      </vt:variant>
      <vt:variant>
        <vt:lpwstr/>
      </vt:variant>
      <vt:variant>
        <vt:lpwstr>_Toc309113227</vt:lpwstr>
      </vt:variant>
      <vt:variant>
        <vt:i4>1507385</vt:i4>
      </vt:variant>
      <vt:variant>
        <vt:i4>164</vt:i4>
      </vt:variant>
      <vt:variant>
        <vt:i4>0</vt:i4>
      </vt:variant>
      <vt:variant>
        <vt:i4>5</vt:i4>
      </vt:variant>
      <vt:variant>
        <vt:lpwstr/>
      </vt:variant>
      <vt:variant>
        <vt:lpwstr>_Toc309113226</vt:lpwstr>
      </vt:variant>
      <vt:variant>
        <vt:i4>1507385</vt:i4>
      </vt:variant>
      <vt:variant>
        <vt:i4>158</vt:i4>
      </vt:variant>
      <vt:variant>
        <vt:i4>0</vt:i4>
      </vt:variant>
      <vt:variant>
        <vt:i4>5</vt:i4>
      </vt:variant>
      <vt:variant>
        <vt:lpwstr/>
      </vt:variant>
      <vt:variant>
        <vt:lpwstr>_Toc309113225</vt:lpwstr>
      </vt:variant>
      <vt:variant>
        <vt:i4>1507385</vt:i4>
      </vt:variant>
      <vt:variant>
        <vt:i4>152</vt:i4>
      </vt:variant>
      <vt:variant>
        <vt:i4>0</vt:i4>
      </vt:variant>
      <vt:variant>
        <vt:i4>5</vt:i4>
      </vt:variant>
      <vt:variant>
        <vt:lpwstr/>
      </vt:variant>
      <vt:variant>
        <vt:lpwstr>_Toc309113224</vt:lpwstr>
      </vt:variant>
      <vt:variant>
        <vt:i4>1507385</vt:i4>
      </vt:variant>
      <vt:variant>
        <vt:i4>146</vt:i4>
      </vt:variant>
      <vt:variant>
        <vt:i4>0</vt:i4>
      </vt:variant>
      <vt:variant>
        <vt:i4>5</vt:i4>
      </vt:variant>
      <vt:variant>
        <vt:lpwstr/>
      </vt:variant>
      <vt:variant>
        <vt:lpwstr>_Toc309113223</vt:lpwstr>
      </vt:variant>
      <vt:variant>
        <vt:i4>1507385</vt:i4>
      </vt:variant>
      <vt:variant>
        <vt:i4>140</vt:i4>
      </vt:variant>
      <vt:variant>
        <vt:i4>0</vt:i4>
      </vt:variant>
      <vt:variant>
        <vt:i4>5</vt:i4>
      </vt:variant>
      <vt:variant>
        <vt:lpwstr/>
      </vt:variant>
      <vt:variant>
        <vt:lpwstr>_Toc309113222</vt:lpwstr>
      </vt:variant>
      <vt:variant>
        <vt:i4>1507385</vt:i4>
      </vt:variant>
      <vt:variant>
        <vt:i4>134</vt:i4>
      </vt:variant>
      <vt:variant>
        <vt:i4>0</vt:i4>
      </vt:variant>
      <vt:variant>
        <vt:i4>5</vt:i4>
      </vt:variant>
      <vt:variant>
        <vt:lpwstr/>
      </vt:variant>
      <vt:variant>
        <vt:lpwstr>_Toc309113221</vt:lpwstr>
      </vt:variant>
      <vt:variant>
        <vt:i4>1507385</vt:i4>
      </vt:variant>
      <vt:variant>
        <vt:i4>128</vt:i4>
      </vt:variant>
      <vt:variant>
        <vt:i4>0</vt:i4>
      </vt:variant>
      <vt:variant>
        <vt:i4>5</vt:i4>
      </vt:variant>
      <vt:variant>
        <vt:lpwstr/>
      </vt:variant>
      <vt:variant>
        <vt:lpwstr>_Toc309113220</vt:lpwstr>
      </vt:variant>
      <vt:variant>
        <vt:i4>1310777</vt:i4>
      </vt:variant>
      <vt:variant>
        <vt:i4>122</vt:i4>
      </vt:variant>
      <vt:variant>
        <vt:i4>0</vt:i4>
      </vt:variant>
      <vt:variant>
        <vt:i4>5</vt:i4>
      </vt:variant>
      <vt:variant>
        <vt:lpwstr/>
      </vt:variant>
      <vt:variant>
        <vt:lpwstr>_Toc309113219</vt:lpwstr>
      </vt:variant>
      <vt:variant>
        <vt:i4>1310777</vt:i4>
      </vt:variant>
      <vt:variant>
        <vt:i4>116</vt:i4>
      </vt:variant>
      <vt:variant>
        <vt:i4>0</vt:i4>
      </vt:variant>
      <vt:variant>
        <vt:i4>5</vt:i4>
      </vt:variant>
      <vt:variant>
        <vt:lpwstr/>
      </vt:variant>
      <vt:variant>
        <vt:lpwstr>_Toc309113218</vt:lpwstr>
      </vt:variant>
      <vt:variant>
        <vt:i4>1310777</vt:i4>
      </vt:variant>
      <vt:variant>
        <vt:i4>110</vt:i4>
      </vt:variant>
      <vt:variant>
        <vt:i4>0</vt:i4>
      </vt:variant>
      <vt:variant>
        <vt:i4>5</vt:i4>
      </vt:variant>
      <vt:variant>
        <vt:lpwstr/>
      </vt:variant>
      <vt:variant>
        <vt:lpwstr>_Toc309113217</vt:lpwstr>
      </vt:variant>
      <vt:variant>
        <vt:i4>1310777</vt:i4>
      </vt:variant>
      <vt:variant>
        <vt:i4>104</vt:i4>
      </vt:variant>
      <vt:variant>
        <vt:i4>0</vt:i4>
      </vt:variant>
      <vt:variant>
        <vt:i4>5</vt:i4>
      </vt:variant>
      <vt:variant>
        <vt:lpwstr/>
      </vt:variant>
      <vt:variant>
        <vt:lpwstr>_Toc309113216</vt:lpwstr>
      </vt:variant>
      <vt:variant>
        <vt:i4>1310777</vt:i4>
      </vt:variant>
      <vt:variant>
        <vt:i4>98</vt:i4>
      </vt:variant>
      <vt:variant>
        <vt:i4>0</vt:i4>
      </vt:variant>
      <vt:variant>
        <vt:i4>5</vt:i4>
      </vt:variant>
      <vt:variant>
        <vt:lpwstr/>
      </vt:variant>
      <vt:variant>
        <vt:lpwstr>_Toc309113215</vt:lpwstr>
      </vt:variant>
      <vt:variant>
        <vt:i4>1310777</vt:i4>
      </vt:variant>
      <vt:variant>
        <vt:i4>92</vt:i4>
      </vt:variant>
      <vt:variant>
        <vt:i4>0</vt:i4>
      </vt:variant>
      <vt:variant>
        <vt:i4>5</vt:i4>
      </vt:variant>
      <vt:variant>
        <vt:lpwstr/>
      </vt:variant>
      <vt:variant>
        <vt:lpwstr>_Toc309113214</vt:lpwstr>
      </vt:variant>
      <vt:variant>
        <vt:i4>1310777</vt:i4>
      </vt:variant>
      <vt:variant>
        <vt:i4>86</vt:i4>
      </vt:variant>
      <vt:variant>
        <vt:i4>0</vt:i4>
      </vt:variant>
      <vt:variant>
        <vt:i4>5</vt:i4>
      </vt:variant>
      <vt:variant>
        <vt:lpwstr/>
      </vt:variant>
      <vt:variant>
        <vt:lpwstr>_Toc309113213</vt:lpwstr>
      </vt:variant>
      <vt:variant>
        <vt:i4>1310777</vt:i4>
      </vt:variant>
      <vt:variant>
        <vt:i4>80</vt:i4>
      </vt:variant>
      <vt:variant>
        <vt:i4>0</vt:i4>
      </vt:variant>
      <vt:variant>
        <vt:i4>5</vt:i4>
      </vt:variant>
      <vt:variant>
        <vt:lpwstr/>
      </vt:variant>
      <vt:variant>
        <vt:lpwstr>_Toc309113212</vt:lpwstr>
      </vt:variant>
      <vt:variant>
        <vt:i4>1310777</vt:i4>
      </vt:variant>
      <vt:variant>
        <vt:i4>74</vt:i4>
      </vt:variant>
      <vt:variant>
        <vt:i4>0</vt:i4>
      </vt:variant>
      <vt:variant>
        <vt:i4>5</vt:i4>
      </vt:variant>
      <vt:variant>
        <vt:lpwstr/>
      </vt:variant>
      <vt:variant>
        <vt:lpwstr>_Toc309113211</vt:lpwstr>
      </vt:variant>
      <vt:variant>
        <vt:i4>1310777</vt:i4>
      </vt:variant>
      <vt:variant>
        <vt:i4>68</vt:i4>
      </vt:variant>
      <vt:variant>
        <vt:i4>0</vt:i4>
      </vt:variant>
      <vt:variant>
        <vt:i4>5</vt:i4>
      </vt:variant>
      <vt:variant>
        <vt:lpwstr/>
      </vt:variant>
      <vt:variant>
        <vt:lpwstr>_Toc309113210</vt:lpwstr>
      </vt:variant>
      <vt:variant>
        <vt:i4>1376313</vt:i4>
      </vt:variant>
      <vt:variant>
        <vt:i4>62</vt:i4>
      </vt:variant>
      <vt:variant>
        <vt:i4>0</vt:i4>
      </vt:variant>
      <vt:variant>
        <vt:i4>5</vt:i4>
      </vt:variant>
      <vt:variant>
        <vt:lpwstr/>
      </vt:variant>
      <vt:variant>
        <vt:lpwstr>_Toc309113209</vt:lpwstr>
      </vt:variant>
      <vt:variant>
        <vt:i4>1376313</vt:i4>
      </vt:variant>
      <vt:variant>
        <vt:i4>56</vt:i4>
      </vt:variant>
      <vt:variant>
        <vt:i4>0</vt:i4>
      </vt:variant>
      <vt:variant>
        <vt:i4>5</vt:i4>
      </vt:variant>
      <vt:variant>
        <vt:lpwstr/>
      </vt:variant>
      <vt:variant>
        <vt:lpwstr>_Toc309113208</vt:lpwstr>
      </vt:variant>
      <vt:variant>
        <vt:i4>1376313</vt:i4>
      </vt:variant>
      <vt:variant>
        <vt:i4>50</vt:i4>
      </vt:variant>
      <vt:variant>
        <vt:i4>0</vt:i4>
      </vt:variant>
      <vt:variant>
        <vt:i4>5</vt:i4>
      </vt:variant>
      <vt:variant>
        <vt:lpwstr/>
      </vt:variant>
      <vt:variant>
        <vt:lpwstr>_Toc309113207</vt:lpwstr>
      </vt:variant>
      <vt:variant>
        <vt:i4>1376313</vt:i4>
      </vt:variant>
      <vt:variant>
        <vt:i4>44</vt:i4>
      </vt:variant>
      <vt:variant>
        <vt:i4>0</vt:i4>
      </vt:variant>
      <vt:variant>
        <vt:i4>5</vt:i4>
      </vt:variant>
      <vt:variant>
        <vt:lpwstr/>
      </vt:variant>
      <vt:variant>
        <vt:lpwstr>_Toc309113206</vt:lpwstr>
      </vt:variant>
      <vt:variant>
        <vt:i4>1376313</vt:i4>
      </vt:variant>
      <vt:variant>
        <vt:i4>38</vt:i4>
      </vt:variant>
      <vt:variant>
        <vt:i4>0</vt:i4>
      </vt:variant>
      <vt:variant>
        <vt:i4>5</vt:i4>
      </vt:variant>
      <vt:variant>
        <vt:lpwstr/>
      </vt:variant>
      <vt:variant>
        <vt:lpwstr>_Toc309113205</vt:lpwstr>
      </vt:variant>
      <vt:variant>
        <vt:i4>1376313</vt:i4>
      </vt:variant>
      <vt:variant>
        <vt:i4>32</vt:i4>
      </vt:variant>
      <vt:variant>
        <vt:i4>0</vt:i4>
      </vt:variant>
      <vt:variant>
        <vt:i4>5</vt:i4>
      </vt:variant>
      <vt:variant>
        <vt:lpwstr/>
      </vt:variant>
      <vt:variant>
        <vt:lpwstr>_Toc309113204</vt:lpwstr>
      </vt:variant>
      <vt:variant>
        <vt:i4>1376313</vt:i4>
      </vt:variant>
      <vt:variant>
        <vt:i4>26</vt:i4>
      </vt:variant>
      <vt:variant>
        <vt:i4>0</vt:i4>
      </vt:variant>
      <vt:variant>
        <vt:i4>5</vt:i4>
      </vt:variant>
      <vt:variant>
        <vt:lpwstr/>
      </vt:variant>
      <vt:variant>
        <vt:lpwstr>_Toc309113203</vt:lpwstr>
      </vt:variant>
      <vt:variant>
        <vt:i4>1376313</vt:i4>
      </vt:variant>
      <vt:variant>
        <vt:i4>20</vt:i4>
      </vt:variant>
      <vt:variant>
        <vt:i4>0</vt:i4>
      </vt:variant>
      <vt:variant>
        <vt:i4>5</vt:i4>
      </vt:variant>
      <vt:variant>
        <vt:lpwstr/>
      </vt:variant>
      <vt:variant>
        <vt:lpwstr>_Toc309113202</vt:lpwstr>
      </vt:variant>
      <vt:variant>
        <vt:i4>1376313</vt:i4>
      </vt:variant>
      <vt:variant>
        <vt:i4>14</vt:i4>
      </vt:variant>
      <vt:variant>
        <vt:i4>0</vt:i4>
      </vt:variant>
      <vt:variant>
        <vt:i4>5</vt:i4>
      </vt:variant>
      <vt:variant>
        <vt:lpwstr/>
      </vt:variant>
      <vt:variant>
        <vt:lpwstr>_Toc309113201</vt:lpwstr>
      </vt:variant>
      <vt:variant>
        <vt:i4>1376313</vt:i4>
      </vt:variant>
      <vt:variant>
        <vt:i4>8</vt:i4>
      </vt:variant>
      <vt:variant>
        <vt:i4>0</vt:i4>
      </vt:variant>
      <vt:variant>
        <vt:i4>5</vt:i4>
      </vt:variant>
      <vt:variant>
        <vt:lpwstr/>
      </vt:variant>
      <vt:variant>
        <vt:lpwstr>_Toc309113200</vt:lpwstr>
      </vt:variant>
      <vt:variant>
        <vt:i4>1835066</vt:i4>
      </vt:variant>
      <vt:variant>
        <vt:i4>2</vt:i4>
      </vt:variant>
      <vt:variant>
        <vt:i4>0</vt:i4>
      </vt:variant>
      <vt:variant>
        <vt:i4>5</vt:i4>
      </vt:variant>
      <vt:variant>
        <vt:lpwstr/>
      </vt:variant>
      <vt:variant>
        <vt:lpwstr>_Toc309113199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RECEIPT ADVICE</dc:title>
  <dc:creator>Badur</dc:creator>
  <cp:lastModifiedBy>Nils Gross</cp:lastModifiedBy>
  <cp:revision>3</cp:revision>
  <cp:lastPrinted>2011-02-17T09:22:00Z</cp:lastPrinted>
  <dcterms:created xsi:type="dcterms:W3CDTF">2013-02-01T10:55:00Z</dcterms:created>
  <dcterms:modified xsi:type="dcterms:W3CDTF">2013-02-01T11:01:00Z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